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9A770" w14:textId="77777777" w:rsidR="00953B6F" w:rsidRDefault="00953B6F" w:rsidP="0095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R5s250113</w:t>
        </w:r>
      </w:fldSimple>
    </w:p>
    <w:p w14:paraId="06B93DDF" w14:textId="77777777" w:rsidR="00953B6F" w:rsidRDefault="00953B6F" w:rsidP="00953B6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B6F" w14:paraId="5ECBA3B8" w14:textId="77777777" w:rsidTr="00573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740BF" w14:textId="77777777" w:rsidR="00953B6F" w:rsidRDefault="00953B6F" w:rsidP="00573E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3B6F" w14:paraId="5EDE16CA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4BCDC" w14:textId="77777777" w:rsidR="00953B6F" w:rsidRDefault="00953B6F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B6F" w14:paraId="421B6A26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D3F8B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F24730D" w14:textId="77777777" w:rsidTr="00573E6E">
        <w:tc>
          <w:tcPr>
            <w:tcW w:w="142" w:type="dxa"/>
            <w:tcBorders>
              <w:left w:val="single" w:sz="4" w:space="0" w:color="auto"/>
            </w:tcBorders>
          </w:tcPr>
          <w:p w14:paraId="30C4058D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5D294" w14:textId="77777777" w:rsidR="00953B6F" w:rsidRPr="00410371" w:rsidRDefault="00953B6F" w:rsidP="00573E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3C683C" w14:textId="77777777" w:rsidR="00953B6F" w:rsidRDefault="00953B6F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79201" w14:textId="77777777" w:rsidR="00953B6F" w:rsidRPr="00410371" w:rsidRDefault="00953B6F" w:rsidP="00573E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3651</w:t>
              </w:r>
            </w:fldSimple>
          </w:p>
        </w:tc>
        <w:tc>
          <w:tcPr>
            <w:tcW w:w="709" w:type="dxa"/>
          </w:tcPr>
          <w:p w14:paraId="0528D96E" w14:textId="77777777" w:rsidR="00953B6F" w:rsidRDefault="00953B6F" w:rsidP="00573E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9F2C2" w14:textId="77777777" w:rsidR="00953B6F" w:rsidRPr="00410371" w:rsidRDefault="00953B6F" w:rsidP="00573E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52ACE1" w14:textId="77777777" w:rsidR="00953B6F" w:rsidRDefault="00953B6F" w:rsidP="00573E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F1A9D" w14:textId="77777777" w:rsidR="00953B6F" w:rsidRPr="00410371" w:rsidRDefault="00953B6F" w:rsidP="00573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CE1EF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7D9752BA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EA2C6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0C823694" w14:textId="77777777" w:rsidTr="00573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4DB0BE" w14:textId="77777777" w:rsidR="00953B6F" w:rsidRPr="00F25D98" w:rsidRDefault="00953B6F" w:rsidP="00573E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B6F" w14:paraId="623F5F53" w14:textId="77777777" w:rsidTr="00573E6E">
        <w:tc>
          <w:tcPr>
            <w:tcW w:w="9641" w:type="dxa"/>
            <w:gridSpan w:val="9"/>
          </w:tcPr>
          <w:p w14:paraId="7A747F2A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8D0BD" w14:textId="77777777" w:rsidR="00953B6F" w:rsidRDefault="00953B6F" w:rsidP="00953B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B6F" w14:paraId="3D3E4AD1" w14:textId="77777777" w:rsidTr="00573E6E">
        <w:tc>
          <w:tcPr>
            <w:tcW w:w="2835" w:type="dxa"/>
          </w:tcPr>
          <w:p w14:paraId="02ACB77C" w14:textId="77777777" w:rsidR="00953B6F" w:rsidRDefault="00953B6F" w:rsidP="00573E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07B4D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156B4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580384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BCDC5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1F13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F54A5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F285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B68BF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C90F31" w14:textId="77777777" w:rsidR="00953B6F" w:rsidRDefault="00953B6F" w:rsidP="00953B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B6F" w14:paraId="4C4FEBB0" w14:textId="77777777" w:rsidTr="00573E6E">
        <w:tc>
          <w:tcPr>
            <w:tcW w:w="9640" w:type="dxa"/>
            <w:gridSpan w:val="11"/>
          </w:tcPr>
          <w:p w14:paraId="5158876B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61689AAE" w14:textId="77777777" w:rsidTr="00573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19448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63BA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6.3.2.5</w:t>
            </w:r>
            <w:r>
              <w:fldChar w:fldCharType="end"/>
            </w:r>
          </w:p>
        </w:tc>
      </w:tr>
      <w:tr w:rsidR="00953B6F" w14:paraId="1D22DADA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0502E353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7A006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236CE5B6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5D329A69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9757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53B6F" w14:paraId="7A8697F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3B52965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1DCF5" w14:textId="5A2A093A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3B6F" w14:paraId="6A911EF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1880CD67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4A6D6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0B6D40F8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5C5E68B6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3ECAE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FB8B87" w14:textId="77777777" w:rsidR="00953B6F" w:rsidRDefault="00953B6F" w:rsidP="00573E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49C59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EE829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2025-03-31</w:t>
              </w:r>
            </w:fldSimple>
          </w:p>
        </w:tc>
      </w:tr>
      <w:tr w:rsidR="00953B6F" w14:paraId="1D65E4B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796215EC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F008E7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25DAA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FEAC5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E6142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6C3DE917" w14:textId="77777777" w:rsidTr="00573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3FBBF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DC23A" w14:textId="77777777" w:rsidR="00953B6F" w:rsidRDefault="00953B6F" w:rsidP="00573E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0FDDE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7FC79" w14:textId="77777777" w:rsidR="00953B6F" w:rsidRDefault="00953B6F" w:rsidP="00573E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D8B19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53B6F" w14:paraId="1C74622B" w14:textId="77777777" w:rsidTr="00573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23FB3D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A0B94" w14:textId="77777777" w:rsidR="00953B6F" w:rsidRDefault="00953B6F" w:rsidP="00573E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4B245A" w14:textId="77777777" w:rsidR="00953B6F" w:rsidRDefault="00953B6F" w:rsidP="00573E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E66A3" w14:textId="77777777" w:rsidR="00953B6F" w:rsidRPr="007C2097" w:rsidRDefault="00953B6F" w:rsidP="00573E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3B6F" w14:paraId="4A9AA85B" w14:textId="77777777" w:rsidTr="00573E6E">
        <w:tc>
          <w:tcPr>
            <w:tcW w:w="1843" w:type="dxa"/>
          </w:tcPr>
          <w:p w14:paraId="37E6D520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B0DBC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73C011A4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99AB4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1F40A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function </w:t>
            </w:r>
            <w:r w:rsidRPr="006C40D3">
              <w:rPr>
                <w:noProof/>
              </w:rPr>
              <w:t>fl_TC_6_3_2_5_TestBody</w:t>
            </w:r>
            <w:r>
              <w:rPr>
                <w:noProof/>
              </w:rPr>
              <w:t>, following is called  transmitting the DL NAS Transport message:</w:t>
            </w:r>
          </w:p>
          <w:p w14:paraId="71DC04AA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BD03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7A5F9B8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E8A2C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overwrites the earlier assignment of:</w:t>
            </w:r>
          </w:p>
          <w:p w14:paraId="346784D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var octetstring 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6C40D3">
              <w:rPr>
                <w:noProof/>
              </w:rPr>
              <w:t>(pc_APN_ID_Internet); // @sic R5s250062 sic@</w:t>
            </w:r>
          </w:p>
          <w:p w14:paraId="025FF132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4AA69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undoing of change mentioned in R5s250062 and causes testcase failure.</w:t>
            </w:r>
          </w:p>
          <w:p w14:paraId="6EFA4E2B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0B797" w14:textId="1395B82B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953B6F" w14:paraId="38C9D39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1AF19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8EC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A89779C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B98C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6F680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calling:</w:t>
            </w:r>
          </w:p>
          <w:p w14:paraId="78EB8522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7E5F5445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0E310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:</w:t>
            </w:r>
          </w:p>
          <w:p w14:paraId="2FC8EF1A" w14:textId="3083AA5D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1F43EB">
              <w:rPr>
                <w:noProof/>
              </w:rPr>
              <w:t xml:space="preserve">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1F43EB">
              <w:rPr>
                <w:noProof/>
              </w:rPr>
              <w:t>(f_GetDNNStringFromPICS(v_PDUType));</w:t>
            </w:r>
          </w:p>
        </w:tc>
      </w:tr>
      <w:tr w:rsidR="00953B6F" w14:paraId="2D3196D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E7A3C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40C1E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3D2F6A63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49BE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F3E5" w14:textId="462B8B8D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53B6F" w14:paraId="2560C113" w14:textId="77777777" w:rsidTr="00573E6E">
        <w:tc>
          <w:tcPr>
            <w:tcW w:w="2694" w:type="dxa"/>
            <w:gridSpan w:val="2"/>
          </w:tcPr>
          <w:p w14:paraId="5F113BC5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ECC4F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5FF1B46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F98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7BDF5" w14:textId="0F956AEE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6.3.2.5.NR5GC</w:t>
            </w:r>
          </w:p>
        </w:tc>
      </w:tr>
      <w:tr w:rsidR="00953B6F" w14:paraId="24C24A1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19E7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CAC13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360FF12E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317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8025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4EF52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DFB80" w14:textId="77777777" w:rsidR="00953B6F" w:rsidRDefault="00953B6F" w:rsidP="0095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627C1" w14:textId="77777777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772FD046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31ED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C1E1F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C80F9" w14:textId="64B52E33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CB802" w14:textId="77777777" w:rsidR="00953B6F" w:rsidRDefault="00953B6F" w:rsidP="0095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BFFC4" w14:textId="1031FD84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767985F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17FA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7FC1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CFDA" w14:textId="10B23C9A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1C403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97B3C" w14:textId="68D77A28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04AAB42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0E0D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8E0EA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942D5" w14:textId="03055E02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5A657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3B43F4" w14:textId="2D763C21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45FC56E9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DB461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DA4E9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522D41C3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F016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6E28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B6F" w:rsidRPr="008863B9" w14:paraId="275B1301" w14:textId="77777777" w:rsidTr="00573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C542" w14:textId="77777777" w:rsidR="00953B6F" w:rsidRPr="008863B9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C52A3" w14:textId="77777777" w:rsidR="00953B6F" w:rsidRPr="008863B9" w:rsidRDefault="00953B6F" w:rsidP="00953B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B6F" w14:paraId="4C91A638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4D465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50806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0" w:name="_Toc193262751"/>
      <w:r w:rsidRPr="00E12CDE">
        <w:rPr>
          <w:rStyle w:val="af"/>
          <w:rFonts w:ascii="Arial" w:hAnsi="Arial" w:cs="Arial"/>
          <w:b w:val="0"/>
          <w:i w:val="0"/>
        </w:rPr>
        <w:t>Table of Contents</w:t>
      </w:r>
      <w:bookmarkEnd w:id="0"/>
    </w:p>
    <w:p w14:paraId="36D78038" w14:textId="0DB8312D" w:rsidR="00302A17" w:rsidRDefault="00444FBC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2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627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proofErr w:type="spellStart"/>
      <w:r w:rsidR="0050051B" w:rsidRPr="001004EA">
        <w:rPr>
          <w:rFonts w:cs="Arial"/>
          <w:b/>
          <w:sz w:val="24"/>
          <w:lang w:eastAsia="ja-JP"/>
        </w:rPr>
        <w:t>Bhise</w:t>
      </w:r>
      <w:proofErr w:type="spellEnd"/>
      <w:r w:rsidR="0050051B" w:rsidRPr="001004EA">
        <w:rPr>
          <w:rFonts w:cs="Arial"/>
          <w:b/>
          <w:sz w:val="24"/>
          <w:lang w:eastAsia="ja-JP"/>
        </w:rPr>
        <w:t xml:space="preserve"> </w:t>
      </w:r>
      <w:proofErr w:type="spellStart"/>
      <w:r w:rsidR="0050051B" w:rsidRPr="001004EA">
        <w:rPr>
          <w:rFonts w:cs="Arial"/>
          <w:b/>
          <w:sz w:val="24"/>
          <w:lang w:eastAsia="ja-JP"/>
        </w:rPr>
        <w:t>Parikshit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627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2627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8C692AD" w:rsidR="00273EC8" w:rsidRPr="005B42A4" w:rsidRDefault="00893E6A" w:rsidP="00962FDE">
            <w:pPr>
              <w:spacing w:after="0"/>
              <w:rPr>
                <w:rFonts w:ascii="Arial" w:hAnsi="Arial" w:cs="Arial"/>
              </w:rPr>
            </w:pPr>
            <w:r w:rsidRPr="00893E6A">
              <w:rPr>
                <w:rFonts w:ascii="Arial" w:hAnsi="Arial" w:cs="Arial"/>
              </w:rPr>
              <w:t>TC_6_1_2_13_NR5GC()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6EF20B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In the current TTCN implementation of function fl_TC_6_3_2_5_TestBody, following is called  transmitting the DL NAS Transport message:</w:t>
            </w:r>
          </w:p>
          <w:p w14:paraId="794860D7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8B817EE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 xml:space="preserve">v_CriterionValue:= </w:t>
            </w:r>
            <w:r w:rsidRPr="00A13DFC">
              <w:rPr>
                <w:rFonts w:cs="Arial"/>
                <w:noProof/>
                <w:highlight w:val="yellow"/>
              </w:rPr>
              <w:t>f_DomainName_Encode</w:t>
            </w:r>
            <w:r w:rsidRPr="00A13DFC">
              <w:rPr>
                <w:rFonts w:cs="Arial"/>
                <w:noProof/>
              </w:rPr>
              <w:t>(f_GetDNNStringFromPICS(v_PDUType));</w:t>
            </w:r>
          </w:p>
          <w:p w14:paraId="797B012A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E8A430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This overwrites the earlier assignment of:</w:t>
            </w:r>
          </w:p>
          <w:p w14:paraId="3DEFB010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 xml:space="preserve">var octetstring v_CriterionValue:= </w:t>
            </w:r>
            <w:r w:rsidRPr="00A13DFC">
              <w:rPr>
                <w:rFonts w:cs="Arial"/>
                <w:noProof/>
                <w:highlight w:val="darkCyan"/>
              </w:rPr>
              <w:t>fl_EncodeCriterionValue_DNN</w:t>
            </w:r>
            <w:r w:rsidRPr="00A13DFC">
              <w:rPr>
                <w:rFonts w:cs="Arial"/>
                <w:noProof/>
              </w:rPr>
              <w:t>(pc_APN_ID_Internet); // @sic R5s250062 sic@</w:t>
            </w:r>
          </w:p>
          <w:p w14:paraId="2F421B92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6288E01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This results in undoing of change mentioned in R5s250062 and causes testcase failure.</w:t>
            </w:r>
          </w:p>
          <w:p w14:paraId="2CDC674C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E73AB86" w:rsidR="00E07BAF" w:rsidRPr="00561D62" w:rsidRDefault="00A13DFC" w:rsidP="00A13DFC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lang w:eastAsia="zh-CN"/>
              </w:rPr>
            </w:pPr>
            <w:r w:rsidRPr="00A13DFC">
              <w:rPr>
                <w:rFonts w:ascii="Arial" w:hAnsi="Arial" w:cs="Arial"/>
                <w:noProof/>
              </w:rPr>
              <w:t>This needs to be corrected.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7C124E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calling:</w:t>
            </w:r>
          </w:p>
          <w:p w14:paraId="10D743D5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2D5201D8" w14:textId="77777777" w:rsidR="002255B9" w:rsidRDefault="002255B9" w:rsidP="00225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D8F8A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called :</w:t>
            </w:r>
          </w:p>
          <w:p w14:paraId="10A475C7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 w:rsidRPr="001F43EB">
              <w:rPr>
                <w:noProof/>
              </w:rPr>
              <w:t xml:space="preserve">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1F43EB">
              <w:rPr>
                <w:noProof/>
              </w:rPr>
              <w:t>(f_GetDNNStringFromPICS(v_PDUType));</w:t>
            </w:r>
          </w:p>
          <w:p w14:paraId="3964171B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</w:p>
          <w:p w14:paraId="1E9F1675" w14:textId="5E9947CB" w:rsidR="00E07BAF" w:rsidRPr="00561D62" w:rsidRDefault="00561D62" w:rsidP="002255B9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25A3C32" w:rsidR="00E07BAF" w:rsidRPr="000D7399" w:rsidRDefault="009B75D6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SOR_CMCI_NR5GC.ttcn</w:t>
            </w:r>
          </w:p>
        </w:tc>
      </w:tr>
      <w:tr w:rsidR="0013026C" w:rsidRPr="0013026C" w14:paraId="24F70B76" w14:textId="77777777" w:rsidTr="00A03A20">
        <w:tc>
          <w:tcPr>
            <w:tcW w:w="1985" w:type="dxa"/>
          </w:tcPr>
          <w:p w14:paraId="6A594834" w14:textId="5C2B4E99" w:rsidR="0013026C" w:rsidRPr="0013026C" w:rsidRDefault="0013026C" w:rsidP="0013026C">
            <w:pPr>
              <w:spacing w:before="40" w:after="40"/>
              <w:rPr>
                <w:rFonts w:ascii="Arial" w:hAnsi="Arial" w:hint="eastAsia"/>
                <w:b/>
              </w:rPr>
            </w:pPr>
            <w:r w:rsidRPr="0013026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33D172" w14:textId="4FFD213E" w:rsidR="0013026C" w:rsidRPr="0013026C" w:rsidRDefault="0013026C" w:rsidP="0013026C">
            <w:pPr>
              <w:spacing w:before="40" w:after="40"/>
              <w:rPr>
                <w:rFonts w:ascii="Arial" w:hAnsi="Arial"/>
              </w:rPr>
            </w:pPr>
            <w:r w:rsidRPr="0013026C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684A5AF" w14:textId="0CCCF0DB" w:rsidR="00273EC8" w:rsidRPr="0013026C" w:rsidRDefault="00273EC8" w:rsidP="0013026C">
      <w:pPr>
        <w:spacing w:before="40" w:after="40"/>
        <w:rPr>
          <w:rFonts w:ascii="Arial" w:hAnsi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A6F662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function fl_TC_6_3_2_5_TestBody() runs on NR5GC_PTC</w:t>
            </w:r>
          </w:p>
          <w:p w14:paraId="4EAEFEA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A6BF24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v_Data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A3A950B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f_NR_Asn2Nas_PlmnId(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(nr_Cell11));</w:t>
            </w:r>
          </w:p>
          <w:p w14:paraId="0474752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O2_Type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:='0800'O;</w:t>
            </w:r>
          </w:p>
          <w:p w14:paraId="02BF2ED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//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v_SORInfo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:='03'O;//SSCMI</w:t>
            </w:r>
          </w:p>
          <w:p w14:paraId="7B73ACA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v_NAS_TxMsgContainer_SOR_CMCI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B2E992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O16_Type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v_Mac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B7564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B128_Type v_Mac_A17;</w:t>
            </w:r>
          </w:p>
          <w:p w14:paraId="6D761CF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v_NAS_SecurityParams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41FF8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v_CriterionType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 '01'O;</w:t>
            </w:r>
          </w:p>
          <w:p w14:paraId="69F4C91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v_CriterionValue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fl_EncodeCriterionValue_DNN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pc_APN_ID_Internet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); // @sic R5s250062 sic@</w:t>
            </w:r>
          </w:p>
          <w:p w14:paraId="6ED44D0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v_TsorcmTimer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 '21'O;</w:t>
            </w:r>
          </w:p>
          <w:p w14:paraId="619BEA2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O2_Type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v_CounterSOR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:='0001'O;</w:t>
            </w:r>
          </w:p>
          <w:p w14:paraId="357371B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v_Length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;//@sic R5s240598 sic@</w:t>
            </w:r>
          </w:p>
          <w:p w14:paraId="28DEBAF2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SOR_Header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v_Header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cs_NG_SOR_HeaderType0('1'B,'1'B,'1'B,'0'B,'1'B);//@sic R5-233460, R5s240531 sic@</w:t>
            </w:r>
          </w:p>
          <w:p w14:paraId="03B6AF9B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NG_NAS_DL_Pdu_Type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v_PduToSend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27B910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NR_SRB_COMMON_IND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97834A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387D1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v_Length_PlmnID_AccessTechId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int2oct(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),1);//@sic R5s240309 sic@</w:t>
            </w:r>
          </w:p>
          <w:p w14:paraId="0C8EC38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SOR_DataType0WithAddInfo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v_SOR_Data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EFE0D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SOR_CMCIRule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v_SOR_CMCIRule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C9281C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 PDU_PDN_DNN_Type v_PDUType; //@sic R5-246396 sic@</w:t>
            </w:r>
          </w:p>
          <w:p w14:paraId="3B89CD6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timer t_Sorcm:=60.0;</w:t>
            </w:r>
          </w:p>
          <w:p w14:paraId="3099593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t_Tmax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f_NR_SetTimerToleranceMax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(nr_Cell12,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nonProtocolTimer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, 660.0);</w:t>
            </w:r>
          </w:p>
          <w:p w14:paraId="060024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1-2-21a1"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96E1F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 //@sic R5-233460 sic@</w:t>
            </w:r>
          </w:p>
          <w:p w14:paraId="0D685A9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22"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@//@sic R5s240309 sic@</w:t>
            </w:r>
          </w:p>
          <w:p w14:paraId="7768F93F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DLInformationTransfer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112ED94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f_GetDefaultAPN_DNNType_FromPICS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();//@sic R5-246396 sic@</w:t>
            </w:r>
          </w:p>
          <w:p w14:paraId="4D52482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v_CriterionValue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)); //@sic R5-246396 sic@</w:t>
            </w:r>
          </w:p>
          <w:p w14:paraId="6477B676" w14:textId="68A674A0" w:rsid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v_Length:=int2oct((lengthof(v_CriterionType)+lengthof(v_TsorcmTimer)+lengthof(v_CriterionValue)),2);//@sic R5s240598 sic@</w:t>
            </w:r>
          </w:p>
          <w:p w14:paraId="5B72381C" w14:textId="590308DC" w:rsidR="00302A17" w:rsidRPr="00893E6A" w:rsidRDefault="009D1CE1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078137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function fl_TC_6_3_2_5_TestBody() runs on NR5GC_PTC</w:t>
            </w:r>
          </w:p>
          <w:p w14:paraId="29907C8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706F46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v_Data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0DB02B0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f_NR_Asn2Nas_PlmnId(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(nr_Cell11));</w:t>
            </w:r>
          </w:p>
          <w:p w14:paraId="7D02E9A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O2_Type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:='0800'O;</w:t>
            </w:r>
          </w:p>
          <w:p w14:paraId="73CADC6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//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v_SORInfo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:='03'O;//SSCMI</w:t>
            </w:r>
          </w:p>
          <w:p w14:paraId="487707F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v_NAS_TxMsgContainer_SOR_CMCI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9790B10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O16_Type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v_Mac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3AA1C1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B128_Type v_Mac_A17;</w:t>
            </w:r>
          </w:p>
          <w:p w14:paraId="400539F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v_NAS_SecurityParams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8D596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v_CriterionType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 '01'O;</w:t>
            </w:r>
          </w:p>
          <w:p w14:paraId="00AB7F6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v_CriterionValue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fl_EncodeCriterionValue_DNN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pc_APN_ID_Internet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); // @sic R5s250062 sic@</w:t>
            </w:r>
          </w:p>
          <w:p w14:paraId="4E42D0E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v_TsorcmTimer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 '21'O;</w:t>
            </w:r>
          </w:p>
          <w:p w14:paraId="74561DB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O2_Type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v_CounterSOR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:='0001'O;</w:t>
            </w:r>
          </w:p>
          <w:p w14:paraId="26BFDAD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v_Length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;//@sic R5s240598 sic@</w:t>
            </w:r>
          </w:p>
          <w:p w14:paraId="293A40D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SOR_Header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v_Header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cs_NG_SOR_HeaderType0('1'B,'1'B,'1'B,'0'B,'1'B);//@sic R5-233460, R5s240531 sic@</w:t>
            </w:r>
          </w:p>
          <w:p w14:paraId="3AD66BC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NG_NAS_DL_Pdu_Type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v_PduToSend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EF235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NR_SRB_COMMON_IND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D0D422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0AFFB4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O1_Type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v_Length_PlmnID_AccessTechId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int2oct(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v_PlmnID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v_AccessTechId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),1);//@sic R5s240309 sic@</w:t>
            </w:r>
          </w:p>
          <w:p w14:paraId="3A47D19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template (value) SOR_DataType0WithAddInfo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v_SOR_Data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3FB4C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var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temp</w:t>
            </w:r>
            <w:bookmarkStart w:id="13" w:name="_GoBack"/>
            <w:bookmarkEnd w:id="13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late (value)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SOR_CMCIRule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v_SOR_CMCIRule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069E2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 PDU_PDN_DNN_Type v_PDUType; //@sic R5-246396 sic@</w:t>
            </w:r>
          </w:p>
          <w:p w14:paraId="33EE9EE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timer t_Sorcm:=60.0;</w:t>
            </w:r>
          </w:p>
          <w:p w14:paraId="6451ED9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t_Tmax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f_NR_SetTimerToleranceMax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(nr_Cell12,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nonProtocolTimer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, 660.0);</w:t>
            </w:r>
          </w:p>
          <w:p w14:paraId="36156BA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1-2-21a1"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ECF309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 //@sic R5-233460 sic@</w:t>
            </w:r>
          </w:p>
          <w:p w14:paraId="1D89068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22"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@//@sic R5s240309 sic@</w:t>
            </w:r>
          </w:p>
          <w:p w14:paraId="2CCC168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DLInformationTransfer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2C88F65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f_GetDefaultAPN_DNNType_FromPICS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();//@sic R5-246396 sic@    </w:t>
            </w:r>
          </w:p>
          <w:p w14:paraId="1D5F0B0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bookmarkStart w:id="14" w:name="OLE_LINK1"/>
            <w:bookmarkStart w:id="15" w:name="OLE_LINK2"/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v_CriterionValue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 xml:space="preserve">:= 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fl_EncodeCriterionValue_DNN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f_GetDNNStringFromPICS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(</w:t>
            </w:r>
            <w:proofErr w:type="spellStart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v_PDUType</w:t>
            </w:r>
            <w:proofErr w:type="spellEnd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));</w:t>
            </w:r>
            <w:bookmarkEnd w:id="14"/>
            <w:bookmarkEnd w:id="15"/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 xml:space="preserve"> //WA#1400847 WA#6_3_2_5</w:t>
            </w:r>
          </w:p>
          <w:p w14:paraId="4F2DC51D" w14:textId="6237A1FA" w:rsid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v_Length:=int2oct((lengthof(v_CriterionType)+lengthof(v_TsorcmTimer)+lengthof(v_CriterionValue)),2);//@sic R5s240598 sic@</w:t>
            </w:r>
          </w:p>
          <w:p w14:paraId="2625C754" w14:textId="0966FE13" w:rsidR="0093623F" w:rsidRPr="005B42A4" w:rsidRDefault="009D1CE1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&lt;&lt;SKIPPED CODE&gt;&gt;</w:t>
            </w:r>
          </w:p>
        </w:tc>
      </w:tr>
    </w:tbl>
    <w:p w14:paraId="1A6A3497" w14:textId="77777777" w:rsidR="00F04ADC" w:rsidRPr="002A077B" w:rsidRDefault="00F04ADC" w:rsidP="00F04ADC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BE020" w14:textId="77777777" w:rsidR="001E21B6" w:rsidRDefault="001E21B6">
      <w:pPr>
        <w:spacing w:after="0"/>
      </w:pPr>
      <w:r>
        <w:separator/>
      </w:r>
    </w:p>
  </w:endnote>
  <w:endnote w:type="continuationSeparator" w:id="0">
    <w:p w14:paraId="5AD6A157" w14:textId="77777777" w:rsidR="001E21B6" w:rsidRDefault="001E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8D88B" w14:textId="77777777" w:rsidR="00F32C63" w:rsidRDefault="00F32C6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7979A" w14:textId="77777777" w:rsidR="00F32C63" w:rsidRDefault="00F32C6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F337C" w14:textId="77777777" w:rsidR="00F32C63" w:rsidRDefault="00F32C63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390D5" w14:textId="77777777" w:rsidR="00CD6A2A" w:rsidRDefault="00CD6A2A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EECFF" w14:textId="77777777" w:rsidR="00CD6A2A" w:rsidRDefault="00CD6A2A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9D7AD" w14:textId="77777777" w:rsidR="00CD6A2A" w:rsidRDefault="00CD6A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60C9F" w14:textId="77777777" w:rsidR="001E21B6" w:rsidRDefault="001E21B6">
      <w:pPr>
        <w:spacing w:after="0"/>
      </w:pPr>
      <w:r>
        <w:separator/>
      </w:r>
    </w:p>
  </w:footnote>
  <w:footnote w:type="continuationSeparator" w:id="0">
    <w:p w14:paraId="1538A920" w14:textId="77777777" w:rsidR="001E21B6" w:rsidRDefault="001E21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E8997" w14:textId="77777777" w:rsidR="00F32C63" w:rsidRDefault="00F32C6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90AEA" w14:textId="77777777" w:rsidR="00F32C63" w:rsidRDefault="00F32C6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455C8CB5" w:rsidR="00786530" w:rsidRDefault="00CD6A2A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21DF1AC9" w:rsidR="00786530" w:rsidRDefault="00786530">
    <w:pPr>
      <w:pStyle w:val="ab"/>
      <w:tabs>
        <w:tab w:val="right" w:pos="9639"/>
      </w:tabs>
    </w:pPr>
    <w:r>
      <w:tab/>
    </w:r>
    <w:r w:rsidR="00CD6A2A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1A1AC80C" w:rsidR="00786530" w:rsidRDefault="00CD6A2A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8"/>
  </w:num>
  <w:num w:numId="3">
    <w:abstractNumId w:val="16"/>
  </w:num>
  <w:num w:numId="4">
    <w:abstractNumId w:val="18"/>
  </w:num>
  <w:num w:numId="5">
    <w:abstractNumId w:val="5"/>
  </w:num>
  <w:num w:numId="6">
    <w:abstractNumId w:val="2"/>
  </w:num>
  <w:num w:numId="7">
    <w:abstractNumId w:val="14"/>
  </w:num>
  <w:num w:numId="8">
    <w:abstractNumId w:val="17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"/>
  </w:num>
  <w:num w:numId="14">
    <w:abstractNumId w:val="3"/>
  </w:num>
  <w:num w:numId="15">
    <w:abstractNumId w:val="13"/>
  </w:num>
  <w:num w:numId="16">
    <w:abstractNumId w:val="12"/>
  </w:num>
  <w:num w:numId="17">
    <w:abstractNumId w:val="0"/>
  </w:num>
  <w:num w:numId="18">
    <w:abstractNumId w:val="10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26C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1B6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992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B6F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8136CA-38F8-43D8-A372-2A5E3BAB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2025-04-15T01:46:00Z</dcterms:created>
  <dcterms:modified xsi:type="dcterms:W3CDTF">2025-04-15T01:46:00Z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