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C564" w14:textId="77777777" w:rsidR="00461698" w:rsidRDefault="00461698" w:rsidP="004616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R5s250109</w:t>
        </w:r>
      </w:fldSimple>
    </w:p>
    <w:p w14:paraId="74355D93" w14:textId="77777777" w:rsidR="00461698" w:rsidRDefault="00461698" w:rsidP="0046169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698" w14:paraId="2DCD5AC8" w14:textId="77777777" w:rsidTr="00573E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53BED9" w14:textId="77777777" w:rsidR="00461698" w:rsidRDefault="00461698" w:rsidP="00573E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61698" w14:paraId="0B70FA5B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07D3A" w14:textId="77777777" w:rsidR="00461698" w:rsidRDefault="00461698" w:rsidP="00573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698" w14:paraId="4915A669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413833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0A84ED77" w14:textId="77777777" w:rsidTr="00573E6E">
        <w:tc>
          <w:tcPr>
            <w:tcW w:w="142" w:type="dxa"/>
            <w:tcBorders>
              <w:left w:val="single" w:sz="4" w:space="0" w:color="auto"/>
            </w:tcBorders>
          </w:tcPr>
          <w:p w14:paraId="5E9DF896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688A7" w14:textId="77777777" w:rsidR="00461698" w:rsidRPr="00410371" w:rsidRDefault="00461698" w:rsidP="00573E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BC559AB" w14:textId="77777777" w:rsidR="00461698" w:rsidRDefault="00461698" w:rsidP="00573E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0DB748" w14:textId="77777777" w:rsidR="00461698" w:rsidRPr="00410371" w:rsidRDefault="00461698" w:rsidP="00573E6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3647</w:t>
              </w:r>
            </w:fldSimple>
          </w:p>
        </w:tc>
        <w:tc>
          <w:tcPr>
            <w:tcW w:w="709" w:type="dxa"/>
          </w:tcPr>
          <w:p w14:paraId="223D2DE8" w14:textId="77777777" w:rsidR="00461698" w:rsidRDefault="00461698" w:rsidP="00573E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16F493" w14:textId="77777777" w:rsidR="00461698" w:rsidRPr="00410371" w:rsidRDefault="00461698" w:rsidP="00573E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BB17655" w14:textId="77777777" w:rsidR="00461698" w:rsidRDefault="00461698" w:rsidP="00573E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1566EE" w14:textId="77777777" w:rsidR="00461698" w:rsidRPr="00410371" w:rsidRDefault="00461698" w:rsidP="00573E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AA050" w14:textId="77777777" w:rsidR="00461698" w:rsidRDefault="00461698" w:rsidP="00573E6E">
            <w:pPr>
              <w:pStyle w:val="CRCoverPage"/>
              <w:spacing w:after="0"/>
              <w:rPr>
                <w:noProof/>
              </w:rPr>
            </w:pPr>
          </w:p>
        </w:tc>
      </w:tr>
      <w:tr w:rsidR="00461698" w14:paraId="3533D506" w14:textId="77777777" w:rsidTr="00573E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69DE3" w14:textId="77777777" w:rsidR="00461698" w:rsidRDefault="00461698" w:rsidP="00573E6E">
            <w:pPr>
              <w:pStyle w:val="CRCoverPage"/>
              <w:spacing w:after="0"/>
              <w:rPr>
                <w:noProof/>
              </w:rPr>
            </w:pPr>
          </w:p>
        </w:tc>
      </w:tr>
      <w:tr w:rsidR="00461698" w14:paraId="6B6ED1CB" w14:textId="77777777" w:rsidTr="00573E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800C91" w14:textId="77777777" w:rsidR="00461698" w:rsidRPr="00F25D98" w:rsidRDefault="00461698" w:rsidP="00573E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698" w14:paraId="01374159" w14:textId="77777777" w:rsidTr="00573E6E">
        <w:tc>
          <w:tcPr>
            <w:tcW w:w="9641" w:type="dxa"/>
            <w:gridSpan w:val="9"/>
          </w:tcPr>
          <w:p w14:paraId="15733EA7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D29B0B" w14:textId="77777777" w:rsidR="00461698" w:rsidRDefault="00461698" w:rsidP="004616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698" w14:paraId="1491A295" w14:textId="77777777" w:rsidTr="00573E6E">
        <w:tc>
          <w:tcPr>
            <w:tcW w:w="2835" w:type="dxa"/>
          </w:tcPr>
          <w:p w14:paraId="0D92D92E" w14:textId="77777777" w:rsidR="00461698" w:rsidRDefault="00461698" w:rsidP="00573E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A27308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23D205" w14:textId="77777777" w:rsidR="00461698" w:rsidRDefault="00461698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CFB08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74D5B" w14:textId="77777777" w:rsidR="00461698" w:rsidRDefault="00461698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DF61D2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B86CE2" w14:textId="77777777" w:rsidR="00461698" w:rsidRDefault="00461698" w:rsidP="00573E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3611C3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442C1" w14:textId="77777777" w:rsidR="00461698" w:rsidRDefault="00461698" w:rsidP="00573E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16F802" w14:textId="77777777" w:rsidR="00461698" w:rsidRDefault="00461698" w:rsidP="004616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698" w14:paraId="343DCBE2" w14:textId="77777777" w:rsidTr="00573E6E">
        <w:tc>
          <w:tcPr>
            <w:tcW w:w="9640" w:type="dxa"/>
            <w:gridSpan w:val="11"/>
          </w:tcPr>
          <w:p w14:paraId="36354250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4C02CA87" w14:textId="77777777" w:rsidTr="00573E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C36841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36693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8.1.3.1.23</w:t>
              </w:r>
            </w:fldSimple>
          </w:p>
        </w:tc>
      </w:tr>
      <w:tr w:rsidR="00461698" w14:paraId="66E4A0AB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22206E91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3E8798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0E1DB127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6BF4A0C7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8D846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61698" w14:paraId="4AB93E6F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2421CFBB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AF301" w14:textId="160C63F5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61698" w14:paraId="296797E5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3F9D16B2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7C7380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53A48571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063AEDFB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C87C18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F4D6A41" w14:textId="77777777" w:rsidR="00461698" w:rsidRDefault="00461698" w:rsidP="00573E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208AB" w14:textId="77777777" w:rsidR="00461698" w:rsidRDefault="00461698" w:rsidP="00573E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365C8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461698" w14:paraId="06D193AB" w14:textId="77777777" w:rsidTr="00573E6E">
        <w:tc>
          <w:tcPr>
            <w:tcW w:w="1843" w:type="dxa"/>
            <w:tcBorders>
              <w:left w:val="single" w:sz="4" w:space="0" w:color="auto"/>
            </w:tcBorders>
          </w:tcPr>
          <w:p w14:paraId="69A02D72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FC4FBF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2A5B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41A1F9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FC126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2A59651D" w14:textId="77777777" w:rsidTr="00573E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1AB7D3" w14:textId="77777777" w:rsidR="00461698" w:rsidRDefault="00461698" w:rsidP="00573E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AF609" w14:textId="77777777" w:rsidR="00461698" w:rsidRDefault="00461698" w:rsidP="00573E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8DB60C" w14:textId="77777777" w:rsidR="00461698" w:rsidRDefault="00461698" w:rsidP="00573E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DD116" w14:textId="77777777" w:rsidR="00461698" w:rsidRDefault="00461698" w:rsidP="00573E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9B13F4" w14:textId="77777777" w:rsidR="00461698" w:rsidRDefault="00461698" w:rsidP="00573E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461698" w14:paraId="65C608BB" w14:textId="77777777" w:rsidTr="00573E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88CB8C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F594AD" w14:textId="77777777" w:rsidR="00461698" w:rsidRDefault="00461698" w:rsidP="00573E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56A05" w14:textId="77777777" w:rsidR="00461698" w:rsidRDefault="00461698" w:rsidP="00573E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D10BFE" w14:textId="77777777" w:rsidR="00461698" w:rsidRPr="007C2097" w:rsidRDefault="00461698" w:rsidP="00573E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61698" w14:paraId="5FDCA6CF" w14:textId="77777777" w:rsidTr="00573E6E">
        <w:tc>
          <w:tcPr>
            <w:tcW w:w="1843" w:type="dxa"/>
          </w:tcPr>
          <w:p w14:paraId="7949D8A1" w14:textId="77777777" w:rsidR="00461698" w:rsidRDefault="00461698" w:rsidP="00573E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88B81" w14:textId="77777777" w:rsidR="00461698" w:rsidRDefault="00461698" w:rsidP="00573E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09206D77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F82FF6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864F5" w14:textId="49AA6ECB" w:rsidR="00461698" w:rsidRPr="00461698" w:rsidRDefault="00461698" w:rsidP="00461698">
            <w:pPr>
              <w:pStyle w:val="CRCoverPage"/>
              <w:spacing w:after="0"/>
              <w:rPr>
                <w:noProof/>
              </w:rPr>
            </w:pPr>
            <w:r w:rsidRPr="00461698">
              <w:rPr>
                <w:noProof/>
              </w:rPr>
              <w:t xml:space="preserve">As per 38.33.1cl 5.3.13.4, </w:t>
            </w:r>
          </w:p>
          <w:p w14:paraId="29E0D1B4" w14:textId="55A20FCF" w:rsidR="00461698" w:rsidRPr="00461698" w:rsidRDefault="00461698" w:rsidP="00461698">
            <w:pPr>
              <w:pStyle w:val="CRCoverPage"/>
              <w:spacing w:after="0"/>
              <w:rPr>
                <w:noProof/>
              </w:rPr>
            </w:pPr>
            <w:r w:rsidRPr="00461698">
              <w:rPr>
                <w:noProof/>
              </w:rPr>
              <w:t>Quote</w:t>
            </w:r>
          </w:p>
          <w:p w14:paraId="03D17052" w14:textId="55772EB9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[TS 38.331, clause 5.3.13.4] </w:t>
            </w:r>
          </w:p>
          <w:p w14:paraId="14CEA912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The UE shall: </w:t>
            </w:r>
          </w:p>
          <w:p w14:paraId="5738E29E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3C5AA163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release the suspendConfig except the ran-NotificationAreaInfo; </w:t>
            </w:r>
          </w:p>
          <w:p w14:paraId="7BEE3292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>....</w:t>
            </w:r>
          </w:p>
          <w:p w14:paraId="7C17028C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if the RRCResume message includes the measConfig: </w:t>
            </w:r>
          </w:p>
          <w:p w14:paraId="19C9AA46" w14:textId="77777777" w:rsidR="00461698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    </w:t>
            </w:r>
            <w:r w:rsidRPr="00876FB0">
              <w:rPr>
                <w:i/>
                <w:iCs/>
                <w:noProof/>
              </w:rPr>
              <w:t xml:space="preserve">2&gt; perform the measurement configuration procedure as specified in 5.5.2; </w:t>
            </w:r>
          </w:p>
          <w:p w14:paraId="68960B2E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</w:p>
          <w:p w14:paraId="5F37D60D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resume measurements if suspended; </w:t>
            </w:r>
          </w:p>
          <w:p w14:paraId="7C1B919A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48ADBBD4" w14:textId="77777777" w:rsidR="00461698" w:rsidRPr="00876FB0" w:rsidRDefault="00461698" w:rsidP="00461698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4C0B89A9" w14:textId="77777777" w:rsidR="00461698" w:rsidRDefault="00461698" w:rsidP="00461698">
            <w:pPr>
              <w:pStyle w:val="CRCoverPage"/>
              <w:numPr>
                <w:ilvl w:val="0"/>
                <w:numId w:val="35"/>
              </w:numPr>
              <w:spacing w:after="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>submit the RRCResumeComplete message to lower layers for transmission;</w:t>
            </w:r>
          </w:p>
          <w:p w14:paraId="7F13A506" w14:textId="002245F2" w:rsidR="00461698" w:rsidRDefault="00461698" w:rsidP="00461698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…</w:t>
            </w:r>
          </w:p>
          <w:p w14:paraId="133A6F56" w14:textId="12B6FFFA" w:rsidR="00461698" w:rsidRPr="00461698" w:rsidRDefault="00461698" w:rsidP="00461698">
            <w:pPr>
              <w:pStyle w:val="CRCoverPage"/>
              <w:spacing w:after="0"/>
              <w:rPr>
                <w:noProof/>
              </w:rPr>
            </w:pPr>
            <w:r w:rsidRPr="00461698">
              <w:rPr>
                <w:noProof/>
              </w:rPr>
              <w:t>Unquote</w:t>
            </w:r>
          </w:p>
          <w:p w14:paraId="71ACE378" w14:textId="77777777" w:rsidR="00461698" w:rsidRDefault="00461698" w:rsidP="00461698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</w:p>
          <w:p w14:paraId="109F72F3" w14:textId="77777777" w:rsidR="00461698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 xml:space="preserve">At step 4a4, SS transmits an RRCResume message without including MeasConfig . </w:t>
            </w:r>
          </w:p>
          <w:p w14:paraId="50098D99" w14:textId="77777777" w:rsidR="00461698" w:rsidRPr="00876FB0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 xml:space="preserve">But we need to note that </w:t>
            </w:r>
            <w:r>
              <w:rPr>
                <w:noProof/>
              </w:rPr>
              <w:t>,</w:t>
            </w:r>
            <w:r w:rsidRPr="00876FB0">
              <w:rPr>
                <w:noProof/>
              </w:rPr>
              <w:t xml:space="preserve">at Step 4a1, SS transmits an RRCRelease message with suspendConfig -- so all the measurements are suspended at this point in time </w:t>
            </w:r>
          </w:p>
          <w:p w14:paraId="1989FEB3" w14:textId="77777777" w:rsidR="00461698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>on receiving resume message at step 4a4 , UE could be quick in sending measurement report before sending resume complete based on above specification snippet .</w:t>
            </w:r>
          </w:p>
          <w:p w14:paraId="5DFCE3E1" w14:textId="77777777" w:rsidR="00461698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>similar condition can occur in step 4a11 and 4a12 , where UE can be quick in sending measurement report on receiving resume message</w:t>
            </w:r>
          </w:p>
          <w:p w14:paraId="49BF1A2F" w14:textId="77777777" w:rsidR="00461698" w:rsidRPr="00A67545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i/>
                <w:iCs/>
                <w:noProof/>
              </w:rPr>
            </w:pPr>
            <w:r w:rsidRPr="00A67545">
              <w:rPr>
                <w:i/>
                <w:iCs/>
                <w:noProof/>
              </w:rPr>
              <w:t>Please note that , we have SS Configurations for reconfiguring SS to set DcchDtch on USS with DCI format 1_1 after receiving the resume complete message</w:t>
            </w:r>
          </w:p>
          <w:p w14:paraId="435C690C" w14:textId="09FF5A9F" w:rsidR="00461698" w:rsidRDefault="00461698" w:rsidP="00461698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could be quick in sending </w:t>
            </w:r>
            <w:r w:rsidR="002A1986">
              <w:rPr>
                <w:noProof/>
              </w:rPr>
              <w:t>MeasurementReport</w:t>
            </w:r>
            <w:r>
              <w:rPr>
                <w:noProof/>
              </w:rPr>
              <w:t xml:space="preserve"> while SS is doing the local end configurations after receiving the resume complete and TTCN waits for CNF for these message as well. </w:t>
            </w:r>
          </w:p>
          <w:p w14:paraId="0254C544" w14:textId="4B36C162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this default handler activation between resume and resume complete function so that these measurement reports can be consumed</w:t>
            </w:r>
          </w:p>
        </w:tc>
      </w:tr>
      <w:tr w:rsidR="00461698" w14:paraId="4C034CE6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24B5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1003E" w14:textId="77777777" w:rsidR="00461698" w:rsidRDefault="00461698" w:rsidP="00461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1392171E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EF7E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589BE" w14:textId="0EA5A625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between the sequence for resume and resume complete , default handler is added to handle the measurement reports sent by UE at steps 4a4 and 4a11</w:t>
            </w:r>
          </w:p>
        </w:tc>
      </w:tr>
      <w:tr w:rsidR="00461698" w14:paraId="40D838E4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8C40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A4F7C" w14:textId="77777777" w:rsidR="00461698" w:rsidRDefault="00461698" w:rsidP="00461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7B7C6B48" w14:textId="77777777" w:rsidTr="00573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0B4B6F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9BB8A" w14:textId="03E38F3E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461698" w14:paraId="354DF6A6" w14:textId="77777777" w:rsidTr="00573E6E">
        <w:tc>
          <w:tcPr>
            <w:tcW w:w="2694" w:type="dxa"/>
            <w:gridSpan w:val="2"/>
          </w:tcPr>
          <w:p w14:paraId="6F2C944D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424496" w14:textId="77777777" w:rsidR="00461698" w:rsidRDefault="00461698" w:rsidP="00461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26EADD69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C1513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13A6B" w14:textId="4BFB0109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8.1.3.1.23.NR5GC</w:t>
            </w:r>
          </w:p>
        </w:tc>
      </w:tr>
      <w:tr w:rsidR="00461698" w14:paraId="603EC418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CC403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69C8" w14:textId="77777777" w:rsidR="00461698" w:rsidRDefault="00461698" w:rsidP="00461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698" w14:paraId="327079B1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5AD86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EE199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15DFD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AF5740" w14:textId="77777777" w:rsidR="00461698" w:rsidRDefault="00461698" w:rsidP="004616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30FC3" w14:textId="77777777" w:rsidR="00461698" w:rsidRDefault="00461698" w:rsidP="00461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698" w14:paraId="33DB68FD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94A94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EC9FC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7A78F" w14:textId="0582CCD0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3D8B6" w14:textId="77777777" w:rsidR="00461698" w:rsidRDefault="00461698" w:rsidP="004616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DAE0F" w14:textId="74635EA1" w:rsidR="00461698" w:rsidRDefault="00461698" w:rsidP="00461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698" w14:paraId="0FB5E144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78F5A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231037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1E160" w14:textId="05F801EF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00016" w14:textId="77777777" w:rsidR="00461698" w:rsidRDefault="00461698" w:rsidP="00461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300829" w14:textId="23324246" w:rsidR="00461698" w:rsidRDefault="00461698" w:rsidP="00461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698" w14:paraId="16D08555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FB569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F5077" w14:textId="77777777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EBE78" w14:textId="166EF469" w:rsidR="00461698" w:rsidRDefault="00461698" w:rsidP="004616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DE840" w14:textId="77777777" w:rsidR="00461698" w:rsidRDefault="00461698" w:rsidP="00461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38CE1" w14:textId="5A252D9A" w:rsidR="00461698" w:rsidRDefault="00461698" w:rsidP="004616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698" w14:paraId="74564FC4" w14:textId="77777777" w:rsidTr="00573E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7CF71" w14:textId="77777777" w:rsidR="00461698" w:rsidRDefault="00461698" w:rsidP="004616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FDF96B" w14:textId="77777777" w:rsidR="00461698" w:rsidRDefault="00461698" w:rsidP="00461698">
            <w:pPr>
              <w:pStyle w:val="CRCoverPage"/>
              <w:spacing w:after="0"/>
              <w:rPr>
                <w:noProof/>
              </w:rPr>
            </w:pPr>
          </w:p>
        </w:tc>
      </w:tr>
      <w:tr w:rsidR="00461698" w14:paraId="05CBECAA" w14:textId="77777777" w:rsidTr="00573E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F0080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2F05D" w14:textId="77777777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698" w:rsidRPr="008863B9" w14:paraId="527BE8A5" w14:textId="77777777" w:rsidTr="00573E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2F72B" w14:textId="77777777" w:rsidR="00461698" w:rsidRPr="008863B9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11C6A" w14:textId="77777777" w:rsidR="00461698" w:rsidRPr="008863B9" w:rsidRDefault="00461698" w:rsidP="004616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698" w14:paraId="7AAA8E39" w14:textId="77777777" w:rsidTr="00573E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8EF7C" w14:textId="77777777" w:rsidR="00461698" w:rsidRDefault="00461698" w:rsidP="00461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85750" w14:textId="77777777" w:rsidR="00461698" w:rsidRDefault="00461698" w:rsidP="004616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el"/>
        <w:jc w:val="left"/>
        <w:rPr>
          <w:rStyle w:val="Hervorhebung"/>
          <w:rFonts w:ascii="Arial" w:hAnsi="Arial" w:cs="Arial"/>
          <w:b w:val="0"/>
          <w:i w:val="0"/>
          <w:lang w:eastAsia="en-GB"/>
        </w:rPr>
      </w:pPr>
      <w:bookmarkStart w:id="0" w:name="_Toc193974616"/>
      <w:r w:rsidRPr="00E12CDE">
        <w:rPr>
          <w:rStyle w:val="Hervorhebung"/>
          <w:rFonts w:ascii="Arial" w:hAnsi="Arial" w:cs="Arial"/>
          <w:b w:val="0"/>
          <w:i w:val="0"/>
        </w:rPr>
        <w:t>Table of Contents</w:t>
      </w:r>
      <w:bookmarkEnd w:id="0"/>
    </w:p>
    <w:p w14:paraId="698EEDCA" w14:textId="0D5EC48E" w:rsidR="00461698" w:rsidRDefault="00444FBC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61698" w:rsidRPr="0010101D">
        <w:rPr>
          <w:rFonts w:ascii="Arial" w:hAnsi="Arial" w:cs="Arial"/>
          <w:iCs/>
          <w:noProof/>
        </w:rPr>
        <w:t>Table of Contents</w:t>
      </w:r>
      <w:r w:rsidR="00461698">
        <w:rPr>
          <w:noProof/>
        </w:rPr>
        <w:tab/>
      </w:r>
      <w:r w:rsidR="00461698">
        <w:rPr>
          <w:noProof/>
        </w:rPr>
        <w:fldChar w:fldCharType="begin"/>
      </w:r>
      <w:r w:rsidR="00461698">
        <w:rPr>
          <w:noProof/>
        </w:rPr>
        <w:instrText xml:space="preserve"> PAGEREF _Toc193974616 \h </w:instrText>
      </w:r>
      <w:r w:rsidR="00461698">
        <w:rPr>
          <w:noProof/>
        </w:rPr>
      </w:r>
      <w:r w:rsidR="00461698">
        <w:rPr>
          <w:noProof/>
        </w:rPr>
        <w:fldChar w:fldCharType="separate"/>
      </w:r>
      <w:r w:rsidR="00461698">
        <w:rPr>
          <w:noProof/>
        </w:rPr>
        <w:t>3</w:t>
      </w:r>
      <w:r w:rsidR="00461698">
        <w:rPr>
          <w:noProof/>
        </w:rPr>
        <w:fldChar w:fldCharType="end"/>
      </w:r>
    </w:p>
    <w:p w14:paraId="2B455AFD" w14:textId="7D5C53E4" w:rsidR="00461698" w:rsidRDefault="00461698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101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101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_Toc193974617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C07860" w14:textId="63B5E93E" w:rsidR="00461698" w:rsidRDefault="00461698">
      <w:pPr>
        <w:pStyle w:val="Verzeichnis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101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101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_Toc193974618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8D6B3E5" w14:textId="495917F7" w:rsidR="00461698" w:rsidRDefault="00461698">
      <w:pPr>
        <w:pStyle w:val="Verzeichnis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0101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0101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_Toc193974619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3FC03ACC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974617"/>
      <w:r w:rsidRPr="00E12CDE">
        <w:rPr>
          <w:rFonts w:cs="Arial"/>
        </w:rPr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berschrift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974618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3974619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02B2A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661DC76" w:rsidR="00BB6C5E" w:rsidRPr="00461698" w:rsidRDefault="00461698" w:rsidP="00115981">
            <w:pPr>
              <w:spacing w:after="0"/>
              <w:rPr>
                <w:rFonts w:ascii="Arial" w:hAnsi="Arial" w:cs="Arial"/>
              </w:rPr>
            </w:pPr>
            <w:r w:rsidRPr="00461698">
              <w:rPr>
                <w:rFonts w:ascii="Arial" w:hAnsi="Arial" w:cs="Arial"/>
                <w:bCs/>
              </w:rPr>
              <w:t>f_TC_8_1_3_1_23_TestBody()</w:t>
            </w:r>
          </w:p>
        </w:tc>
      </w:tr>
      <w:tr w:rsidR="00BB6C5E" w:rsidRPr="00E12CDE" w14:paraId="573A6ACC" w14:textId="77777777" w:rsidTr="00102B2A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9F0E0E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[TS 38.331, clause 5.3.13.4] </w:t>
            </w:r>
          </w:p>
          <w:p w14:paraId="03EB0B67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The UE shall: </w:t>
            </w:r>
          </w:p>
          <w:p w14:paraId="6B211980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6FDC2E58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release the suspendConfig except the ran-NotificationAreaInfo; </w:t>
            </w:r>
          </w:p>
          <w:p w14:paraId="6CEAE711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>....</w:t>
            </w:r>
          </w:p>
          <w:p w14:paraId="0AAF762F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if the RRCResume message includes the measConfig: </w:t>
            </w:r>
          </w:p>
          <w:p w14:paraId="0855980F" w14:textId="77777777" w:rsidR="0008614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    </w:t>
            </w:r>
            <w:r w:rsidRPr="00876FB0">
              <w:rPr>
                <w:i/>
                <w:iCs/>
                <w:noProof/>
              </w:rPr>
              <w:t xml:space="preserve">2&gt; perform the measurement configuration procedure as specified in 5.5.2; </w:t>
            </w:r>
          </w:p>
          <w:p w14:paraId="56B726A7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</w:p>
          <w:p w14:paraId="4B52BF24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1&gt; resume measurements if suspended; </w:t>
            </w:r>
          </w:p>
          <w:p w14:paraId="407BA630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62A35EAB" w14:textId="77777777" w:rsidR="00086140" w:rsidRPr="00876FB0" w:rsidRDefault="00086140" w:rsidP="00086140">
            <w:pPr>
              <w:pStyle w:val="CRCoverPage"/>
              <w:spacing w:after="0"/>
              <w:ind w:left="36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 xml:space="preserve">… </w:t>
            </w:r>
          </w:p>
          <w:p w14:paraId="3073C128" w14:textId="77777777" w:rsidR="00086140" w:rsidRDefault="00086140" w:rsidP="00086140">
            <w:pPr>
              <w:pStyle w:val="CRCoverPage"/>
              <w:numPr>
                <w:ilvl w:val="0"/>
                <w:numId w:val="35"/>
              </w:numPr>
              <w:spacing w:after="0"/>
              <w:rPr>
                <w:i/>
                <w:iCs/>
                <w:noProof/>
              </w:rPr>
            </w:pPr>
            <w:r w:rsidRPr="00876FB0">
              <w:rPr>
                <w:i/>
                <w:iCs/>
                <w:noProof/>
              </w:rPr>
              <w:t>submit the RRCResumeComplete message to lower layers for transmission;</w:t>
            </w:r>
          </w:p>
          <w:p w14:paraId="63C5D8BF" w14:textId="77777777" w:rsidR="00086140" w:rsidRDefault="00086140" w:rsidP="00086140">
            <w:pPr>
              <w:pStyle w:val="CRCoverPage"/>
              <w:spacing w:after="0"/>
              <w:ind w:left="720"/>
              <w:rPr>
                <w:i/>
                <w:iCs/>
                <w:noProof/>
              </w:rPr>
            </w:pPr>
          </w:p>
          <w:p w14:paraId="38190096" w14:textId="77777777" w:rsidR="00086140" w:rsidRDefault="00086140" w:rsidP="00086140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 xml:space="preserve">At step 4a4, SS transmits an RRCResume message without including MeasConfig . </w:t>
            </w:r>
          </w:p>
          <w:p w14:paraId="3238553B" w14:textId="77777777" w:rsidR="00086140" w:rsidRPr="00876FB0" w:rsidRDefault="00086140" w:rsidP="00086140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 w:rsidRPr="00876FB0">
              <w:rPr>
                <w:noProof/>
              </w:rPr>
              <w:t xml:space="preserve">But we need to note that </w:t>
            </w:r>
            <w:r>
              <w:rPr>
                <w:noProof/>
              </w:rPr>
              <w:t>,</w:t>
            </w:r>
            <w:r w:rsidRPr="00876FB0">
              <w:rPr>
                <w:noProof/>
              </w:rPr>
              <w:t xml:space="preserve">at Step 4a1, SS transmits an RRCRelease message with suspendConfig -- so all the measurements are suspended at this point in time </w:t>
            </w:r>
          </w:p>
          <w:p w14:paraId="6102A907" w14:textId="77777777" w:rsidR="00456F47" w:rsidRPr="00456F47" w:rsidRDefault="00086140" w:rsidP="00456F47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SimSun" w:cs="Arial"/>
                <w:lang w:eastAsia="zh-CN"/>
              </w:rPr>
            </w:pPr>
            <w:r w:rsidRPr="00876FB0">
              <w:rPr>
                <w:noProof/>
              </w:rPr>
              <w:t>on receiving resume message at step 4a4 , UE could be quick in sending measurement report before sending resume complete based on above specification snippet .</w:t>
            </w:r>
          </w:p>
          <w:p w14:paraId="1BE09C89" w14:textId="77777777" w:rsidR="00BB6C5E" w:rsidRDefault="00086140" w:rsidP="00456F47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SimSun" w:cs="Arial"/>
                <w:lang w:eastAsia="zh-CN"/>
              </w:rPr>
            </w:pPr>
            <w:r w:rsidRPr="00876FB0">
              <w:rPr>
                <w:noProof/>
              </w:rPr>
              <w:t>similar condition can occur in step 4a11 and 4a12 , where UE can be quick in sending measurement report on receiving resume message</w:t>
            </w:r>
            <w:r w:rsidRPr="00241F66">
              <w:rPr>
                <w:rFonts w:eastAsia="SimSun" w:cs="Arial"/>
                <w:lang w:eastAsia="zh-CN"/>
              </w:rPr>
              <w:t xml:space="preserve"> </w:t>
            </w:r>
          </w:p>
          <w:p w14:paraId="12E1F4A9" w14:textId="77777777" w:rsidR="006000F1" w:rsidRDefault="006000F1" w:rsidP="006000F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Please note that , we have SS Configurations for reconfiguring SS to set </w:t>
            </w:r>
            <w:r w:rsidRPr="00B43567">
              <w:rPr>
                <w:noProof/>
              </w:rPr>
              <w:t>DcchDtch on USS with DCI format 1_1</w:t>
            </w:r>
            <w:r>
              <w:rPr>
                <w:noProof/>
              </w:rPr>
              <w:t xml:space="preserve"> after receiving the resume complete message</w:t>
            </w:r>
          </w:p>
          <w:p w14:paraId="0173B66A" w14:textId="5FB1817B" w:rsidR="006000F1" w:rsidRDefault="006000F1" w:rsidP="006000F1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could </w:t>
            </w:r>
            <w:r w:rsidR="00A67545">
              <w:rPr>
                <w:noProof/>
              </w:rPr>
              <w:t xml:space="preserve">be quick in sending MeasurementReport while SS is doing the local end configurations after receiving the resume complete and TTCN waits for CNF for these message </w:t>
            </w:r>
            <w:r>
              <w:rPr>
                <w:noProof/>
              </w:rPr>
              <w:t xml:space="preserve">as well. </w:t>
            </w:r>
          </w:p>
          <w:p w14:paraId="0458A18E" w14:textId="4F29AAC4" w:rsidR="006000F1" w:rsidRPr="00241F66" w:rsidRDefault="006000F1" w:rsidP="006000F1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It is proposed to add this default handler activation between resume and resume complete function so that these measurement reports can be consumed</w:t>
            </w:r>
          </w:p>
        </w:tc>
      </w:tr>
      <w:tr w:rsidR="00BB6C5E" w:rsidRPr="00E12CDE" w14:paraId="3EF26754" w14:textId="77777777" w:rsidTr="00102B2A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C2AD910" w:rsidR="00BB6C5E" w:rsidRPr="007E26D6" w:rsidRDefault="00456F47" w:rsidP="00241F66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In between the sequence for resume and resume complete , default handler is added to handle the measurement reports sent by UE</w:t>
            </w:r>
            <w:r w:rsidRPr="007E26D6">
              <w:rPr>
                <w:rFonts w:cs="Arial"/>
              </w:rPr>
              <w:t xml:space="preserve"> </w:t>
            </w:r>
          </w:p>
        </w:tc>
      </w:tr>
      <w:tr w:rsidR="00BB6C5E" w:rsidRPr="00E12CDE" w14:paraId="42952F63" w14:textId="77777777" w:rsidTr="00102B2A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DF99394" w:rsidR="00BB6C5E" w:rsidRPr="000D7399" w:rsidRDefault="001816D9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1816D9">
              <w:rPr>
                <w:rFonts w:ascii="Arial" w:hAnsi="Arial" w:cs="Arial"/>
                <w:lang w:val="en-IN" w:eastAsia="en-GB"/>
              </w:rPr>
              <w:t>ttcn</w:t>
            </w:r>
            <w:proofErr w:type="spellEnd"/>
            <w:r w:rsidRPr="001816D9">
              <w:rPr>
                <w:rFonts w:ascii="Arial" w:hAnsi="Arial" w:cs="Arial"/>
                <w:lang w:val="en-IN" w:eastAsia="en-GB"/>
              </w:rPr>
              <w:t>\develop\NR5GC\8_1_3\RRC_Measurement_NR5GC.ttcn</w:t>
            </w:r>
          </w:p>
        </w:tc>
      </w:tr>
      <w:tr w:rsidR="00102B2A" w:rsidRPr="00E12CDE" w14:paraId="2B0E861F" w14:textId="77777777" w:rsidTr="00102B2A">
        <w:tc>
          <w:tcPr>
            <w:tcW w:w="1985" w:type="dxa"/>
          </w:tcPr>
          <w:p w14:paraId="16929E59" w14:textId="1F07C578" w:rsidR="00102B2A" w:rsidRPr="00E12CDE" w:rsidRDefault="00102B2A" w:rsidP="0011598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1D171FC" w14:textId="5CE6FBF1" w:rsidR="00102B2A" w:rsidRPr="001816D9" w:rsidRDefault="00102B2A" w:rsidP="0011598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  <w:r w:rsidR="002F2894">
              <w:rPr>
                <w:rFonts w:ascii="Arial" w:hAnsi="Arial" w:cs="Arial"/>
                <w:highlight w:val="cyan"/>
              </w:rPr>
              <w:t xml:space="preserve"> (in principle)</w:t>
            </w:r>
            <w:r>
              <w:rPr>
                <w:rFonts w:ascii="Arial" w:hAnsi="Arial" w:cs="Arial"/>
                <w:highlight w:val="cyan"/>
              </w:rPr>
              <w:t xml:space="preserve">, but implemented </w:t>
            </w:r>
            <w:r w:rsidR="002F2894">
              <w:rPr>
                <w:rFonts w:ascii="Arial" w:hAnsi="Arial" w:cs="Arial"/>
                <w:highlight w:val="cyan"/>
              </w:rPr>
              <w:t>d</w:t>
            </w:r>
            <w:r>
              <w:rPr>
                <w:rFonts w:ascii="Arial" w:hAnsi="Arial" w:cs="Arial"/>
                <w:highlight w:val="cyan"/>
              </w:rPr>
              <w:t>iffer</w:t>
            </w:r>
            <w:r w:rsidR="002F2894">
              <w:rPr>
                <w:rFonts w:ascii="Arial" w:hAnsi="Arial" w:cs="Arial"/>
                <w:highlight w:val="cyan"/>
              </w:rPr>
              <w:t>ently</w:t>
            </w:r>
            <w:r>
              <w:rPr>
                <w:rFonts w:ascii="Arial" w:hAnsi="Arial" w:cs="Arial"/>
                <w:highlight w:val="cyan"/>
              </w:rPr>
              <w:t xml:space="preserve"> (please see MCC160 proposa</w:t>
            </w:r>
            <w:r>
              <w:rPr>
                <w:rFonts w:ascii="Arial" w:hAnsi="Arial" w:cs="Arial"/>
                <w:highlight w:val="cyan"/>
              </w:rPr>
              <w:t>l)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219147D5" w14:textId="77777777" w:rsidR="00EC4E19" w:rsidRPr="00EC4E19" w:rsidRDefault="00BB6C5E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EC4E19" w:rsidRPr="00EC4E19">
              <w:rPr>
                <w:rFonts w:ascii="Courier New" w:hAnsi="Courier New" w:cs="Courier New"/>
                <w:bCs/>
                <w:sz w:val="18"/>
                <w:szCs w:val="18"/>
              </w:rPr>
              <w:t>function f_TC_8_1_3_1_23_TestBody() runs on NR5GC_PTC</w:t>
            </w:r>
          </w:p>
          <w:p w14:paraId="5D7D886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3E7937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v_CellPowerList_AtT0;</w:t>
            </w:r>
          </w:p>
          <w:p w14:paraId="56111C3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v_CellPower_ServingCell_FR1 := -85;</w:t>
            </w:r>
          </w:p>
          <w:p w14:paraId="6974379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v_CellPower_ServingCell_FR2 := -82; //@sic R5-234560 sic@</w:t>
            </w:r>
          </w:p>
          <w:p w14:paraId="2A86160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v_CellPower_NeighbourCell_FR1_FR2 := -91; //@sic R5-234560 sic@</w:t>
            </w:r>
          </w:p>
          <w:p w14:paraId="75086A9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EED8DA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ReportConfigToAddModList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A600A1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MeasObjectParamsList_Type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16F3C8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MeasIdToAddModList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372587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4B8C15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EDF21D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MeasGapConfig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312133A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1C6861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8143CE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B7194D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v_TimerValue_5s := 5.0;</w:t>
            </w:r>
          </w:p>
          <w:p w14:paraId="2F676F3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default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null; //@sic R5s201450 sic@</w:t>
            </w:r>
          </w:p>
          <w:p w14:paraId="2E2287E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DC419C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FR1 acc. Table 8.1.3.1.23.3.2-1</w:t>
            </w:r>
          </w:p>
          <w:p w14:paraId="671DF35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</w:t>
            </w:r>
          </w:p>
          <w:p w14:paraId="030CF07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22714D3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-85     |   -91</w:t>
            </w:r>
          </w:p>
          <w:p w14:paraId="6FAAE30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09D3B9E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1A8F248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00798B4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FR2 acc. Table 8.1.3.1.23.3.2-2</w:t>
            </w:r>
          </w:p>
          <w:p w14:paraId="51E06DF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</w:t>
            </w:r>
          </w:p>
          <w:p w14:paraId="29E79AC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3528FDB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</w:t>
            </w:r>
          </w:p>
          <w:p w14:paraId="009A04E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2FBB37A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3C53202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5C04F0F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v_CellPowerList_AtT0 := {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(nr_Cell1, v_CellPower_ServingCell_FR1, v_CellPower_ServingCell_FR2), //@sic R5-234560 sic@</w:t>
            </w:r>
          </w:p>
          <w:p w14:paraId="449BFFE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(nr_Cell2, v_CellPower_NeighbourCell_FR1_FR2, v_CellPower_NeighbourCell_FR1_FR2)}; //@sic R5-234560 sic@</w:t>
            </w:r>
          </w:p>
          <w:p w14:paraId="2FB51D2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22C520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(v_CellPowerList_AtT0);</w:t>
            </w:r>
          </w:p>
          <w:p w14:paraId="095305B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10E57E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E4E20E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setup intra NR periodic measurement reporting.</w:t>
            </w:r>
          </w:p>
          <w:p w14:paraId="06508F9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RRCReconfigrationComplete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5BA24A2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C02DAD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cs_NR_ReportConfigToAddMod_NR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(tsc_NR_IdReportConfigId1, cs_38508_ReportConfigNR_Periodical)};</w:t>
            </w:r>
          </w:p>
          <w:p w14:paraId="149301F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{cs_MeasObjectId1(nr_Cell1)};</w:t>
            </w:r>
          </w:p>
          <w:p w14:paraId="66BF24B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{cs_NR_MeasId_Config_id1_obj1_conf1};</w:t>
            </w:r>
          </w:p>
          <w:p w14:paraId="4DEF6A7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74D48B6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);</w:t>
            </w:r>
          </w:p>
          <w:p w14:paraId="18F5F53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ECE362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f_NR_SendRRCReconfiguration_MeasNR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800157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645336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2A"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7D1CBD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and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2685AD4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(3.0); //@sic R5-200803 sic@</w:t>
            </w:r>
          </w:p>
          <w:p w14:paraId="7155632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3C960E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F983FE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30 seconds to ensure that the UE performs a periodical intra/inter-frequency reporting for NR Cell 2</w:t>
            </w:r>
          </w:p>
          <w:p w14:paraId="5ED7AE9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at least 10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1350FF5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2560807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(nr_Cell2);</w:t>
            </w:r>
          </w:p>
          <w:p w14:paraId="022C9F7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63 Reports for event A4/5 to ensure ca 30 sec (62*0.48ms=30.24s)</w:t>
            </w:r>
          </w:p>
          <w:p w14:paraId="04ED2F2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, tsc_NR_MeasId1, 63, 48.0, cr_NR_MeasResults_MeasResultNeighCells_NR({cr_NR_MeasResultNR_CellResults(v_PhysCellIdNeighbour)})); //@sic R5s201450 sic@</w:t>
            </w:r>
          </w:p>
          <w:p w14:paraId="1A35DB9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3");</w:t>
            </w:r>
          </w:p>
          <w:p w14:paraId="1F36B93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16D585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4a1-4a14 describe behaviour that depends on UE configuration;</w:t>
            </w:r>
          </w:p>
          <w:p w14:paraId="2AE3483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"lower case letter" identifies a step sequence that takes place if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inactiveState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configured</w:t>
            </w:r>
          </w:p>
          <w:p w14:paraId="6C55CA5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pc_inactiveState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</w:p>
          <w:p w14:paraId="324167A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233534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60DC4A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693ECF1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both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fullI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and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shortI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in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299B0EE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)); //@sic R5s201450 sic@</w:t>
            </w:r>
          </w:p>
          <w:p w14:paraId="3C9694B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7D34B0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 //@sic R5s201450 sic@</w:t>
            </w:r>
          </w:p>
          <w:p w14:paraId="7FF227A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7E72E7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deactivate(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//@sic R5s201450 sic@</w:t>
            </w:r>
          </w:p>
          <w:p w14:paraId="4AEE897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1D365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4a2"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7BB38D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transmits a Paging message including a matched identity (correct full-RNTI).</w:t>
            </w:r>
          </w:p>
          <w:p w14:paraId="7481877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(v_TimerValue_5s);</w:t>
            </w:r>
          </w:p>
          <w:p w14:paraId="2837EDB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</w:t>
            </w:r>
          </w:p>
          <w:p w14:paraId="04A7C34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2FB31F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4a3"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9B7B86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482A16B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11B564E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6EC111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959454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4a4"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0C464A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without including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19553D2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76187BC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5257DE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4a5"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601A4D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UE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RRCResumeComplete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081C65C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f_NR_RRCResumeComplete_Def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44794F3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CE00B1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4a6"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A15D6E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72E2579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(3.0); //@sic R5-201356 sic@</w:t>
            </w:r>
          </w:p>
          <w:p w14:paraId="70486AB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531F2E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4a7"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84133D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//Wait for 30 seconds to ensure that the UE performs a periodical intra/inter-frequency reporting for NR Cell 2</w:t>
            </w:r>
          </w:p>
          <w:p w14:paraId="486F368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6D8B5D9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16932CF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, tsc_NR_MeasId1, 63, 48.0, cr_NR_MeasResults_MeasResultNeighCells_NR({cr_NR_MeasResultNR_CellResults(v_PhysCellIdNeighbour)})); //@sic R5s201450 sic@</w:t>
            </w:r>
          </w:p>
          <w:p w14:paraId="273022B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4a7");</w:t>
            </w:r>
          </w:p>
          <w:p w14:paraId="7CB1C34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A9CE54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)); //@sic R5s210271 sic@</w:t>
            </w:r>
          </w:p>
          <w:p w14:paraId="00151CC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4FDD06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4a8"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8314F58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</w:p>
          <w:p w14:paraId="76BDCC7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6A59E7D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deactivate(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//@sic R5s210271 sic@</w:t>
            </w:r>
          </w:p>
          <w:p w14:paraId="162011A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750FDE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4a9"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928FAB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and transmits a Paging message including a matched identity (correct full-RNTI).</w:t>
            </w:r>
          </w:p>
          <w:p w14:paraId="2426B44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(v_TimerValue_5s); //@sic R5-204441 sic@</w:t>
            </w:r>
          </w:p>
          <w:p w14:paraId="7BDF601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 //@sic R5-204441 sic@</w:t>
            </w:r>
          </w:p>
          <w:p w14:paraId="4376FB3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69086A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4a10"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18AC9C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346B9C9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1F639A7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4B296487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E0269B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4a11"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9E165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04CC4D1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{cs_NR_MeasId_Config_id2_obj1_conf1}; //@sic R5-204441 sic@</w:t>
            </w:r>
          </w:p>
          <w:p w14:paraId="2CB74A3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, -, -, {tsc_NR_MeasId1}); //@sic R5s201450, R5-204441 sic@</w:t>
            </w:r>
          </w:p>
          <w:p w14:paraId="0EA81E45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-, -, omit, omit,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629DE63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E952803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4a12"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B2CF41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UE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RRCResumeComplete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269D4A56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f_NR_RRCResumeComplete_Def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 //@sic R5-204441 sic@</w:t>
            </w:r>
          </w:p>
          <w:p w14:paraId="7B39844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93A89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4a13"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3B7E082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402C966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(3.0); //@sic R5-204441 sic@</w:t>
            </w:r>
          </w:p>
          <w:p w14:paraId="099373BF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8CC16F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4a14"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898EA0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2D55E2BC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52E80CE1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, tsc_NR_MeasId2, 63, 48.0, cr_NR_MeasResults_MeasResultNeighCells_NR({cr_NR_MeasResultNR_CellResults(v_PhysCellIdNeighbour)})); //@sic R5s201450, R5-204441 sic@</w:t>
            </w:r>
          </w:p>
          <w:p w14:paraId="2B42F1A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4a14"); //@sic R5-204441 sic@</w:t>
            </w:r>
          </w:p>
          <w:p w14:paraId="423C517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F0DB02D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//@sic R5-213113 sic@</w:t>
            </w:r>
          </w:p>
          <w:p w14:paraId="6B2C6A70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1FC3E74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17"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4F4B40B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1AABE3EA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>(nr_Cell1); //@sic R5-204441 sic@</w:t>
            </w:r>
          </w:p>
          <w:p w14:paraId="4F533A49" w14:textId="77777777" w:rsidR="00EC4E19" w:rsidRPr="00EC4E19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46EFD7CA" w:rsidR="00BB6C5E" w:rsidRPr="005571C5" w:rsidRDefault="00EC4E19" w:rsidP="00EC4E1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EC4E1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 f_TC_8_1_3_1_23_TestBody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BB6C5E" w:rsidRPr="00E12CDE" w14:paraId="2494E7F6" w14:textId="77777777" w:rsidTr="00102B2A">
        <w:tc>
          <w:tcPr>
            <w:tcW w:w="11016" w:type="dxa"/>
          </w:tcPr>
          <w:p w14:paraId="508D6F0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function f_TC_8_1_3_1_23_TestBody() runs on NR5GC_PTC</w:t>
            </w:r>
          </w:p>
          <w:p w14:paraId="5CE9CFB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0D172D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v_CellPowerList_AtT0;</w:t>
            </w:r>
          </w:p>
          <w:p w14:paraId="4E2FB57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v_CellPower_ServingCell_FR1 := -85;</w:t>
            </w:r>
          </w:p>
          <w:p w14:paraId="1752614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v_CellPower_ServingCell_FR2 := -82; //@sic R5-234560 sic@</w:t>
            </w:r>
          </w:p>
          <w:p w14:paraId="4E6A33E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v_CellPower_NeighbourCell_FR1_FR2 := -91; //@sic R5-234560 sic@</w:t>
            </w:r>
          </w:p>
          <w:p w14:paraId="5B56530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9BCF8A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ReportConfigToAddModList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19C243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MeasObjectParamsList_Type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E25398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MeasIdToAddModList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51BCB3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64F57D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CE8C32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MeasGapConfig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1894251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65F760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73F33B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AF0F0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v_TimerValue_5s := 5.0;</w:t>
            </w:r>
          </w:p>
          <w:p w14:paraId="4CDF5CF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default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null; //@sic R5s201450 sic@</w:t>
            </w:r>
          </w:p>
          <w:p w14:paraId="2FFDAA2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31744AE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56AE32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FR1 acc. Table 8.1.3.1.23.3.2-1</w:t>
            </w:r>
          </w:p>
          <w:p w14:paraId="009A0BF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</w:t>
            </w:r>
          </w:p>
          <w:p w14:paraId="30C9DBA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4AFD204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-85     |   -91</w:t>
            </w:r>
          </w:p>
          <w:p w14:paraId="6BCB9A5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7CEC143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07CFF59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500E897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FR2 acc. Table 8.1.3.1.23.3.2-2</w:t>
            </w:r>
          </w:p>
          <w:p w14:paraId="58BB5BC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</w:t>
            </w:r>
          </w:p>
          <w:p w14:paraId="26BC2C0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1BF1900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</w:t>
            </w:r>
          </w:p>
          <w:p w14:paraId="1D2F896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43B70FF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60ECE8A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7BA6FC2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v_CellPowerList_AtT0 := {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(nr_Cell1, v_CellPower_ServingCell_FR1, v_CellPower_ServingCell_FR2), //@sic R5-234560 sic@</w:t>
            </w:r>
          </w:p>
          <w:p w14:paraId="5025478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(nr_Cell2, v_CellPower_NeighbourCell_FR1_FR2, v_CellPower_NeighbourCell_FR1_FR2)}; //@sic R5-234560 sic@</w:t>
            </w:r>
          </w:p>
          <w:p w14:paraId="4136DA2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05B82D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(v_CellPowerList_AtT0);</w:t>
            </w:r>
          </w:p>
          <w:p w14:paraId="01B6BA2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A0F905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220C88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setup intra NR periodic measurement reporting.</w:t>
            </w:r>
          </w:p>
          <w:p w14:paraId="5EB99DA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RRCReconfigrationComplete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11E151B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C0837E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cs_NR_ReportConfigToAddMod_NR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(tsc_NR_IdReportConfigId1, cs_38508_ReportConfigNR_Periodical)};</w:t>
            </w:r>
          </w:p>
          <w:p w14:paraId="3255D77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{cs_MeasObjectId1(nr_Cell1)};</w:t>
            </w:r>
          </w:p>
          <w:p w14:paraId="2237A05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{cs_NR_MeasId_Config_id1_obj1_conf1};</w:t>
            </w:r>
          </w:p>
          <w:p w14:paraId="4B0ECE3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120B19E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);</w:t>
            </w:r>
          </w:p>
          <w:p w14:paraId="4EEDBD0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1178ECD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f_NR_SendRRCReconfiguration_MeasNR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723ACC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EA84DF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2A"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9C410B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71C20C5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(3.0); //@sic R5-200803 sic@</w:t>
            </w:r>
          </w:p>
          <w:p w14:paraId="3C60CAD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851599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3E7C3E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30 seconds to ensure that the UE performs a periodical intra/inter-frequency reporting for NR Cell 2</w:t>
            </w:r>
          </w:p>
          <w:p w14:paraId="3D52ABD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at least 10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2798134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10295EE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(nr_Cell2);</w:t>
            </w:r>
          </w:p>
          <w:p w14:paraId="1E2A3C9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63 Reports for event A4/5 to ensure ca 30 sec (62*0.48ms=30.24s)</w:t>
            </w:r>
          </w:p>
          <w:p w14:paraId="5562B4E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tsc_NR_MeasId1, 63, 48.0, cr_NR_MeasResults_MeasResultNeighCells_NR({cr_NR_MeasResultNR_CellResults(v_PhysCellIdNeighbour)})); //@sic R5s201450 sic@</w:t>
            </w:r>
          </w:p>
          <w:p w14:paraId="46C2280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3");</w:t>
            </w:r>
          </w:p>
          <w:p w14:paraId="2185896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AF5027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4a1-4a14 describe behaviour that depends on UE configuration;</w:t>
            </w:r>
          </w:p>
          <w:p w14:paraId="446D7FF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"lower case letter" identifies a step sequence that takes place if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inactiveState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configured</w:t>
            </w:r>
          </w:p>
          <w:p w14:paraId="37D287D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pc_inactiveState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</w:p>
          <w:p w14:paraId="22B2E30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3BD6BA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4D797C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6DE7347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both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fullI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shortI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in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59D3A9E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)); //@sic R5s201450 sic@</w:t>
            </w:r>
          </w:p>
          <w:p w14:paraId="28297DC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AC9F42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 //@sic R5s201450 sic@</w:t>
            </w:r>
          </w:p>
          <w:p w14:paraId="10A79DD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95EDA4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deactivate(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R5s201450 sic@</w:t>
            </w:r>
          </w:p>
          <w:p w14:paraId="16E8D73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D94673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4a2"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149735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transmits a Paging message including a matched identity (correct full-RNTI).</w:t>
            </w:r>
          </w:p>
          <w:p w14:paraId="39DAA4E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(v_TimerValue_5s);</w:t>
            </w:r>
          </w:p>
          <w:p w14:paraId="13F4F2A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</w:t>
            </w:r>
          </w:p>
          <w:p w14:paraId="370DEE7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C8270D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4a3"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32F127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5FE4217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4DE4C1F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F15A7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527B914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4a4"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FF4232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without including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03F5AF2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034CCA6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33FE82F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activate(a_NR5GC_ReceiveMeasReport(nr_Cell1, 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v_PhysCellIdServing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v_PhysCellIdNeighbour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)); //@sic R5s201450 sic@ //WA#WI=1391727</w:t>
            </w:r>
          </w:p>
          <w:p w14:paraId="45F3805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98EAFE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4a5"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1FF93F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UE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RRCResumeComplete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24DBB95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f_NR_RRCResumeComplete_Def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1C62970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47A4A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deactivate(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 //@sic R5s201450 sic@ //WA#WI=1391727</w:t>
            </w:r>
          </w:p>
          <w:p w14:paraId="108489B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4a6"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7A3EC4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76AD100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(3.0); //@sic R5-201356 sic@</w:t>
            </w:r>
          </w:p>
          <w:p w14:paraId="684BBB8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C65D05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4a7"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8F61FC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//Wait for 30 seconds to ensure that the UE performs a periodical intra/inter-frequency reporting for NR Cell 2</w:t>
            </w:r>
          </w:p>
          <w:p w14:paraId="052CDE8C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2562538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482A9A5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tsc_NR_MeasId1, 63, 48.0, cr_NR_MeasResults_MeasResultNeighCells_NR({cr_NR_MeasResultNR_CellResults(v_PhysCellIdNeighbour)})); //@sic R5s201450 sic@</w:t>
            </w:r>
          </w:p>
          <w:p w14:paraId="256FB59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4a7");</w:t>
            </w:r>
          </w:p>
          <w:p w14:paraId="49969F0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26081D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)); </w:t>
            </w:r>
          </w:p>
          <w:p w14:paraId="3B6250A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5BCE2F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4a8"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A5B344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</w:p>
          <w:p w14:paraId="17F27EB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4CF4C97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deactivate(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R5s210271 sic@</w:t>
            </w:r>
          </w:p>
          <w:p w14:paraId="65E0B10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7F4C74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4a9"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48E48F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and transmits a Paging message including a matched identity (correct full-RNTI).</w:t>
            </w:r>
          </w:p>
          <w:p w14:paraId="6192C2F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(v_TimerValue_5s); //@sic R5-204441 sic@</w:t>
            </w:r>
          </w:p>
          <w:p w14:paraId="564F3CC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 //@sic R5-204441 sic@</w:t>
            </w:r>
          </w:p>
          <w:p w14:paraId="38DB621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34F680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4a10"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8575DB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3AB308A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015FB9FA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506E4DF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2B2B62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4a11"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02FA4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4647E57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{cs_NR_MeasId_Config_id2_obj1_conf1}; //@sic R5-204441 sic@</w:t>
            </w:r>
          </w:p>
          <w:p w14:paraId="4F3AA2C7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-, -, {tsc_NR_MeasId1}); //@sic R5s201450, R5-204441 sic@</w:t>
            </w:r>
          </w:p>
          <w:p w14:paraId="17838E0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-, -, omit, omit,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2CEB6A7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5E5F6616" w14:textId="3727A474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activate(a_NR5GC_ReceiveMeasReport(nr_Cell1, </w:t>
            </w:r>
            <w:proofErr w:type="spellStart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v_PhysCellIdServing</w:t>
            </w:r>
            <w:proofErr w:type="spellEnd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v_PhysCellIdNeighbour</w:t>
            </w:r>
            <w:proofErr w:type="spellEnd"/>
            <w:r w:rsidR="00851FE1"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)); //@sic R5s201450 sic@ //WA#WI=1391727</w:t>
            </w:r>
          </w:p>
          <w:p w14:paraId="0CDC4F8F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AE4D43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4a12"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7AD8BA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UE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RRCResumeComplete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17D391D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f_NR_RRCResumeComplete_Def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 //@sic R5-204441 sic@ //WA#WI=1392197</w:t>
            </w:r>
          </w:p>
          <w:p w14:paraId="2A8F78F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5D217A7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deactivate(</w:t>
            </w:r>
            <w:proofErr w:type="spellStart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v_MyDefaultVar</w:t>
            </w:r>
            <w:proofErr w:type="spellEnd"/>
            <w:r w:rsidRPr="00972DD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);//WA#WI=1392197</w:t>
            </w:r>
          </w:p>
          <w:p w14:paraId="68643165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6C7EDC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4a13"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EFA797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0A1363BD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(3.0); //@sic R5-204441 sic@</w:t>
            </w:r>
          </w:p>
          <w:p w14:paraId="24E60D6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89CBD53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4a14"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017E6A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4FF78149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65279C5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tsc_NR_MeasId2, 63, 48.0, cr_NR_MeasResults_MeasResultNeighCells_NR({cr_NR_MeasResultNR_CellResults(v_PhysCellIdNeighbour)})); //@sic R5s201450, R5-204441 sic@</w:t>
            </w:r>
          </w:p>
          <w:p w14:paraId="3BA5B91B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4a14"); //@sic R5-204441 sic@</w:t>
            </w:r>
          </w:p>
          <w:p w14:paraId="5FBB122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6B55298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//@sic R5-213113 sic@</w:t>
            </w:r>
          </w:p>
          <w:p w14:paraId="152E4991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2BC909EE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17"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A8EC986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32D60042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 //@sic R5-204441 sic@</w:t>
            </w:r>
          </w:p>
          <w:p w14:paraId="56D4B100" w14:textId="77777777" w:rsidR="00420649" w:rsidRPr="00420649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4FCDBF" w14:textId="389742B7" w:rsidR="00BB6C5E" w:rsidRPr="00B5380A" w:rsidRDefault="00420649" w:rsidP="0042064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 f_TC_8_1_3_1_23_TestBody</w:t>
            </w:r>
          </w:p>
        </w:tc>
      </w:tr>
    </w:tbl>
    <w:p w14:paraId="77A4CDE8" w14:textId="77777777" w:rsidR="00102B2A" w:rsidRDefault="00102B2A" w:rsidP="00102B2A">
      <w:pPr>
        <w:spacing w:after="0"/>
        <w:rPr>
          <w:rFonts w:ascii="Arial" w:hAnsi="Arial"/>
          <w:b/>
          <w:color w:val="FF0000"/>
          <w:lang w:eastAsia="en-GB"/>
        </w:rPr>
      </w:pPr>
    </w:p>
    <w:p w14:paraId="34DE368E" w14:textId="5762780F" w:rsidR="00102B2A" w:rsidRDefault="00102B2A" w:rsidP="00102B2A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p w14:paraId="1EB22DE7" w14:textId="303C37AA" w:rsidR="00102B2A" w:rsidRDefault="00102B2A" w:rsidP="00102B2A">
      <w:pPr>
        <w:spacing w:after="0"/>
        <w:rPr>
          <w:rFonts w:ascii="Arial" w:hAnsi="Arial"/>
          <w:b/>
          <w:lang w:eastAsia="en-GB"/>
        </w:rPr>
      </w:pPr>
    </w:p>
    <w:tbl>
      <w:tblPr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6"/>
      </w:tblGrid>
      <w:tr w:rsidR="00102B2A" w:rsidRPr="00E12CDE" w14:paraId="2B12469A" w14:textId="77777777" w:rsidTr="00102B2A">
        <w:tc>
          <w:tcPr>
            <w:tcW w:w="11016" w:type="dxa"/>
          </w:tcPr>
          <w:p w14:paraId="3497AB4B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function f_TC_8_1_3_1_23_TestBody() runs on NR5GC_PTC</w:t>
            </w:r>
          </w:p>
          <w:p w14:paraId="399334D0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F5DDDDC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NR_CellPowerList_Type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v_CellPowerList_AtT0;</w:t>
            </w:r>
          </w:p>
          <w:p w14:paraId="2F153A02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v_CellPower_ServingCell_FR1 := -85;</w:t>
            </w:r>
          </w:p>
          <w:p w14:paraId="5C5F2695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v_CellPower_ServingCell_FR2 := -82; //@sic R5-234560 sic@</w:t>
            </w:r>
          </w:p>
          <w:p w14:paraId="4958036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NR_AbsoluteCellPower_Type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v_CellPower_NeighbourCell_FR1_FR2 := -91; //@sic R5-234560 sic@</w:t>
            </w:r>
          </w:p>
          <w:p w14:paraId="5086BDF6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C326DC4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ReportConfigToAddModList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5A9EB85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MeasObjectParamsList_Type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2BD15B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MeasIdToAddModList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AF6395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30272C1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FF9402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(omit)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MeasGapConfig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omit;</w:t>
            </w:r>
          </w:p>
          <w:p w14:paraId="581E5974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F5A8FB5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PhysCellId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047E10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91A8C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v_TimerValue_5s := 5.0;</w:t>
            </w:r>
          </w:p>
          <w:p w14:paraId="3F05D50E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default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null; //@sic R5s201450 sic@</w:t>
            </w:r>
          </w:p>
          <w:p w14:paraId="5DCB5B5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5D7C0FF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B7D5E21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FR1 acc. Table 8.1.3.1.23.3.2-1</w:t>
            </w:r>
          </w:p>
          <w:p w14:paraId="13910B4E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</w:t>
            </w:r>
          </w:p>
          <w:p w14:paraId="3E6B77CB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3BDF7306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-85     |   -91</w:t>
            </w:r>
          </w:p>
          <w:p w14:paraId="064C839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40606270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4CAD39D4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2C905D5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//Power levels of NR cell 1 and cell 2 FR2 acc. Table 8.1.3.1.23.3.2-2</w:t>
            </w:r>
          </w:p>
          <w:p w14:paraId="395AD9C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/*         |   Cell 1   |  Cell 2</w:t>
            </w:r>
          </w:p>
          <w:p w14:paraId="6D629AE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-------------------------------</w:t>
            </w:r>
          </w:p>
          <w:p w14:paraId="7ADEC0A0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   T0    |    -82     |   -91</w:t>
            </w:r>
          </w:p>
          <w:p w14:paraId="4E90B96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</w:t>
            </w:r>
          </w:p>
          <w:p w14:paraId="21267BD1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*/</w:t>
            </w:r>
          </w:p>
          <w:p w14:paraId="5C68C602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3A8126B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v_CellPowerList_AtT0 := {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(nr_Cell1, v_CellPower_ServingCell_FR1, v_CellPower_ServingCell_FR2), //@sic R5-234560 sic@</w:t>
            </w:r>
          </w:p>
          <w:p w14:paraId="07B6710E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cs_NR_CellPower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(nr_Cell2, v_CellPower_NeighbourCell_FR1_FR2, v_CellPower_NeighbourCell_FR1_FR2)}; //@sic R5-234560 sic@</w:t>
            </w:r>
          </w:p>
          <w:p w14:paraId="7D1BD942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306ABB81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f_NR_SetCellPowerList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(v_CellPowerList_AtT0);</w:t>
            </w:r>
          </w:p>
          <w:p w14:paraId="09A8078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0E357A59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1-2"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4A35391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RRCReconfiguration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setup intra NR periodic measurement reporting.</w:t>
            </w:r>
          </w:p>
          <w:p w14:paraId="78C9B418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UE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RRCReconfigrationComplete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6D0EF56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71EA4869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cs_NR_ReportConfigToAddMod_NR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(tsc_NR_IdReportConfigId1, cs_38508_ReportConfigNR_Periodical)};</w:t>
            </w:r>
          </w:p>
          <w:p w14:paraId="43E8E10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{cs_MeasObjectId1(nr_Cell1)};</w:t>
            </w:r>
          </w:p>
          <w:p w14:paraId="580E81C5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{cs_NR_MeasId_Config_id1_obj1_conf1};</w:t>
            </w:r>
          </w:p>
          <w:p w14:paraId="3F95386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</w:p>
          <w:p w14:paraId="5AA2DA4E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);</w:t>
            </w:r>
          </w:p>
          <w:p w14:paraId="349DD65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26340EE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f_NR_SendRRCReconfiguration_MeasNR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62BE10C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C65673E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2A"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936A63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70936D0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(3.0); //@sic R5-200803 sic@</w:t>
            </w:r>
          </w:p>
          <w:p w14:paraId="62C9EE8B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7D13E68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1541BE9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30 seconds to ensure that the UE performs a periodical intra/inter-frequency reporting for NR Cell 2</w:t>
            </w:r>
          </w:p>
          <w:p w14:paraId="02BF8481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at least 10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084AE796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3CA32B1A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f_NR_CellInfo_GetPhysicalCellId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(nr_Cell2);</w:t>
            </w:r>
          </w:p>
          <w:p w14:paraId="5AB96B76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63 Reports for event A4/5 to ensure ca 30 sec (62*0.48ms=30.24s)</w:t>
            </w:r>
          </w:p>
          <w:p w14:paraId="165C756C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tsc_NR_MeasId1, 63, 48.0, cr_NR_MeasResults_MeasResultNeighCells_NR({cr_NR_MeasResultNR_CellResults(v_PhysCellIdNeighbour)})); //@sic R5s201450 sic@</w:t>
            </w:r>
          </w:p>
          <w:p w14:paraId="741164C2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3");</w:t>
            </w:r>
          </w:p>
          <w:p w14:paraId="5A534CFA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8BCFF3E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//EXCEPTION: Steps 4a1-4a14 describe behaviour that depends on UE configuration;</w:t>
            </w:r>
          </w:p>
          <w:p w14:paraId="1598C0F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"lower case letter" identifies a step sequence that takes place if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inactiveState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configured</w:t>
            </w:r>
          </w:p>
          <w:p w14:paraId="2030B774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pc_inactiveState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){</w:t>
            </w:r>
          </w:p>
          <w:p w14:paraId="07FA9531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33A272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8FDFA42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22769B0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both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fullI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shortI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-RNTI in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3B27433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)); //@sic R5s201450 sic@</w:t>
            </w:r>
          </w:p>
          <w:p w14:paraId="6C49D092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6D35118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 //@sic R5s201450 sic@</w:t>
            </w:r>
          </w:p>
          <w:p w14:paraId="53DB00D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3BB8934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deactivate(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R5s201450 sic@</w:t>
            </w:r>
          </w:p>
          <w:p w14:paraId="1C8B4E9C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7536B6C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4a2"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64CE34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transmits a Paging message including a matched identity (correct full-RNTI).</w:t>
            </w:r>
          </w:p>
          <w:p w14:paraId="0EB7FADB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(v_TimerValue_5s);</w:t>
            </w:r>
          </w:p>
          <w:p w14:paraId="431F51CA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</w:t>
            </w:r>
          </w:p>
          <w:p w14:paraId="23918EF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2279399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4a3"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3560895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76941836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2A71D8E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C9A4D4F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94CF86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4a4"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5EA436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without including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4728029C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03EA3A5B" w14:textId="77777777" w:rsidR="00102B2A" w:rsidRPr="00102B2A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</w:p>
          <w:p w14:paraId="650E720C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//@siclog "Step 4a5" 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siclog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@</w:t>
            </w:r>
          </w:p>
          <w:p w14:paraId="763A149E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//The UE transmits an 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RRCResumeComplete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message.</w:t>
            </w:r>
          </w:p>
          <w:p w14:paraId="2D35DE92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SRB.receive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(car_NR_SRB1_RrcPdu_IND(nr_Cell1, cr_38508_RRCResumeComplete));</w:t>
            </w:r>
          </w:p>
          <w:p w14:paraId="06A8538B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</w:p>
          <w:p w14:paraId="0299C06F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//The UE transmits an 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RRCResumeComplete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message</w:t>
            </w:r>
          </w:p>
          <w:p w14:paraId="5F7819FF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f_NR_RRCResumeComplete_Def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(nr_Cell1);</w:t>
            </w:r>
          </w:p>
          <w:p w14:paraId="1D8A23E8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</w:p>
          <w:p w14:paraId="579044B6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v_MyDefaultVar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v_PhysCellIdServing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v_PhysCellIdNeighbour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)); //@sic R5s250109 sic@</w:t>
            </w:r>
          </w:p>
          <w:p w14:paraId="54A8D441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6BE3AF28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// Reconfigure SS - set 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DcchDtch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on USS with DCI format 1_1</w:t>
            </w:r>
          </w:p>
          <w:p w14:paraId="18C380CD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//@sic R5s240461 sic@</w:t>
            </w:r>
          </w:p>
          <w:p w14:paraId="1F310846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f_NR_SS_ReconfigSStoUSS_DCI1_1(nr_Cell1); //@sic R5s250109 sic@</w:t>
            </w:r>
          </w:p>
          <w:p w14:paraId="37172A11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 Reconfigure RACH procedure as for initial access.  @sic R5s240440 sic@</w:t>
            </w:r>
          </w:p>
          <w:p w14:paraId="0EB59057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f_NR_SS_RachProcedureConfig_Def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(nr_Cell1); //@sic R5s250109 sic@</w:t>
            </w:r>
          </w:p>
          <w:p w14:paraId="666F1BFD" w14:textId="77777777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</w:p>
          <w:p w14:paraId="59BA76D5" w14:textId="4F91B690" w:rsidR="00102B2A" w:rsidRPr="00102B2A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deactivate(</w:t>
            </w:r>
            <w:proofErr w:type="spellStart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v_MyDefaultVar</w:t>
            </w:r>
            <w:proofErr w:type="spellEnd"/>
            <w:r w:rsidRPr="00102B2A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); //@sic R5s250109 sic@</w:t>
            </w:r>
          </w:p>
          <w:p w14:paraId="448EF76B" w14:textId="77777777" w:rsidR="00102B2A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291DD0C" w14:textId="2E0EE48D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4a6"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0D9D5B9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4FE8F52B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(3.0); //@sic R5-201356 sic@</w:t>
            </w:r>
          </w:p>
          <w:p w14:paraId="37126018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56FD3AA8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4a7"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BC012E0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//Wait for 30 seconds to ensure that the UE performs a periodical intra/inter-frequency reporting for NR Cell 2</w:t>
            </w:r>
          </w:p>
          <w:p w14:paraId="22A0FF08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15649FB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504FDFBC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tsc_NR_MeasId1, 63, 48.0, cr_NR_MeasResults_MeasResultNeighCells_NR({cr_NR_MeasResultNR_CellResults(v_PhysCellIdNeighbour)})); //@sic R5s201450 sic@</w:t>
            </w:r>
          </w:p>
          <w:p w14:paraId="2347083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4a7");</w:t>
            </w:r>
          </w:p>
          <w:p w14:paraId="7713D6F0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2999AA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v_PhysCellIdNeighbour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)); </w:t>
            </w:r>
          </w:p>
          <w:p w14:paraId="09F8FEEE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058A0B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4a8"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31A656B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suspendConfig</w:t>
            </w:r>
            <w:proofErr w:type="spellEnd"/>
          </w:p>
          <w:p w14:paraId="36B1AB04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f_NR_RRC_InactiveDef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58FA7691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deactivate(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v_MyDefaultVar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R5s210271 sic@</w:t>
            </w:r>
          </w:p>
          <w:p w14:paraId="1BA388C5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BC2BD36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4a9"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8E1C40B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for 5 sec and transmits a Paging message including a matched identity (correct full-RNTI).</w:t>
            </w:r>
          </w:p>
          <w:p w14:paraId="782AA48C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(v_TimerValue_5s); //@sic R5-204441 sic@</w:t>
            </w:r>
          </w:p>
          <w:p w14:paraId="16F784C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f_NR_Paging_Def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(nr_Cell1, RRC_INACTIVE); //@sic R5-204441 sic@</w:t>
            </w:r>
          </w:p>
          <w:p w14:paraId="30AE5C5A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C19C529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4a10"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3AD6EEA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UE transmits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RRCResumeRequest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5F84E99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tsc_NR_ShortI_RNTI_Value1,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//to be checked</w:t>
            </w:r>
          </w:p>
          <w:p w14:paraId="09030760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f_NR_RRC_ResumeRequest_Def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?,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mt_Access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543EB176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42ACF91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4a11"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9699D0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RRCResume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including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63BA0DF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{cs_NR_MeasId_Config_id2_obj1_conf1}; //@sic R5-204441 sic@</w:t>
            </w:r>
          </w:p>
          <w:p w14:paraId="73B61F95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:=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f_NR_GenerateMeasurementConfigNR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v_MeasuredObjectList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v_ReportConfigList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v_MeasIdConfigList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v_MeasGapUE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-, -, {tsc_NR_MeasId1}); //@sic R5s201450, R5-204441 sic@</w:t>
            </w:r>
          </w:p>
          <w:p w14:paraId="2CE67E15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f_NR_SendRRCResume_Def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-, -, omit, omit,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v_MeasConfig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); //@sic R5-204441 sic@</w:t>
            </w:r>
          </w:p>
          <w:p w14:paraId="190ED7B6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C347049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//The UE transmits an 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RRCResumeComplete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message</w:t>
            </w:r>
          </w:p>
          <w:p w14:paraId="12C4750B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f_NR_RRCResumeComplete_Def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(nr_Cell1); //@sic R5-204441 sic@</w:t>
            </w:r>
          </w:p>
          <w:p w14:paraId="15CAD647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</w:p>
          <w:p w14:paraId="218B2CE0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//@siclog "Step 4a12" 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siclog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@</w:t>
            </w:r>
          </w:p>
          <w:p w14:paraId="734540FF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//The UE transmits an 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RRCResumeComplete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message</w:t>
            </w:r>
          </w:p>
          <w:p w14:paraId="42DB7C9C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SRB.receive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(car_NR_SRB1_RrcPdu_IND(nr_Cell1, cr_38508_RRCResumeComplete)); //@sic R5s250109 sic@</w:t>
            </w:r>
          </w:p>
          <w:p w14:paraId="79483DD1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</w:p>
          <w:p w14:paraId="63787043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v_MyDefaultVar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:= activate(a_NR5GC_ReceiveMeasReport(nr_Cell1, 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v_PhysCellIdServing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v_PhysCellIdNeighbour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)); //@sic R5s250109 sic@</w:t>
            </w:r>
          </w:p>
          <w:p w14:paraId="1E77A591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</w:p>
          <w:p w14:paraId="6F175C60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 Reconfigure SS - set 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DcchDtch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on USS with DCI format 1_1</w:t>
            </w:r>
          </w:p>
          <w:p w14:paraId="6E3FD19F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//@sic R5s240461 sic@</w:t>
            </w:r>
          </w:p>
          <w:p w14:paraId="2159BF9E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f_NR_SS_ReconfigSStoUSS_DCI1_1(nr_Cell1); //@sic R5s250109 sic@</w:t>
            </w:r>
          </w:p>
          <w:p w14:paraId="0B18D7CF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// Reconfigure RACH procedure as for initial access.  @sic R5s240440 sic@</w:t>
            </w:r>
          </w:p>
          <w:p w14:paraId="531BD7A5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f_NR_SS_RachProcedureConfig_Def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(nr_Cell1); //@sic R5s250109 sic@</w:t>
            </w:r>
          </w:p>
          <w:p w14:paraId="6E2CBEAA" w14:textId="77777777" w:rsidR="00102B2A" w:rsidRPr="002F2894" w:rsidRDefault="00102B2A" w:rsidP="00102B2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</w:t>
            </w:r>
          </w:p>
          <w:p w14:paraId="1F94AFC1" w14:textId="3187A94E" w:rsidR="00102B2A" w:rsidRPr="002F2894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       deactivate(</w:t>
            </w:r>
            <w:proofErr w:type="spellStart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>v_MyDefaultVar</w:t>
            </w:r>
            <w:proofErr w:type="spellEnd"/>
            <w:r w:rsidRPr="002F2894"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  <w:t xml:space="preserve">); //@sic R5s250109 sic@ </w:t>
            </w:r>
          </w:p>
          <w:p w14:paraId="4AE62458" w14:textId="77777777" w:rsidR="00102B2A" w:rsidRPr="002F2894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FF0000"/>
                <w:sz w:val="18"/>
                <w:szCs w:val="18"/>
              </w:rPr>
            </w:pPr>
          </w:p>
          <w:p w14:paraId="7A0D19FC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4a13"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3AAC67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//The SS waits and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ingnores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for 3 seconds to allow UE to measure NR Cell 2</w:t>
            </w:r>
          </w:p>
          <w:p w14:paraId="298CAF0E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f_NR_IgnorePeriodicalMeasurmentReport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(3.0); //@sic R5-204441 sic@</w:t>
            </w:r>
          </w:p>
          <w:p w14:paraId="15246E2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1A36FC4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//@siclog "Step 4a14"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6038D9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//Check: Does the UE transmit at least 10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MeasurementReport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messages within the next 30 seconds?</w:t>
            </w:r>
          </w:p>
          <w:p w14:paraId="315CB0F4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// 63 Reports for event A4/5 to ensure ca 30 sec (62*0.48ms=30.24s)</w:t>
            </w:r>
          </w:p>
          <w:p w14:paraId="4BFD5037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f_NR_ReceiveMeasurementReports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v_PhysCellIdServing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, tsc_NR_MeasId2, 63, 48.0, cr_NR_MeasResults_MeasResultNeighCells_NR({cr_NR_MeasResultNR_CellResults(v_PhysCellIdNeighbour)})); //@sic R5s201450, R5-204441 sic@</w:t>
            </w:r>
          </w:p>
          <w:p w14:paraId="4FFB2413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f_NR_PreliminaryPass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(__FILE__, __LINE__, "Step 4a14"); //@sic R5-204441 sic@</w:t>
            </w:r>
          </w:p>
          <w:p w14:paraId="70A3BB6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45A2C39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//@sic R5-213113 sic@</w:t>
            </w:r>
          </w:p>
          <w:p w14:paraId="225F68A4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413E1E90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17"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72762FE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an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</w:t>
            </w:r>
          </w:p>
          <w:p w14:paraId="0D0D543D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f_NR_RRCRelease</w:t>
            </w:r>
            <w:proofErr w:type="spellEnd"/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>(nr_Cell1); //@sic R5-204441 sic@</w:t>
            </w:r>
          </w:p>
          <w:p w14:paraId="536550D8" w14:textId="77777777" w:rsidR="00102B2A" w:rsidRPr="00420649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0DB6082" w14:textId="77777777" w:rsidR="00102B2A" w:rsidRPr="00B5380A" w:rsidRDefault="00102B2A" w:rsidP="00702F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20649">
              <w:rPr>
                <w:rFonts w:ascii="Courier New" w:hAnsi="Courier New" w:cs="Courier New"/>
                <w:bCs/>
                <w:sz w:val="18"/>
                <w:szCs w:val="18"/>
              </w:rPr>
              <w:t xml:space="preserve">  } // f_TC_8_1_3_1_23_TestBody</w:t>
            </w:r>
          </w:p>
        </w:tc>
      </w:tr>
    </w:tbl>
    <w:p w14:paraId="0EBB1E24" w14:textId="77777777" w:rsidR="00BB6C5E" w:rsidRPr="00BB6C5E" w:rsidRDefault="00BB6C5E" w:rsidP="00086140">
      <w:pPr>
        <w:pStyle w:val="berschrift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182BE" w14:textId="77777777" w:rsidR="005B311A" w:rsidRDefault="005B311A">
      <w:pPr>
        <w:spacing w:after="0"/>
      </w:pPr>
      <w:r>
        <w:separator/>
      </w:r>
    </w:p>
  </w:endnote>
  <w:endnote w:type="continuationSeparator" w:id="0">
    <w:p w14:paraId="40576234" w14:textId="77777777" w:rsidR="005B311A" w:rsidRDefault="005B31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37E5D" w14:textId="77777777" w:rsidR="00461698" w:rsidRDefault="004616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2564" w14:textId="77777777" w:rsidR="00461698" w:rsidRDefault="0046169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4F7DA" w14:textId="77777777" w:rsidR="00461698" w:rsidRDefault="004616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B9412" w14:textId="77777777" w:rsidR="005B311A" w:rsidRDefault="005B311A">
      <w:pPr>
        <w:spacing w:after="0"/>
      </w:pPr>
      <w:r>
        <w:separator/>
      </w:r>
    </w:p>
  </w:footnote>
  <w:footnote w:type="continuationSeparator" w:id="0">
    <w:p w14:paraId="0434EB9F" w14:textId="77777777" w:rsidR="005B311A" w:rsidRDefault="005B31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03354" w14:textId="77777777" w:rsidR="00461698" w:rsidRDefault="0046169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00F61" w14:textId="77777777" w:rsidR="00461698" w:rsidRDefault="00461698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Kopfzeile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19B82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6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5"/>
  </w:num>
  <w:num w:numId="2" w16cid:durableId="791752271">
    <w:abstractNumId w:val="15"/>
  </w:num>
  <w:num w:numId="3" w16cid:durableId="1629386987">
    <w:abstractNumId w:val="29"/>
  </w:num>
  <w:num w:numId="4" w16cid:durableId="78525773">
    <w:abstractNumId w:val="32"/>
  </w:num>
  <w:num w:numId="5" w16cid:durableId="2107799360">
    <w:abstractNumId w:val="10"/>
  </w:num>
  <w:num w:numId="6" w16cid:durableId="311061797">
    <w:abstractNumId w:val="3"/>
  </w:num>
  <w:num w:numId="7" w16cid:durableId="267852781">
    <w:abstractNumId w:val="24"/>
  </w:num>
  <w:num w:numId="8" w16cid:durableId="49496477">
    <w:abstractNumId w:val="30"/>
  </w:num>
  <w:num w:numId="9" w16cid:durableId="1032460018">
    <w:abstractNumId w:val="9"/>
  </w:num>
  <w:num w:numId="10" w16cid:durableId="115028679">
    <w:abstractNumId w:val="12"/>
  </w:num>
  <w:num w:numId="11" w16cid:durableId="1804151294">
    <w:abstractNumId w:val="11"/>
  </w:num>
  <w:num w:numId="12" w16cid:durableId="1143303998">
    <w:abstractNumId w:val="27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3"/>
  </w:num>
  <w:num w:numId="16" w16cid:durableId="156658403">
    <w:abstractNumId w:val="20"/>
  </w:num>
  <w:num w:numId="17" w16cid:durableId="395906553">
    <w:abstractNumId w:val="13"/>
  </w:num>
  <w:num w:numId="18" w16cid:durableId="1581985365">
    <w:abstractNumId w:val="7"/>
  </w:num>
  <w:num w:numId="19" w16cid:durableId="850341316">
    <w:abstractNumId w:val="0"/>
  </w:num>
  <w:num w:numId="20" w16cid:durableId="2103522572">
    <w:abstractNumId w:val="8"/>
  </w:num>
  <w:num w:numId="21" w16cid:durableId="452990981">
    <w:abstractNumId w:val="16"/>
  </w:num>
  <w:num w:numId="22" w16cid:durableId="1662542292">
    <w:abstractNumId w:val="22"/>
  </w:num>
  <w:num w:numId="23" w16cid:durableId="1314218732">
    <w:abstractNumId w:val="21"/>
  </w:num>
  <w:num w:numId="24" w16cid:durableId="701630240">
    <w:abstractNumId w:val="31"/>
  </w:num>
  <w:num w:numId="25" w16cid:durableId="950086284">
    <w:abstractNumId w:val="28"/>
  </w:num>
  <w:num w:numId="26" w16cid:durableId="244458301">
    <w:abstractNumId w:val="6"/>
  </w:num>
  <w:num w:numId="27" w16cid:durableId="372773801">
    <w:abstractNumId w:val="34"/>
  </w:num>
  <w:num w:numId="28" w16cid:durableId="1095856528">
    <w:abstractNumId w:val="19"/>
  </w:num>
  <w:num w:numId="29" w16cid:durableId="931426950">
    <w:abstractNumId w:val="26"/>
  </w:num>
  <w:num w:numId="30" w16cid:durableId="829633720">
    <w:abstractNumId w:val="33"/>
  </w:num>
  <w:num w:numId="31" w16cid:durableId="1377779360">
    <w:abstractNumId w:val="17"/>
  </w:num>
  <w:num w:numId="32" w16cid:durableId="1366442776">
    <w:abstractNumId w:val="14"/>
  </w:num>
  <w:num w:numId="33" w16cid:durableId="799033661">
    <w:abstractNumId w:val="25"/>
  </w:num>
  <w:num w:numId="34" w16cid:durableId="2110737433">
    <w:abstractNumId w:val="2"/>
  </w:num>
  <w:num w:numId="35" w16cid:durableId="125974615">
    <w:abstractNumId w:val="18"/>
  </w:num>
  <w:num w:numId="36" w16cid:durableId="7734795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6140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100682"/>
    <w:rsid w:val="00102B2A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16D9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1986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894"/>
    <w:rsid w:val="002F29C3"/>
    <w:rsid w:val="002F37FF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034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4E36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78A"/>
    <w:rsid w:val="00460203"/>
    <w:rsid w:val="0046039F"/>
    <w:rsid w:val="00461698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311A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299D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54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5B35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C4E19"/>
    <w:rsid w:val="00ED1AAC"/>
    <w:rsid w:val="00ED31E4"/>
    <w:rsid w:val="00ED33F0"/>
    <w:rsid w:val="00ED5081"/>
    <w:rsid w:val="00ED5FB2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Kommentarthema">
    <w:name w:val="annotation subject"/>
    <w:basedOn w:val="Kommentartext"/>
    <w:next w:val="Kommentartext"/>
    <w:link w:val="KommentarthemaZchn"/>
    <w:semiHidden/>
    <w:qFormat/>
    <w:rPr>
      <w:b/>
      <w:bCs/>
    </w:rPr>
  </w:style>
  <w:style w:type="paragraph" w:styleId="Kommentartext">
    <w:name w:val="annotation text"/>
    <w:basedOn w:val="Standard"/>
    <w:link w:val="KommentartextZchn"/>
    <w:semiHidden/>
    <w:qFormat/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qFormat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qFormat/>
    <w:pPr>
      <w:ind w:left="1135"/>
    </w:pPr>
  </w:style>
  <w:style w:type="paragraph" w:styleId="Aufzhlungszeichen2">
    <w:name w:val="List Bullet 2"/>
    <w:basedOn w:val="Aufzhlungszeichen"/>
    <w:qFormat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link w:val="DokumentstrukturZchn"/>
    <w:semiHidden/>
    <w:qFormat/>
    <w:pPr>
      <w:shd w:val="clear" w:color="auto" w:fill="000080"/>
    </w:pPr>
    <w:rPr>
      <w:rFonts w:ascii="Tahoma" w:hAnsi="Tahoma" w:cs="Tahoma"/>
    </w:rPr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uiPriority w:val="99"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link w:val="FuzeileZchn"/>
    <w:qFormat/>
    <w:pPr>
      <w:jc w:val="center"/>
    </w:pPr>
    <w:rPr>
      <w:i/>
    </w:rPr>
  </w:style>
  <w:style w:type="paragraph" w:styleId="Kopfzeile">
    <w:name w:val="header"/>
    <w:link w:val="KopfzeileZchn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BesuchterLink">
    <w:name w:val="FollowedHyperlink"/>
    <w:uiPriority w:val="99"/>
    <w:qFormat/>
    <w:rPr>
      <w:color w:val="800080"/>
      <w:u w:val="single"/>
    </w:rPr>
  </w:style>
  <w:style w:type="character" w:styleId="Hervorhebung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qFormat/>
    <w:pPr>
      <w:keepLines/>
      <w:ind w:left="1135" w:hanging="851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elZchn">
    <w:name w:val="Titel Zchn"/>
    <w:link w:val="Titel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Standard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qFormat/>
    <w:rPr>
      <w:rFonts w:ascii="Arial" w:hAnsi="Arial"/>
      <w:sz w:val="36"/>
      <w:lang w:val="en-GB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val="en-GB"/>
    </w:rPr>
  </w:style>
  <w:style w:type="character" w:customStyle="1" w:styleId="berschrift4Zchn">
    <w:name w:val="Überschrift 4 Zchn"/>
    <w:link w:val="berschrift4"/>
    <w:qFormat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qFormat/>
    <w:rPr>
      <w:rFonts w:ascii="Arial" w:hAnsi="Arial"/>
      <w:sz w:val="22"/>
      <w:lang w:val="en-GB"/>
    </w:rPr>
  </w:style>
  <w:style w:type="character" w:customStyle="1" w:styleId="berschrift6Zchn">
    <w:name w:val="Überschrift 6 Zchn"/>
    <w:link w:val="berschrift6"/>
    <w:qFormat/>
    <w:rPr>
      <w:rFonts w:ascii="Arial" w:hAnsi="Arial"/>
      <w:lang w:val="en-GB"/>
    </w:rPr>
  </w:style>
  <w:style w:type="character" w:customStyle="1" w:styleId="berschrift7Zchn">
    <w:name w:val="Überschrift 7 Zchn"/>
    <w:link w:val="berschrift7"/>
    <w:qFormat/>
    <w:rPr>
      <w:rFonts w:ascii="Arial" w:hAnsi="Arial"/>
      <w:lang w:val="en-GB"/>
    </w:rPr>
  </w:style>
  <w:style w:type="character" w:customStyle="1" w:styleId="berschrift8Zchn">
    <w:name w:val="Überschrift 8 Zchn"/>
    <w:link w:val="berschrift8"/>
    <w:qFormat/>
    <w:rPr>
      <w:rFonts w:ascii="Arial" w:hAnsi="Arial"/>
      <w:sz w:val="36"/>
      <w:lang w:val="en-GB"/>
    </w:rPr>
  </w:style>
  <w:style w:type="character" w:customStyle="1" w:styleId="berschrift9Zchn">
    <w:name w:val="Überschrift 9 Zchn"/>
    <w:link w:val="berschrift9"/>
    <w:qFormat/>
    <w:rPr>
      <w:rFonts w:ascii="Arial" w:hAnsi="Arial"/>
      <w:sz w:val="36"/>
      <w:lang w:val="en-GB"/>
    </w:rPr>
  </w:style>
  <w:style w:type="character" w:customStyle="1" w:styleId="KopfzeileZchn">
    <w:name w:val="Kopfzeile Zchn"/>
    <w:link w:val="Kopfzeile"/>
    <w:qFormat/>
    <w:rPr>
      <w:rFonts w:ascii="Arial" w:hAnsi="Arial"/>
      <w:b/>
      <w:sz w:val="18"/>
      <w:lang w:val="en-GB"/>
    </w:rPr>
  </w:style>
  <w:style w:type="character" w:customStyle="1" w:styleId="FunotentextZchn">
    <w:name w:val="Fußnotentext Zchn"/>
    <w:link w:val="Funotentext"/>
    <w:semiHidden/>
    <w:qFormat/>
    <w:rPr>
      <w:rFonts w:ascii="Times New Roman" w:hAnsi="Times New Roman"/>
      <w:sz w:val="16"/>
      <w:lang w:val="en-GB"/>
    </w:rPr>
  </w:style>
  <w:style w:type="character" w:customStyle="1" w:styleId="FuzeileZchn">
    <w:name w:val="Fußzeile Zchn"/>
    <w:link w:val="Fuzeile"/>
    <w:qFormat/>
    <w:rPr>
      <w:rFonts w:ascii="Arial" w:hAnsi="Arial"/>
      <w:b/>
      <w:i/>
      <w:sz w:val="18"/>
      <w:lang w:val="en-GB"/>
    </w:rPr>
  </w:style>
  <w:style w:type="character" w:customStyle="1" w:styleId="KommentartextZchn">
    <w:name w:val="Kommentartext Zchn"/>
    <w:link w:val="Kommentartext"/>
    <w:semiHidden/>
    <w:qFormat/>
    <w:rPr>
      <w:rFonts w:ascii="Times New Roman" w:hAnsi="Times New Roman"/>
      <w:lang w:val="en-GB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KommentarthemaZchn">
    <w:name w:val="Kommentarthema Zchn"/>
    <w:link w:val="Kommentarthema"/>
    <w:semiHidden/>
    <w:qFormat/>
    <w:rPr>
      <w:rFonts w:ascii="Times New Roman" w:hAnsi="Times New Roman"/>
      <w:b/>
      <w:bCs/>
      <w:lang w:val="en-GB"/>
    </w:rPr>
  </w:style>
  <w:style w:type="character" w:customStyle="1" w:styleId="DokumentstrukturZchn">
    <w:name w:val="Dokumentstruktur Zchn"/>
    <w:link w:val="Dokumentstruktur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bsatz-Standardschriftar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bsatz-Standardschriftar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Absatz-Standardschriftar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Standard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Absatz-Standardschriftar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H4VU7HTV54JD-1231737843-1529</_dlc_DocId>
    <_dlc_DocIdUrl xmlns="05fef6b6-48ff-4793-a586-dff4857ec2fd">
      <Url>https://sharepoint.rsint.net/teams/MRT_Dev/_layouts/15/DocIdRedir.aspx?ID=H4VU7HTV54JD-1231737843-1529</Url>
      <Description>H4VU7HTV54JD-1231737843-1529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24624D-56E4-4B6D-819B-37C35B8E86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4823E4-8CBF-40DE-9A08-92A302BBB2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A458A-EF71-4BA8-B50E-C756411DFCF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C0CC97F1-E60D-4D1A-BC79-13EAD57F6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4426</Words>
  <Characters>27888</Characters>
  <Application>Microsoft Office Word</Application>
  <DocSecurity>0</DocSecurity>
  <Lines>232</Lines>
  <Paragraphs>64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wacker thomas</cp:lastModifiedBy>
  <cp:revision>5</cp:revision>
  <cp:lastPrinted>1900-12-31T16:00:00Z</cp:lastPrinted>
  <dcterms:created xsi:type="dcterms:W3CDTF">2025-03-27T13:31:00Z</dcterms:created>
  <dcterms:modified xsi:type="dcterms:W3CDTF">2025-04-10T16:22:00Z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df021b37-4bfd-47c1-82a8-2539ed267af3</vt:lpwstr>
  </property>
</Properties>
</file>