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11A56" w14:textId="77777777" w:rsidR="00A60A4E" w:rsidRDefault="00A60A4E" w:rsidP="00A6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R5s250102</w:t>
        </w:r>
      </w:fldSimple>
    </w:p>
    <w:p w14:paraId="1D6C1469" w14:textId="77777777" w:rsidR="00A60A4E" w:rsidRDefault="00A60A4E" w:rsidP="00A60A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A4E" w14:paraId="7E47C448" w14:textId="77777777" w:rsidTr="004716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7B857" w14:textId="77777777" w:rsidR="00A60A4E" w:rsidRDefault="00A60A4E" w:rsidP="004716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60A4E" w14:paraId="5A0CB27B" w14:textId="77777777" w:rsidTr="00471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206D4" w14:textId="77777777" w:rsidR="00A60A4E" w:rsidRDefault="00A60A4E" w:rsidP="004716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0A4E" w14:paraId="7AB27A4E" w14:textId="77777777" w:rsidTr="00471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7ECC1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60060031" w14:textId="77777777" w:rsidTr="0047163C">
        <w:tc>
          <w:tcPr>
            <w:tcW w:w="142" w:type="dxa"/>
            <w:tcBorders>
              <w:left w:val="single" w:sz="4" w:space="0" w:color="auto"/>
            </w:tcBorders>
          </w:tcPr>
          <w:p w14:paraId="2C0B0C81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EB889B" w14:textId="77777777" w:rsidR="00A60A4E" w:rsidRPr="00410371" w:rsidRDefault="00A60A4E" w:rsidP="00471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CE470AE" w14:textId="77777777" w:rsidR="00A60A4E" w:rsidRDefault="00A60A4E" w:rsidP="004716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C3C344" w14:textId="77777777" w:rsidR="00A60A4E" w:rsidRPr="00410371" w:rsidRDefault="00A60A4E" w:rsidP="004716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4890</w:t>
              </w:r>
            </w:fldSimple>
          </w:p>
        </w:tc>
        <w:tc>
          <w:tcPr>
            <w:tcW w:w="709" w:type="dxa"/>
          </w:tcPr>
          <w:p w14:paraId="7B26CB83" w14:textId="77777777" w:rsidR="00A60A4E" w:rsidRDefault="00A60A4E" w:rsidP="004716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A4931" w14:textId="77777777" w:rsidR="00A60A4E" w:rsidRPr="00410371" w:rsidRDefault="00A60A4E" w:rsidP="004716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B6A629" w14:textId="77777777" w:rsidR="00A60A4E" w:rsidRDefault="00A60A4E" w:rsidP="004716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111FB4" w14:textId="77777777" w:rsidR="00A60A4E" w:rsidRPr="00410371" w:rsidRDefault="00A60A4E" w:rsidP="00471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A07B2" w14:textId="77777777" w:rsidR="00A60A4E" w:rsidRDefault="00A60A4E" w:rsidP="0047163C">
            <w:pPr>
              <w:pStyle w:val="CRCoverPage"/>
              <w:spacing w:after="0"/>
              <w:rPr>
                <w:noProof/>
              </w:rPr>
            </w:pPr>
          </w:p>
        </w:tc>
      </w:tr>
      <w:tr w:rsidR="00A60A4E" w14:paraId="4839FB6A" w14:textId="77777777" w:rsidTr="00471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25168" w14:textId="77777777" w:rsidR="00A60A4E" w:rsidRDefault="00A60A4E" w:rsidP="0047163C">
            <w:pPr>
              <w:pStyle w:val="CRCoverPage"/>
              <w:spacing w:after="0"/>
              <w:rPr>
                <w:noProof/>
              </w:rPr>
            </w:pPr>
          </w:p>
        </w:tc>
      </w:tr>
      <w:tr w:rsidR="00A60A4E" w14:paraId="03D129C8" w14:textId="77777777" w:rsidTr="004716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6EFC47" w14:textId="77777777" w:rsidR="00A60A4E" w:rsidRPr="00F25D98" w:rsidRDefault="00A60A4E" w:rsidP="004716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0A4E" w14:paraId="4EEF2A2A" w14:textId="77777777" w:rsidTr="0047163C">
        <w:tc>
          <w:tcPr>
            <w:tcW w:w="9641" w:type="dxa"/>
            <w:gridSpan w:val="9"/>
          </w:tcPr>
          <w:p w14:paraId="0A3C860C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3162C0" w14:textId="77777777" w:rsidR="00A60A4E" w:rsidRDefault="00A60A4E" w:rsidP="00A60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A4E" w14:paraId="038BDED5" w14:textId="77777777" w:rsidTr="0047163C">
        <w:tc>
          <w:tcPr>
            <w:tcW w:w="2835" w:type="dxa"/>
          </w:tcPr>
          <w:p w14:paraId="29A64342" w14:textId="77777777" w:rsidR="00A60A4E" w:rsidRDefault="00A60A4E" w:rsidP="004716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6EF6D8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009B54" w14:textId="77777777" w:rsidR="00A60A4E" w:rsidRDefault="00A60A4E" w:rsidP="00471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53BDB5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19A92" w14:textId="77777777" w:rsidR="00A60A4E" w:rsidRDefault="00A60A4E" w:rsidP="00471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3E0BA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12BFF" w14:textId="77777777" w:rsidR="00A60A4E" w:rsidRDefault="00A60A4E" w:rsidP="00471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C182D1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47A12" w14:textId="77777777" w:rsidR="00A60A4E" w:rsidRDefault="00A60A4E" w:rsidP="00471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04023" w14:textId="77777777" w:rsidR="00A60A4E" w:rsidRDefault="00A60A4E" w:rsidP="00A60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A4E" w14:paraId="17613CB7" w14:textId="77777777" w:rsidTr="0047163C">
        <w:tc>
          <w:tcPr>
            <w:tcW w:w="9640" w:type="dxa"/>
            <w:gridSpan w:val="11"/>
          </w:tcPr>
          <w:p w14:paraId="46D93F61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600C10A5" w14:textId="77777777" w:rsidTr="00471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2EF1B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BA23E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LTE SSAC ACB per PLMN test case 13.5.2c</w:t>
              </w:r>
            </w:fldSimple>
          </w:p>
        </w:tc>
      </w:tr>
      <w:tr w:rsidR="00A60A4E" w14:paraId="3C854CE4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49E767E7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89DA37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5DC29503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60E3A9A8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08247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SCHWARZ, Keysight</w:t>
              </w:r>
            </w:fldSimple>
          </w:p>
        </w:tc>
      </w:tr>
      <w:tr w:rsidR="00A60A4E" w14:paraId="493EA416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0CDB8F47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43B95" w14:textId="387514C4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60A4E" w14:paraId="68C1CFB5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0329BB7C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A2F34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70BF5735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6E4A4039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EB302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762792" w14:textId="77777777" w:rsidR="00A60A4E" w:rsidRDefault="00A60A4E" w:rsidP="004716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EFB2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704977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2025-03-25</w:t>
              </w:r>
            </w:fldSimple>
          </w:p>
        </w:tc>
      </w:tr>
      <w:tr w:rsidR="00A60A4E" w14:paraId="7518EE03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77818B8E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D3B7CE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3F1EFF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94E936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AEE2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0880AC4F" w14:textId="77777777" w:rsidTr="00471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6FE818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7B610" w14:textId="77777777" w:rsidR="00A60A4E" w:rsidRDefault="00A60A4E" w:rsidP="004716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05962" w14:textId="77777777" w:rsidR="00A60A4E" w:rsidRDefault="00A60A4E" w:rsidP="004716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1C8B7" w14:textId="77777777" w:rsidR="00A60A4E" w:rsidRDefault="00A60A4E" w:rsidP="004716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DCC3A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60A4E" w14:paraId="2F2A680D" w14:textId="77777777" w:rsidTr="00471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5F0101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B666F2" w14:textId="77777777" w:rsidR="00A60A4E" w:rsidRDefault="00A60A4E" w:rsidP="004716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814BF" w14:textId="77777777" w:rsidR="00A60A4E" w:rsidRDefault="00A60A4E" w:rsidP="004716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60E47D" w14:textId="77777777" w:rsidR="00A60A4E" w:rsidRPr="007C2097" w:rsidRDefault="00A60A4E" w:rsidP="004716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60A4E" w14:paraId="6F36469A" w14:textId="77777777" w:rsidTr="0047163C">
        <w:tc>
          <w:tcPr>
            <w:tcW w:w="1843" w:type="dxa"/>
          </w:tcPr>
          <w:p w14:paraId="08E68FFF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ED1E0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39722CE5" w14:textId="77777777" w:rsidTr="00471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F860C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636D3" w14:textId="4DC4A570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To add test case </w:t>
            </w:r>
            <w:r>
              <w:t>13.5.2c</w:t>
            </w:r>
            <w:r w:rsidRPr="007A7F6D">
              <w:t xml:space="preserve"> to the </w:t>
            </w:r>
            <w:r>
              <w:t>LTE_A_R12 test suite</w:t>
            </w:r>
            <w:r w:rsidRPr="007A7F6D">
              <w:t>.</w:t>
            </w:r>
          </w:p>
        </w:tc>
      </w:tr>
      <w:tr w:rsidR="00A60A4E" w14:paraId="3F829C9F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2AED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8A8DB" w14:textId="77777777" w:rsidR="00A60A4E" w:rsidRDefault="00A60A4E" w:rsidP="00A6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6A552EF3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F490B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61F733" w14:textId="0C0BA5E3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This document lists all changes applied to test case </w:t>
            </w:r>
            <w:r>
              <w:t>13.5.2c</w:t>
            </w:r>
            <w:r w:rsidRPr="007A7F6D">
              <w:t xml:space="preserve"> required for approval. See detailed change description for further information</w:t>
            </w:r>
          </w:p>
        </w:tc>
      </w:tr>
      <w:tr w:rsidR="00A60A4E" w14:paraId="64B33E40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70ECB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F7EE1" w14:textId="77777777" w:rsidR="00A60A4E" w:rsidRDefault="00A60A4E" w:rsidP="00A6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300B792C" w14:textId="77777777" w:rsidTr="00471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80627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D07F" w14:textId="35E7B408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>Test case will not be added to ATS</w:t>
            </w:r>
          </w:p>
        </w:tc>
      </w:tr>
      <w:tr w:rsidR="00A60A4E" w14:paraId="0B6442D8" w14:textId="77777777" w:rsidTr="0047163C">
        <w:tc>
          <w:tcPr>
            <w:tcW w:w="2694" w:type="dxa"/>
            <w:gridSpan w:val="2"/>
          </w:tcPr>
          <w:p w14:paraId="43344927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E73189" w14:textId="77777777" w:rsidR="00A60A4E" w:rsidRDefault="00A60A4E" w:rsidP="00A6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089C9B66" w14:textId="77777777" w:rsidTr="00471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5056E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DFFD6" w14:textId="14F26416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13.5.2c</w:t>
            </w:r>
          </w:p>
        </w:tc>
      </w:tr>
      <w:tr w:rsidR="00A60A4E" w14:paraId="0568FF30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45AF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83C2B" w14:textId="77777777" w:rsidR="00A60A4E" w:rsidRDefault="00A60A4E" w:rsidP="00A6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083100BB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28571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11F2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B5F36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C05C7B" w14:textId="77777777" w:rsidR="00A60A4E" w:rsidRDefault="00A60A4E" w:rsidP="00A6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A8A78F" w14:textId="77777777" w:rsidR="00A60A4E" w:rsidRDefault="00A60A4E" w:rsidP="00A6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A4E" w14:paraId="45E47AB4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5A900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13F24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0F43" w14:textId="22026654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4640" w14:textId="77777777" w:rsidR="00A60A4E" w:rsidRDefault="00A60A4E" w:rsidP="00A6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1AE9C" w14:textId="7EAA6BE1" w:rsidR="00A60A4E" w:rsidRDefault="00A60A4E" w:rsidP="00A6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A4E" w14:paraId="0905F0A0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41D23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EA812" w14:textId="511C73F0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2AB02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0737EE" w14:textId="77777777" w:rsidR="00A60A4E" w:rsidRDefault="00A60A4E" w:rsidP="00A6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974E2" w14:textId="30DF0907" w:rsidR="00A60A4E" w:rsidRDefault="00A60A4E" w:rsidP="00A6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A60A4E" w14:paraId="095A2A36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DA9B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B33CA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EB12A" w14:textId="4B98ACB5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F5793" w14:textId="77777777" w:rsidR="00A60A4E" w:rsidRDefault="00A60A4E" w:rsidP="00A6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F6889" w14:textId="053A20A1" w:rsidR="00A60A4E" w:rsidRDefault="00A60A4E" w:rsidP="00A6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A4E" w14:paraId="2B686D45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2164F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EB37C" w14:textId="77777777" w:rsidR="00A60A4E" w:rsidRDefault="00A60A4E" w:rsidP="00A60A4E">
            <w:pPr>
              <w:pStyle w:val="CRCoverPage"/>
              <w:spacing w:after="0"/>
              <w:rPr>
                <w:noProof/>
              </w:rPr>
            </w:pPr>
          </w:p>
        </w:tc>
      </w:tr>
      <w:tr w:rsidR="00A60A4E" w14:paraId="1E21D9B8" w14:textId="77777777" w:rsidTr="00471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4C602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D21AD" w14:textId="77777777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A4E" w:rsidRPr="008863B9" w14:paraId="216BA9A7" w14:textId="77777777" w:rsidTr="00471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A2297" w14:textId="77777777" w:rsidR="00A60A4E" w:rsidRPr="008863B9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DBDEC" w14:textId="77777777" w:rsidR="00A60A4E" w:rsidRPr="008863B9" w:rsidRDefault="00A60A4E" w:rsidP="00A6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A4E" w14:paraId="521C0DF4" w14:textId="77777777" w:rsidTr="00471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37DF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440EF" w14:textId="77777777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193794409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0"/>
    </w:p>
    <w:p w14:paraId="7AE707DA" w14:textId="60B5BA15" w:rsidR="00A60A4E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A60A4E" w:rsidRPr="006E3A50">
        <w:rPr>
          <w:rFonts w:cs="Arial"/>
          <w:b/>
          <w:bCs/>
          <w:i/>
          <w:iCs/>
        </w:rPr>
        <w:t>Table of Contents</w:t>
      </w:r>
      <w:r w:rsidR="00A60A4E">
        <w:tab/>
      </w:r>
      <w:r w:rsidR="00A60A4E">
        <w:fldChar w:fldCharType="begin"/>
      </w:r>
      <w:r w:rsidR="00A60A4E">
        <w:instrText xml:space="preserve"> PAGEREF _Toc193794409 \h </w:instrText>
      </w:r>
      <w:r w:rsidR="00A60A4E">
        <w:fldChar w:fldCharType="separate"/>
      </w:r>
      <w:r w:rsidR="00A60A4E">
        <w:t>2</w:t>
      </w:r>
      <w:r w:rsidR="00A60A4E">
        <w:fldChar w:fldCharType="end"/>
      </w:r>
    </w:p>
    <w:p w14:paraId="0C252FCF" w14:textId="50C727AE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b/>
          <w:bCs/>
          <w:lang w:val="pt-BR"/>
        </w:rPr>
        <w:t xml:space="preserve">1 </w:t>
      </w:r>
      <w:r w:rsidRPr="006E3A50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_Toc193794410 \h </w:instrText>
      </w:r>
      <w:r>
        <w:fldChar w:fldCharType="separate"/>
      </w:r>
      <w:r>
        <w:t>3</w:t>
      </w:r>
      <w:r>
        <w:fldChar w:fldCharType="end"/>
      </w:r>
    </w:p>
    <w:p w14:paraId="09A7C430" w14:textId="7B1A54EB" w:rsidR="00A60A4E" w:rsidRDefault="00A60A4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1.1 Verification Test Summary</w:t>
      </w:r>
      <w:r>
        <w:tab/>
      </w:r>
      <w:r>
        <w:fldChar w:fldCharType="begin"/>
      </w:r>
      <w:r>
        <w:instrText xml:space="preserve"> PAGEREF _Toc193794411 \h </w:instrText>
      </w:r>
      <w:r>
        <w:fldChar w:fldCharType="separate"/>
      </w:r>
      <w:r>
        <w:t>3</w:t>
      </w:r>
      <w:r>
        <w:fldChar w:fldCharType="end"/>
      </w:r>
    </w:p>
    <w:p w14:paraId="041E0A75" w14:textId="296361C1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_Toc193794412 \h </w:instrText>
      </w:r>
      <w:r>
        <w:fldChar w:fldCharType="separate"/>
      </w:r>
      <w:r>
        <w:t>3</w:t>
      </w:r>
      <w:r>
        <w:fldChar w:fldCharType="end"/>
      </w:r>
    </w:p>
    <w:p w14:paraId="0F83D3A5" w14:textId="24D4B362" w:rsidR="00A60A4E" w:rsidRDefault="00A60A4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_Toc193794413 \h </w:instrText>
      </w:r>
      <w:r>
        <w:fldChar w:fldCharType="separate"/>
      </w:r>
      <w:r>
        <w:t>3</w:t>
      </w:r>
      <w:r>
        <w:fldChar w:fldCharType="end"/>
      </w:r>
    </w:p>
    <w:p w14:paraId="4F5B09B4" w14:textId="63B04A3A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3A5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_Toc193794414 \h </w:instrText>
      </w:r>
      <w:r>
        <w:fldChar w:fldCharType="separate"/>
      </w:r>
      <w:r>
        <w:t>7</w:t>
      </w:r>
      <w:r>
        <w:fldChar w:fldCharType="end"/>
      </w:r>
    </w:p>
    <w:p w14:paraId="72901109" w14:textId="0F8BD5FA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3A5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_Toc193794415 \h </w:instrText>
      </w:r>
      <w:r>
        <w:fldChar w:fldCharType="separate"/>
      </w:r>
      <w:r>
        <w:t>7</w:t>
      </w:r>
      <w:r>
        <w:fldChar w:fldCharType="end"/>
      </w:r>
    </w:p>
    <w:p w14:paraId="1BEA6D86" w14:textId="1A68B049" w:rsidR="00A60A4E" w:rsidRDefault="00A60A4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rFonts w:cs="Arial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3A50">
        <w:rPr>
          <w:rFonts w:cs="Arial"/>
        </w:rPr>
        <w:t>Qualcomm Snapdragon® X80 5G Modem-RF System, Qualcomm Technologies’ 6th generation modem-to-antenna 5G solution UE</w:t>
      </w:r>
      <w:r>
        <w:tab/>
      </w:r>
      <w:r>
        <w:fldChar w:fldCharType="begin"/>
      </w:r>
      <w:r>
        <w:instrText xml:space="preserve"> PAGEREF _Toc193794416 \h </w:instrText>
      </w:r>
      <w:r>
        <w:fldChar w:fldCharType="separate"/>
      </w:r>
      <w:r>
        <w:t>7</w:t>
      </w:r>
      <w:r>
        <w:fldChar w:fldCharType="end"/>
      </w:r>
    </w:p>
    <w:p w14:paraId="0B786CD9" w14:textId="64B12E22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3A5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_Toc193794417 \h </w:instrText>
      </w:r>
      <w:r>
        <w:fldChar w:fldCharType="separate"/>
      </w:r>
      <w:r>
        <w:t>7</w:t>
      </w:r>
      <w:r>
        <w:fldChar w:fldCharType="end"/>
      </w:r>
    </w:p>
    <w:p w14:paraId="60C02DEE" w14:textId="25F47908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1" w:name="_Toc122434485"/>
      <w:bookmarkStart w:id="2" w:name="_Toc193794410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1"/>
      <w:bookmarkEnd w:id="2"/>
    </w:p>
    <w:p w14:paraId="587F796D" w14:textId="4F9D3D16" w:rsidR="003C11AB" w:rsidRPr="003C4E4F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>13.5.</w:t>
      </w:r>
      <w:r w:rsidR="00C743B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c </w:t>
      </w:r>
      <w:r w:rsidRPr="003C4E4F">
        <w:rPr>
          <w:rFonts w:ascii="Arial" w:hAnsi="Arial" w:cs="Arial"/>
        </w:rPr>
        <w:t xml:space="preserve">which is part of the </w:t>
      </w:r>
      <w:r w:rsidR="00F76599" w:rsidRPr="00F76599">
        <w:rPr>
          <w:rFonts w:ascii="Arial" w:hAnsi="Arial" w:cs="Arial"/>
        </w:rPr>
        <w:t>LTE_A_R12</w:t>
      </w:r>
      <w:r w:rsidR="00F7659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test suite</w:t>
      </w:r>
      <w:r w:rsidR="002142C6">
        <w:rPr>
          <w:rFonts w:ascii="Arial" w:hAnsi="Arial" w:cs="Arial"/>
        </w:rPr>
        <w:t xml:space="preserve"> in </w:t>
      </w:r>
      <w:r w:rsidR="002142C6" w:rsidRPr="00F76599">
        <w:rPr>
          <w:rFonts w:ascii="Arial" w:hAnsi="Arial" w:cs="Arial"/>
          <w:lang w:eastAsia="ja-JP"/>
        </w:rPr>
        <w:t>iwd-TTCN3-B2024-06_D2</w:t>
      </w:r>
      <w:r w:rsidR="002142C6">
        <w:rPr>
          <w:rFonts w:ascii="Arial" w:hAnsi="Arial" w:cs="Arial"/>
          <w:lang w:eastAsia="ja-JP"/>
        </w:rPr>
        <w:t>5</w:t>
      </w:r>
      <w:r w:rsidR="002142C6" w:rsidRPr="00F76599">
        <w:rPr>
          <w:rFonts w:ascii="Arial" w:hAnsi="Arial" w:cs="Arial"/>
          <w:lang w:eastAsia="ja-JP"/>
        </w:rPr>
        <w:t>wk</w:t>
      </w:r>
      <w:r w:rsidR="002142C6">
        <w:rPr>
          <w:rFonts w:ascii="Arial" w:hAnsi="Arial" w:cs="Arial"/>
          <w:lang w:eastAsia="ja-JP"/>
        </w:rPr>
        <w:t>11</w:t>
      </w:r>
      <w:r w:rsidRPr="003C4E4F">
        <w:rPr>
          <w:rFonts w:ascii="Arial" w:hAnsi="Arial" w:cs="Arial"/>
        </w:rPr>
        <w:t xml:space="preserve">. </w:t>
      </w:r>
    </w:p>
    <w:p w14:paraId="2D6229AF" w14:textId="77777777" w:rsidR="003C11AB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9CBA899" w14:textId="77777777" w:rsidR="006C6852" w:rsidRPr="004D58DD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Cs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4D58DD">
        <w:rPr>
          <w:rFonts w:ascii="Arial" w:hAnsi="Arial" w:cs="Arial"/>
          <w:bCs/>
          <w:sz w:val="24"/>
          <w:lang w:eastAsia="ja-JP"/>
        </w:rPr>
        <w:t>Bhise Parikshit</w:t>
      </w:r>
    </w:p>
    <w:p w14:paraId="450FE380" w14:textId="77777777" w:rsidR="006C6852" w:rsidRPr="004D58DD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sz w:val="24"/>
          <w:lang w:eastAsia="ja-JP"/>
        </w:rPr>
      </w:pPr>
      <w:r w:rsidRPr="004D58DD">
        <w:rPr>
          <w:rFonts w:ascii="Arial" w:hAnsi="Arial" w:cs="Arial"/>
          <w:bCs/>
          <w:sz w:val="24"/>
          <w:lang w:eastAsia="ja-JP"/>
        </w:rPr>
        <w:tab/>
      </w:r>
      <w:r w:rsidRPr="000E08B8">
        <w:rPr>
          <w:rFonts w:ascii="Arial" w:hAnsi="Arial" w:cs="Arial"/>
          <w:bCs/>
          <w:sz w:val="24"/>
          <w:lang w:eastAsia="ja-JP"/>
        </w:rPr>
        <w:t>parikshit.bhise@rohde-schwarz.com</w:t>
      </w:r>
      <w:r w:rsidRPr="004D58DD">
        <w:rPr>
          <w:rFonts w:ascii="Arial" w:hAnsi="Arial" w:cs="Arial"/>
          <w:bCs/>
          <w:sz w:val="24"/>
          <w:lang w:eastAsia="ja-JP"/>
        </w:rPr>
        <w:t xml:space="preserve">  </w:t>
      </w:r>
    </w:p>
    <w:p w14:paraId="47C73063" w14:textId="0F84A95A" w:rsidR="004D58DD" w:rsidRPr="004D58DD" w:rsidRDefault="004D58DD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sz w:val="24"/>
          <w:lang w:eastAsia="ja-JP"/>
        </w:rPr>
      </w:pPr>
      <w:r w:rsidRPr="004D58DD">
        <w:rPr>
          <w:rFonts w:ascii="Arial" w:hAnsi="Arial" w:cs="Arial"/>
          <w:bCs/>
          <w:sz w:val="24"/>
          <w:lang w:eastAsia="ja-JP"/>
        </w:rPr>
        <w:tab/>
        <w:t>Mohit Kanchan</w:t>
      </w:r>
    </w:p>
    <w:p w14:paraId="0DC9E8FA" w14:textId="729D904D" w:rsidR="004D58DD" w:rsidRPr="004D58DD" w:rsidRDefault="004D58DD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lang w:eastAsia="ja-JP"/>
        </w:rPr>
      </w:pPr>
      <w:r w:rsidRPr="004D58DD">
        <w:rPr>
          <w:rFonts w:ascii="Arial" w:hAnsi="Arial" w:cs="Arial"/>
          <w:bCs/>
          <w:sz w:val="24"/>
          <w:lang w:eastAsia="ja-JP"/>
        </w:rPr>
        <w:tab/>
        <w:t>Mohit.kanchan@keysight.com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304444B" w14:textId="1E82EE22" w:rsidR="006C6852" w:rsidRPr="00F53CF9" w:rsidRDefault="006C6852" w:rsidP="006C6852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3" w:name="_Toc193794411"/>
      <w:r w:rsidRPr="00F53CF9">
        <w:t>1.1 Verification Test Summary</w:t>
      </w:r>
      <w:bookmarkEnd w:id="3"/>
      <w:r w:rsidRPr="00F53CF9">
        <w:t xml:space="preserve"> </w:t>
      </w:r>
    </w:p>
    <w:p w14:paraId="55BCA266" w14:textId="77777777" w:rsidR="006C6852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13.5.2c</w:t>
      </w:r>
    </w:p>
    <w:p w14:paraId="40AF02E4" w14:textId="13BCF679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Group:                        /</w:t>
      </w:r>
      <w:r>
        <w:rPr>
          <w:rFonts w:cs="Arial"/>
          <w:bCs/>
          <w:lang w:val="en-US" w:eastAsia="ja-JP"/>
        </w:rPr>
        <w:t>LTE_A_R12/13/AccessControl_R12.ttcn</w:t>
      </w:r>
    </w:p>
    <w:p w14:paraId="150EBB86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11</w:t>
      </w:r>
    </w:p>
    <w:p w14:paraId="713CBD39" w14:textId="2C1B3067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  <w:r w:rsidR="00790E02">
        <w:rPr>
          <w:rFonts w:ascii="Arial" w:hAnsi="Arial" w:cs="Arial"/>
          <w:lang w:eastAsia="ja-JP"/>
        </w:rPr>
        <w:t xml:space="preserve">, </w:t>
      </w:r>
      <w:r w:rsidR="00790E02" w:rsidRPr="006C4454">
        <w:rPr>
          <w:rFonts w:ascii="Arial" w:hAnsi="Arial" w:cs="Arial"/>
        </w:rPr>
        <w:t>Keysight S8704A Protocol Conformance Toolset</w:t>
      </w:r>
    </w:p>
    <w:p w14:paraId="618C211E" w14:textId="77777777" w:rsidR="00224FA0" w:rsidRPr="00224FA0" w:rsidRDefault="006C6852" w:rsidP="00224F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5" w:hanging="855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224FA0" w:rsidRPr="00224FA0">
        <w:rPr>
          <w:rFonts w:ascii="Arial" w:hAnsi="Arial" w:cs="Arial"/>
          <w:bCs/>
          <w:lang w:eastAsia="ja-JP"/>
        </w:rPr>
        <w:t>Qualcomm Snapdragon® X80 5G Modem-RF System, Qualcomm Technologies’ 6th generation modem-to-antenna 5G solution UE</w:t>
      </w:r>
    </w:p>
    <w:p w14:paraId="423420BA" w14:textId="57DF5D4E" w:rsidR="006C6852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</w:p>
    <w:p w14:paraId="64D8647F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4" w:name="_Toc122434488"/>
      <w:bookmarkStart w:id="5" w:name="_Toc295288959"/>
      <w:bookmarkStart w:id="6" w:name="_Toc193794412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4"/>
      <w:bookmarkEnd w:id="5"/>
      <w:r w:rsidR="003C11AB" w:rsidRPr="006C6852">
        <w:rPr>
          <w:b/>
          <w:bCs/>
        </w:rPr>
        <w:t>d</w:t>
      </w:r>
      <w:bookmarkEnd w:id="6"/>
      <w:r w:rsidR="001C38C4" w:rsidRPr="006C6852">
        <w:rPr>
          <w:b/>
          <w:bCs/>
        </w:rPr>
        <w:t xml:space="preserve"> </w:t>
      </w:r>
    </w:p>
    <w:p w14:paraId="76CB9482" w14:textId="77777777" w:rsidR="006C6852" w:rsidRPr="006C6852" w:rsidRDefault="006C6852" w:rsidP="006C6852"/>
    <w:p w14:paraId="2AEE99ED" w14:textId="19804AAE" w:rsidR="004D728A" w:rsidRPr="006C6852" w:rsidRDefault="006C6852" w:rsidP="006C6852">
      <w:pPr>
        <w:pStyle w:val="Heading2"/>
      </w:pPr>
      <w:bookmarkStart w:id="7" w:name="_Toc183764882"/>
      <w:bookmarkStart w:id="8" w:name="_Toc189500002"/>
      <w:bookmarkStart w:id="9" w:name="_Toc193794413"/>
      <w:r w:rsidRPr="006C6852">
        <w:t>2</w:t>
      </w:r>
      <w:r>
        <w:t xml:space="preserve">.1 </w:t>
      </w:r>
      <w:r w:rsidR="004D728A" w:rsidRPr="006C6852"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34C87583" w14:textId="77777777" w:rsidTr="00B31085">
        <w:trPr>
          <w:trHeight w:val="447"/>
        </w:trPr>
        <w:tc>
          <w:tcPr>
            <w:tcW w:w="1985" w:type="dxa"/>
          </w:tcPr>
          <w:p w14:paraId="1E93ED52" w14:textId="77777777" w:rsidR="004D728A" w:rsidRPr="00E12CDE" w:rsidRDefault="004D728A" w:rsidP="00B310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041C8F" w14:textId="23435CEE" w:rsidR="004D728A" w:rsidRPr="003421D5" w:rsidRDefault="004D728A" w:rsidP="00B31085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F648CD">
              <w:rPr>
                <w:rFonts w:ascii="Arial" w:eastAsia="SimSun" w:hAnsi="Arial" w:cs="Arial"/>
                <w:lang w:eastAsia="zh-CN"/>
              </w:rPr>
              <w:t>f_TC_13_5_</w:t>
            </w:r>
            <w:r w:rsidR="00470E94">
              <w:rPr>
                <w:rFonts w:ascii="Arial" w:eastAsia="SimSun" w:hAnsi="Arial" w:cs="Arial"/>
                <w:lang w:eastAsia="zh-CN"/>
              </w:rPr>
              <w:t>2</w:t>
            </w:r>
            <w:r w:rsidRPr="00F648CD">
              <w:rPr>
                <w:rFonts w:ascii="Arial" w:eastAsia="SimSun" w:hAnsi="Arial" w:cs="Arial"/>
                <w:lang w:eastAsia="zh-CN"/>
              </w:rPr>
              <w:t>c_</w:t>
            </w:r>
            <w:r w:rsidR="00470E94" w:rsidRPr="00F648CD">
              <w:rPr>
                <w:rFonts w:ascii="Arial" w:eastAsia="SimSun" w:hAnsi="Arial" w:cs="Arial"/>
                <w:lang w:eastAsia="zh-CN"/>
              </w:rPr>
              <w:t>EUTRA (</w:t>
            </w:r>
            <w:r w:rsidRPr="00F648CD">
              <w:rPr>
                <w:rFonts w:ascii="Arial" w:eastAsia="SimSun" w:hAnsi="Arial" w:cs="Arial"/>
                <w:lang w:eastAsia="zh-CN"/>
              </w:rPr>
              <w:t>) runs on EUTRA_PTC</w:t>
            </w:r>
          </w:p>
        </w:tc>
      </w:tr>
      <w:tr w:rsidR="004D728A" w:rsidRPr="00E12CDE" w14:paraId="4544761A" w14:textId="77777777" w:rsidTr="00B31085">
        <w:trPr>
          <w:trHeight w:val="452"/>
        </w:trPr>
        <w:tc>
          <w:tcPr>
            <w:tcW w:w="1985" w:type="dxa"/>
          </w:tcPr>
          <w:p w14:paraId="0950FB15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BD1BF7" w14:textId="7D272C01" w:rsidR="004D728A" w:rsidRDefault="004D728A" w:rsidP="006245DD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In existing TTCN implementation the timer tolerance is being set before the initialization of EUTRA cell</w:t>
            </w:r>
            <w:r w:rsidR="00040A86">
              <w:rPr>
                <w:rFonts w:eastAsia="SimSun" w:cs="Arial"/>
                <w:lang w:eastAsia="zh-CN"/>
              </w:rPr>
              <w:t xml:space="preserve"> which is causing test case execution error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4C18EA08" w14:textId="77777777" w:rsidR="006245DD" w:rsidRDefault="006245DD" w:rsidP="00B31085">
            <w:pPr>
              <w:pStyle w:val="CRCoverPage"/>
              <w:spacing w:after="0"/>
              <w:jc w:val="both"/>
              <w:rPr>
                <w:rFonts w:eastAsia="SimSun" w:cs="Arial"/>
                <w:lang w:eastAsia="zh-CN"/>
              </w:rPr>
            </w:pPr>
          </w:p>
          <w:p w14:paraId="419C6D32" w14:textId="2915DE1F" w:rsidR="006245DD" w:rsidRPr="006245DD" w:rsidRDefault="006245DD" w:rsidP="006245DD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The SIB2 in step 3 is not implemented in TTCN as per </w:t>
            </w:r>
            <w:r w:rsidRPr="004E44B6">
              <w:rPr>
                <w:rFonts w:cs="Arial"/>
              </w:rPr>
              <w:t>Table 13.5.2c.3.3-3</w:t>
            </w:r>
            <w:r>
              <w:rPr>
                <w:rFonts w:cs="Arial"/>
                <w:noProof/>
              </w:rPr>
              <w:t xml:space="preserve"> in the prose.</w:t>
            </w:r>
          </w:p>
          <w:p w14:paraId="4D38A658" w14:textId="5D71AB0E" w:rsidR="006245DD" w:rsidRPr="006245DD" w:rsidRDefault="006245DD" w:rsidP="00B1461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6245DD">
              <w:rPr>
                <w:rFonts w:ascii="Arial" w:hAnsi="Arial" w:cs="Arial"/>
                <w:noProof/>
              </w:rPr>
              <w:t>3.Below changes agreed for ACB per PLMN test case 13.5.1c in R5-250466 are applicable for ACB per PLMN MTSO MO video call test case 13.5.2c as well:</w:t>
            </w:r>
            <w:r w:rsidR="00B14615">
              <w:rPr>
                <w:rFonts w:ascii="Arial" w:hAnsi="Arial" w:cs="Arial"/>
                <w:noProof/>
              </w:rPr>
              <w:t xml:space="preserve"> </w:t>
            </w:r>
          </w:p>
          <w:p w14:paraId="11525FFA" w14:textId="2C9998BA" w:rsidR="006245DD" w:rsidRPr="0073255D" w:rsidRDefault="006245DD" w:rsidP="008529CE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73255D">
              <w:rPr>
                <w:rFonts w:ascii="Arial" w:hAnsi="Arial" w:cs="Arial"/>
                <w:noProof/>
              </w:rPr>
              <w:t xml:space="preserve">TTCN has handling for call release procedure after step 22 and those </w:t>
            </w:r>
            <w:r w:rsidR="0073255D" w:rsidRPr="0073255D">
              <w:rPr>
                <w:rFonts w:ascii="Arial" w:hAnsi="Arial" w:cs="Arial"/>
                <w:noProof/>
              </w:rPr>
              <w:t xml:space="preserve">  </w:t>
            </w:r>
            <w:r w:rsidRPr="0073255D">
              <w:rPr>
                <w:rFonts w:ascii="Arial" w:hAnsi="Arial" w:cs="Arial"/>
                <w:noProof/>
              </w:rPr>
              <w:t xml:space="preserve">steps are missing in main behavior table 13.5.2c.3.2-1. </w:t>
            </w:r>
          </w:p>
          <w:p w14:paraId="3AA48BA6" w14:textId="3AA62915" w:rsidR="006245DD" w:rsidRPr="00B0517F" w:rsidRDefault="006245DD" w:rsidP="008529CE">
            <w:pPr>
              <w:pStyle w:val="CRCoverPage"/>
              <w:numPr>
                <w:ilvl w:val="1"/>
                <w:numId w:val="17"/>
              </w:numPr>
              <w:spacing w:after="0"/>
              <w:rPr>
                <w:noProof/>
              </w:rPr>
            </w:pPr>
            <w:r w:rsidRPr="006D553A">
              <w:rPr>
                <w:rFonts w:cs="Arial"/>
                <w:noProof/>
              </w:rPr>
              <w:t>Implementing FPLMN USIM will impose additional SIM requirements and same functionality as adding 002-11 to FPLMN list can be achieved by modifying cellReservedForOperatorUse IE in SIB1</w:t>
            </w:r>
          </w:p>
          <w:p w14:paraId="28CD6F02" w14:textId="507B9DBB" w:rsidR="00B0517F" w:rsidRPr="008E6B03" w:rsidRDefault="00DC319E" w:rsidP="00B0517F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The MTSI MO Video call establisthment not implmented in TTCN as per </w:t>
            </w:r>
            <w:r w:rsidRPr="00DC319E">
              <w:rPr>
                <w:rFonts w:cs="Arial"/>
                <w:noProof/>
              </w:rPr>
              <w:t>TS 36.508 4.5A.8.3-1</w:t>
            </w:r>
            <w:r>
              <w:rPr>
                <w:rFonts w:cs="Arial"/>
                <w:noProof/>
              </w:rPr>
              <w:t>. It contains unecessary UE Cap exchange procdure at step 20-23 which needs to be removed.</w:t>
            </w:r>
          </w:p>
          <w:p w14:paraId="2BE68336" w14:textId="77777777" w:rsidR="004D728A" w:rsidRPr="003421D5" w:rsidRDefault="004D728A" w:rsidP="00B3108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4D728A" w:rsidRPr="00E12CDE" w14:paraId="1DE7B9F0" w14:textId="77777777" w:rsidTr="00B31085">
        <w:tc>
          <w:tcPr>
            <w:tcW w:w="1985" w:type="dxa"/>
          </w:tcPr>
          <w:p w14:paraId="6E7398DC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C7E0E24" w14:textId="77777777" w:rsidR="004D728A" w:rsidRDefault="00040A86" w:rsidP="0073255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Moved</w:t>
            </w:r>
            <w:r w:rsidR="004D728A">
              <w:rPr>
                <w:rFonts w:cs="Arial"/>
              </w:rPr>
              <w:t xml:space="preserve"> the timer tolerance function after </w:t>
            </w:r>
            <w:proofErr w:type="spellStart"/>
            <w:r w:rsidRPr="00040A86">
              <w:rPr>
                <w:rFonts w:cs="Arial"/>
              </w:rPr>
              <w:t>f_EUTRA_Init</w:t>
            </w:r>
            <w:proofErr w:type="spellEnd"/>
            <w:r w:rsidRPr="00040A86">
              <w:rPr>
                <w:rFonts w:cs="Arial"/>
              </w:rPr>
              <w:t xml:space="preserve"> </w:t>
            </w:r>
          </w:p>
          <w:p w14:paraId="313994E5" w14:textId="77777777" w:rsidR="006245DD" w:rsidRDefault="006245DD" w:rsidP="0073255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Modified the SIB2 information to align with prose.</w:t>
            </w:r>
          </w:p>
          <w:p w14:paraId="0911DF60" w14:textId="354FB32D" w:rsidR="0073255D" w:rsidRPr="006D553A" w:rsidRDefault="0073255D" w:rsidP="00B46473">
            <w:pPr>
              <w:pStyle w:val="CRCoverPage"/>
              <w:numPr>
                <w:ilvl w:val="0"/>
                <w:numId w:val="13"/>
              </w:numPr>
              <w:rPr>
                <w:rFonts w:cs="Arial"/>
              </w:rPr>
            </w:pPr>
            <w:r w:rsidRPr="006D553A">
              <w:rPr>
                <w:rFonts w:cs="Arial"/>
              </w:rPr>
              <w:t>Added steps 23-25 to release the video call.</w:t>
            </w:r>
          </w:p>
          <w:p w14:paraId="0DB3129C" w14:textId="77777777" w:rsidR="0073255D" w:rsidRPr="006D553A" w:rsidRDefault="0073255D" w:rsidP="00B46473">
            <w:pPr>
              <w:pStyle w:val="CRCoverPage"/>
              <w:numPr>
                <w:ilvl w:val="1"/>
                <w:numId w:val="13"/>
              </w:numPr>
              <w:rPr>
                <w:rFonts w:cs="Arial"/>
              </w:rPr>
            </w:pPr>
            <w:r w:rsidRPr="006D553A">
              <w:rPr>
                <w:rFonts w:cs="Arial"/>
              </w:rPr>
              <w:t xml:space="preserve">Removed SIM configuration requirement and added </w:t>
            </w:r>
            <w:proofErr w:type="spellStart"/>
            <w:r w:rsidRPr="006D553A">
              <w:rPr>
                <w:rFonts w:cs="Arial"/>
              </w:rPr>
              <w:t>cellReservedForOperatorUse</w:t>
            </w:r>
            <w:proofErr w:type="spellEnd"/>
            <w:r w:rsidRPr="006D553A">
              <w:rPr>
                <w:rFonts w:cs="Arial"/>
              </w:rPr>
              <w:t xml:space="preserve"> IE in specific message contents.</w:t>
            </w:r>
          </w:p>
          <w:p w14:paraId="45F688B7" w14:textId="45444D2A" w:rsidR="00DC319E" w:rsidRPr="007E26D6" w:rsidRDefault="00DC319E" w:rsidP="00DC319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Removed the UE Capab</w:t>
            </w:r>
            <w:r w:rsidR="00110714">
              <w:rPr>
                <w:rFonts w:cs="Arial"/>
              </w:rPr>
              <w:t>ility exchange</w:t>
            </w:r>
            <w:r>
              <w:rPr>
                <w:rFonts w:cs="Arial"/>
              </w:rPr>
              <w:t xml:space="preserve"> procedure at step 20-23</w:t>
            </w:r>
          </w:p>
        </w:tc>
      </w:tr>
      <w:tr w:rsidR="004D728A" w:rsidRPr="00E12CDE" w14:paraId="70AE42A1" w14:textId="77777777" w:rsidTr="00B31085">
        <w:tc>
          <w:tcPr>
            <w:tcW w:w="1985" w:type="dxa"/>
          </w:tcPr>
          <w:p w14:paraId="5DD4DD6A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3F124F" w14:textId="77777777" w:rsidR="004D728A" w:rsidRPr="000D7399" w:rsidRDefault="004D728A" w:rsidP="00B31085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D728A" w:rsidRPr="00E12CDE" w14:paraId="4345C5F0" w14:textId="77777777" w:rsidTr="00B31085">
        <w:tc>
          <w:tcPr>
            <w:tcW w:w="1985" w:type="dxa"/>
          </w:tcPr>
          <w:p w14:paraId="683F03D6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0075417" w14:textId="4A25057E" w:rsidR="004D728A" w:rsidRPr="005674C0" w:rsidRDefault="005674C0" w:rsidP="005674C0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 xml:space="preserve">1, 2, 4. </w:t>
            </w:r>
            <w:r w:rsidR="001D1AF4" w:rsidRPr="005674C0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  <w:p w14:paraId="54831191" w14:textId="25EC5C72" w:rsidR="001D1AF4" w:rsidRPr="005674C0" w:rsidRDefault="005674C0" w:rsidP="005674C0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3. Accepted subject to prose CR approval</w:t>
            </w:r>
          </w:p>
        </w:tc>
      </w:tr>
    </w:tbl>
    <w:p w14:paraId="66C74EFE" w14:textId="77777777" w:rsidR="004D728A" w:rsidRDefault="004D728A" w:rsidP="004D728A">
      <w:pPr>
        <w:rPr>
          <w:rFonts w:ascii="Arial" w:hAnsi="Arial" w:cs="Arial"/>
          <w:b/>
        </w:rPr>
      </w:pPr>
    </w:p>
    <w:p w14:paraId="072E5911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ABED7E1" w14:textId="77777777" w:rsidTr="00B31085">
        <w:tc>
          <w:tcPr>
            <w:tcW w:w="9629" w:type="dxa"/>
          </w:tcPr>
          <w:p w14:paraId="5702E29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function f_TC_13_5_2c_EUTRA() runs on EUTRA_PTC</w:t>
            </w:r>
          </w:p>
          <w:p w14:paraId="24BC3C63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MTSI MO video call / SSAC / 0% access probability for MTSI MO video call / AC-Barring per PLMN</w:t>
            </w:r>
          </w:p>
          <w:p w14:paraId="646560E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0436DF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f_EUTRA_SetTimerToleranceMin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nonProtocolTimer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, 10.0);</w:t>
            </w:r>
          </w:p>
          <w:p w14:paraId="55DD58D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A71DD5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f_EUTRA_Init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(c1, HANDLE_UM_DATA, USE_BIG_GRANTS);</w:t>
            </w:r>
          </w:p>
          <w:p w14:paraId="51303E6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42D7074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E4007E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f_EUTRA_CellInfo_SetPLMN_2Entries (eutra_Cell1,</w:t>
            </w:r>
          </w:p>
          <w:p w14:paraId="097C67E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cs_HPLMN_Def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, //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1 (index 0)</w:t>
            </w:r>
          </w:p>
          <w:p w14:paraId="04AB2F9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cs_HPLMN_002_11 //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2 (index 1)</w:t>
            </w:r>
          </w:p>
          <w:p w14:paraId="364C599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);</w:t>
            </w:r>
          </w:p>
          <w:p w14:paraId="2A15CB2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</w:p>
          <w:p w14:paraId="211E593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false, omit,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cs_AC_BarringConfig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(p00, s128, '11111'B));</w:t>
            </w:r>
          </w:p>
          <w:p w14:paraId="2451CE4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f_EUTRA_SS_ConfigureSysinfo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(eutra_Cell1);</w:t>
            </w:r>
          </w:p>
          <w:p w14:paraId="71643DB5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DA02B83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f_UT_USIM_Insert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(UT, "Insert special USIM"); //USIM with PLMN2 is set in it as 'forbidden PLMN'</w:t>
            </w:r>
          </w:p>
          <w:p w14:paraId="74B203A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f_EUTRA_Preamble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STATE2_IDLEUPDATE);</w:t>
            </w:r>
          </w:p>
          <w:p w14:paraId="6C42E6F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(true);</w:t>
            </w:r>
          </w:p>
          <w:p w14:paraId="5DA2C4A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85E31E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0AE17F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11DACB95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1C0CCF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C844EF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AD7144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Does the UE transmit a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 within 10 s?</w:t>
            </w:r>
          </w:p>
          <w:p w14:paraId="5831D5D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AE652A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2");</w:t>
            </w:r>
          </w:p>
          <w:p w14:paraId="40FEBD6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7B5946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C0B07C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E36981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adjusts SIB2 of Cell1 and transmits a Paging message. The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systemInfoValueTag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the SystemInformationBlockType1 is increased.</w:t>
            </w:r>
          </w:p>
          <w:p w14:paraId="7F757DA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false);</w:t>
            </w:r>
          </w:p>
          <w:p w14:paraId="59632F1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4D1245B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1097EC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4"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452924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15 s (Note 1) to allow the new system information to take effect</w:t>
            </w:r>
          </w:p>
          <w:p w14:paraId="1EC3A2A3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(15.0);</w:t>
            </w:r>
          </w:p>
          <w:p w14:paraId="52431B0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71F21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561BF9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4200C0B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1EE7F8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A0383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6 - 7"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E99505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in 10s?</w:t>
            </w:r>
          </w:p>
          <w:p w14:paraId="2AAC534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132 s (Note 2) to make the ac-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BarringTime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128s Ty expire.</w:t>
            </w:r>
          </w:p>
          <w:p w14:paraId="3003A8A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76AE58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6");</w:t>
            </w:r>
          </w:p>
          <w:p w14:paraId="7AF4C02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A7CEDB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(132.0);</w:t>
            </w:r>
          </w:p>
          <w:p w14:paraId="45B8530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B5633A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8 - 21"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09183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to 15 of the generic test procedure for MTSI MO Video call establishment in EUTRA: Normal Service (TS 36.508 4.5A.8.3-1).</w:t>
            </w:r>
          </w:p>
          <w:p w14:paraId="08F1C6F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3E6A262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9458F4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f_EUTRA_ServiceRequestAndActivate_SRB2_DRB(eutra_Cell1, -, -, -, -, -, -, -, -, -,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cr_EstablishmentCause_MoData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C95DDE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2C6F85B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6AB02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10F491C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f_EUTRA_ActivateDedicatedEpsBearer_SpeechVideo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1188347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151782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20 - 23"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D7BF9A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f_EUTRA_508Check_ConnectedState (eutra_Cell1);</w:t>
            </w:r>
          </w:p>
          <w:p w14:paraId="3824D14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777CB22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CB98E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6EB6814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A898D8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f_EUTRA_Postamble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(eutra_Cell1, E2_CONNECTED);</w:t>
            </w:r>
          </w:p>
          <w:p w14:paraId="74B2644D" w14:textId="3A084CA4" w:rsidR="004D728A" w:rsidRPr="005571C5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AF0BA93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1533585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8E8F9D9" w14:textId="77777777" w:rsidTr="00B31085">
        <w:tc>
          <w:tcPr>
            <w:tcW w:w="9629" w:type="dxa"/>
          </w:tcPr>
          <w:p w14:paraId="5A78C8E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function f_TC_13_5_2c_EUTRA() runs on EUTRA_PTC</w:t>
            </w:r>
          </w:p>
          <w:p w14:paraId="66C0174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MTSI MO video call / SSAC / 0% access probability for MTSI MO video call / AC-Barring per PLMN</w:t>
            </w:r>
          </w:p>
          <w:p w14:paraId="724A55C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C8F88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float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; //WA#WI1394899</w:t>
            </w: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40F4037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36396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f_EUTRA_Init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(c1, HANDLE_UM_DATA, USE_BIG_GRANTS);</w:t>
            </w:r>
          </w:p>
          <w:p w14:paraId="77444B2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f_EUTRA_SetTimerToleranceMin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nonProtocolTimer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10.0);  //WA#WI1394899</w:t>
            </w: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204F0D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629731F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D64480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f_EUTRA_CellInfo_SetPLMN_2Entries (eutra_Cell1,</w:t>
            </w:r>
          </w:p>
          <w:p w14:paraId="6B2C7EC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cs_HPLMN_Def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, //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1 (index 0)</w:t>
            </w:r>
          </w:p>
          <w:p w14:paraId="2508554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cs_HPLMN_002_11, //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2 (index 1)</w:t>
            </w:r>
          </w:p>
          <w:p w14:paraId="4BBCA5F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C566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-,true,1); // WA#R5-25xxxx_36.523-1_ACB_13.5.2c</w:t>
            </w:r>
          </w:p>
          <w:p w14:paraId="1F37C36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</w:p>
          <w:p w14:paraId="39503BF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false, omit,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cs_AC_BarringConfig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(p00, s128, '11111'B));</w:t>
            </w:r>
          </w:p>
          <w:p w14:paraId="5619E5C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f_EUTRA_SS_ConfigureSysinfo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(eutra_Cell1);</w:t>
            </w:r>
          </w:p>
          <w:p w14:paraId="3A91A63D" w14:textId="77777777" w:rsid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E389A5C" w14:textId="252DC112" w:rsidR="004C2EC8" w:rsidRPr="00D61D2B" w:rsidRDefault="004C2EC8" w:rsidP="004C2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4C2EC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</w:t>
            </w:r>
            <w:proofErr w:type="spellStart"/>
            <w:r w:rsidRPr="004C2EC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f_UT_USIM_Insert</w:t>
            </w:r>
            <w:proofErr w:type="spellEnd"/>
            <w:r w:rsidRPr="004C2EC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(UT, "Insert special USIM"); //USIM with PLMN2 is set in it as   'forbidden PLMN'</w:t>
            </w:r>
            <w:r w:rsidR="008C5668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8C5668" w:rsidRPr="008C566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WA#R5-25xxxx_36.523-1_ACB_13.5.2c</w:t>
            </w:r>
            <w:r w:rsidR="008C566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1BE86A09" w14:textId="77777777" w:rsidR="004C2EC8" w:rsidRPr="00D61D2B" w:rsidRDefault="004C2EC8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A357E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f_EUTRA_Preamble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STATE2_IDLEUPDATE);</w:t>
            </w:r>
          </w:p>
          <w:p w14:paraId="1570791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(true);</w:t>
            </w:r>
          </w:p>
          <w:p w14:paraId="16E2FD7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D23935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D85A83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1F155D5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1AAE40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FB432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94B074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Does the UE transmit a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 within 10 s?</w:t>
            </w:r>
          </w:p>
          <w:p w14:paraId="0E62204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57D319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2");</w:t>
            </w:r>
          </w:p>
          <w:p w14:paraId="0EE33F2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EF971F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296B5B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AC5761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adjusts SIB2 of Cell1 and transmits a Paging message. The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systemInfoValueTag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the SystemInformationBlockType1 is increased.</w:t>
            </w:r>
          </w:p>
          <w:p w14:paraId="3450E11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f_EUTRA_CellInfo_SetSIB2_AC_BarringPerPlmnList_r12 (eutra_Cell1, 1, false,-,-,-,-,-,-,-,-,true); //WA#WI1394899</w:t>
            </w:r>
          </w:p>
          <w:p w14:paraId="1DD84D3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0E179F6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4B43D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4"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76F1B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Wait for 15 s (Note 1) to allow the new system information to take effect</w:t>
            </w:r>
          </w:p>
          <w:p w14:paraId="5B22D19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(15.0);</w:t>
            </w:r>
          </w:p>
          <w:p w14:paraId="61CE7F5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9F81A6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E18B2A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248BCD4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24FC1C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C937E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6 - 7"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A7329A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in 10s?</w:t>
            </w:r>
          </w:p>
          <w:p w14:paraId="7F11F27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132 s (Note 2) to make the ac-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BarringTime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128s Ty expire.</w:t>
            </w:r>
          </w:p>
          <w:p w14:paraId="6E8F904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49FC87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6");</w:t>
            </w:r>
          </w:p>
          <w:p w14:paraId="50DB609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B1654E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(132.0);</w:t>
            </w:r>
          </w:p>
          <w:p w14:paraId="72C3208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2C34D8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8 - 21"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983261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to 15 of the generic test procedure for MTSI MO Video call establishment in EUTRA: Normal Service (TS 36.508 4.5A.8.3-1).</w:t>
            </w:r>
          </w:p>
          <w:p w14:paraId="175A051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73824C6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8B9C75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f_EUTRA_ServiceRequestAndActivate_SRB2_DRB(eutra_Cell1, -, -, -, -, -, -, -, -, -,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cr_EstablishmentCause_MoData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A21FA4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448A3D5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65F44F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0FE65B5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f_EUTRA_ActivateDedicatedEpsBearer_SpeechVideo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134B637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E328E1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20 - 23"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80D58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5064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//f_EUTRA_508Check_ConnectedState (eutra_Cell1); WA#WI1394899</w:t>
            </w:r>
          </w:p>
          <w:p w14:paraId="5D8B799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4AC4C43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9A83F7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46973E4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333DDEE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f_EUTRA_Postamble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(eutra_Cell1, E2_CONNECTED);</w:t>
            </w:r>
          </w:p>
          <w:p w14:paraId="0184A635" w14:textId="679BF51D" w:rsidR="004D728A" w:rsidRPr="00B5380A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E888A31" w14:textId="77777777" w:rsidR="00AB4E57" w:rsidRDefault="00AB4E57" w:rsidP="00AB4E57"/>
    <w:p w14:paraId="0BCA9D82" w14:textId="5DD09A0F" w:rsidR="00FB42A6" w:rsidRPr="00FB42A6" w:rsidRDefault="00215C5C" w:rsidP="005674C0">
      <w:pPr>
        <w:pStyle w:val="Heading4"/>
      </w:pPr>
      <w:r w:rsidRPr="00582BBE">
        <w:rPr>
          <w:highlight w:val="cyan"/>
        </w:rPr>
        <w:t>MCC160 Additional changes</w:t>
      </w:r>
      <w:r w:rsidR="0026060E" w:rsidRPr="00582BB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4B6E83" w14:paraId="4AF36044" w14:textId="77777777" w:rsidTr="00582BBE">
        <w:tc>
          <w:tcPr>
            <w:tcW w:w="2263" w:type="dxa"/>
          </w:tcPr>
          <w:p w14:paraId="4FB6A155" w14:textId="40AF0030" w:rsidR="004B6E83" w:rsidRPr="00582BBE" w:rsidRDefault="004B6E83" w:rsidP="00AB4E57">
            <w:pPr>
              <w:rPr>
                <w:rFonts w:ascii="Arial" w:hAnsi="Arial" w:cs="Arial"/>
                <w:b/>
                <w:bCs/>
              </w:rPr>
            </w:pPr>
            <w:r w:rsidRPr="00582BBE">
              <w:rPr>
                <w:rFonts w:ascii="Arial" w:hAnsi="Arial" w:cs="Arial"/>
                <w:b/>
                <w:bCs/>
              </w:rPr>
              <w:t>MCC160 Comments:</w:t>
            </w:r>
          </w:p>
        </w:tc>
        <w:tc>
          <w:tcPr>
            <w:tcW w:w="7366" w:type="dxa"/>
          </w:tcPr>
          <w:p w14:paraId="689B1901" w14:textId="0DA849D5" w:rsidR="004B6E83" w:rsidRPr="00582BBE" w:rsidRDefault="004B6E83" w:rsidP="00AB4E57">
            <w:pPr>
              <w:rPr>
                <w:rFonts w:ascii="Arial" w:hAnsi="Arial" w:cs="Arial"/>
              </w:rPr>
            </w:pPr>
            <w:r w:rsidRPr="00582BBE">
              <w:rPr>
                <w:rFonts w:ascii="Arial" w:hAnsi="Arial" w:cs="Arial"/>
              </w:rPr>
              <w:t>For code optimization and harmonization, some templates and functions have been updated</w:t>
            </w:r>
            <w:r w:rsidR="00102805" w:rsidRPr="00582BBE">
              <w:rPr>
                <w:rFonts w:ascii="Arial" w:hAnsi="Arial" w:cs="Arial"/>
              </w:rPr>
              <w:t xml:space="preserve">, </w:t>
            </w:r>
            <w:r w:rsidR="00FB42A6">
              <w:rPr>
                <w:rFonts w:ascii="Arial" w:hAnsi="Arial" w:cs="Arial"/>
              </w:rPr>
              <w:t>added</w:t>
            </w:r>
            <w:r w:rsidR="00102805" w:rsidRPr="00582BBE">
              <w:rPr>
                <w:rFonts w:ascii="Arial" w:hAnsi="Arial" w:cs="Arial"/>
              </w:rPr>
              <w:t xml:space="preserve"> or removed.</w:t>
            </w:r>
          </w:p>
          <w:p w14:paraId="2839EFDB" w14:textId="00BC3EDA" w:rsidR="002A3538" w:rsidRPr="0067367E" w:rsidRDefault="002A3538" w:rsidP="00AB4E57">
            <w:pPr>
              <w:rPr>
                <w:rFonts w:ascii="Arial" w:hAnsi="Arial" w:cs="Arial"/>
              </w:rPr>
            </w:pPr>
            <w:r w:rsidRPr="0067367E">
              <w:rPr>
                <w:rFonts w:ascii="Arial" w:hAnsi="Arial" w:cs="Arial"/>
              </w:rPr>
              <w:t>Updated:</w:t>
            </w:r>
          </w:p>
          <w:p w14:paraId="051198B5" w14:textId="77777777" w:rsidR="002A3538" w:rsidRDefault="002A3538" w:rsidP="00AB4E57">
            <w:pPr>
              <w:rPr>
                <w:rFonts w:ascii="Arial" w:hAnsi="Arial" w:cs="Arial"/>
              </w:rPr>
            </w:pPr>
            <w:r w:rsidRPr="002A3538">
              <w:rPr>
                <w:rFonts w:ascii="Arial" w:hAnsi="Arial" w:cs="Arial"/>
                <w:highlight w:val="cyan"/>
              </w:rPr>
              <w:t>template (value) AC_BarringPerPLMN_r12 cs_AC_BarringPerPLMN_r12</w:t>
            </w:r>
          </w:p>
          <w:p w14:paraId="3153D7CF" w14:textId="788AF517" w:rsidR="002A3538" w:rsidRDefault="002A3538" w:rsidP="00AB4E57">
            <w:pPr>
              <w:rPr>
                <w:rFonts w:ascii="Arial" w:hAnsi="Arial" w:cs="Arial"/>
              </w:rPr>
            </w:pPr>
            <w:r w:rsidRPr="002A3538">
              <w:rPr>
                <w:rFonts w:ascii="Arial" w:hAnsi="Arial" w:cs="Arial"/>
                <w:highlight w:val="cyan"/>
              </w:rPr>
              <w:t>function f_EUTRA_CellInfo_SetSIB2_AC_BarringPerPlmnList_r12</w:t>
            </w:r>
          </w:p>
          <w:p w14:paraId="40387B81" w14:textId="77777777" w:rsidR="002A3538" w:rsidRDefault="002A3538" w:rsidP="00AB4E57">
            <w:pPr>
              <w:rPr>
                <w:rFonts w:ascii="Arial" w:hAnsi="Arial" w:cs="Arial"/>
              </w:rPr>
            </w:pPr>
          </w:p>
          <w:p w14:paraId="568E5661" w14:textId="2D2D3641" w:rsidR="006F1699" w:rsidRDefault="006F1699" w:rsidP="00AB4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Added:</w:t>
            </w:r>
          </w:p>
          <w:p w14:paraId="6ECA23F1" w14:textId="5BD1C3BE" w:rsidR="006F1699" w:rsidRDefault="006F1699" w:rsidP="00AB4E57">
            <w:pPr>
              <w:rPr>
                <w:rFonts w:ascii="Arial" w:hAnsi="Arial" w:cs="Arial"/>
              </w:rPr>
            </w:pPr>
            <w:r w:rsidRPr="00640B2F">
              <w:rPr>
                <w:rFonts w:ascii="Arial" w:hAnsi="Arial" w:cs="Arial"/>
                <w:highlight w:val="green"/>
              </w:rPr>
              <w:t>template (value) AC_BarringPerPLMN_r12.ac_BarringInfo_r12 cs_AC_BarringPerPLMN_r12_AC_BarringInfo_r12</w:t>
            </w:r>
          </w:p>
          <w:p w14:paraId="333DAE81" w14:textId="77777777" w:rsidR="006F1699" w:rsidRDefault="006F1699" w:rsidP="00AB4E57">
            <w:pPr>
              <w:rPr>
                <w:rFonts w:ascii="Arial" w:hAnsi="Arial" w:cs="Arial"/>
              </w:rPr>
            </w:pPr>
          </w:p>
          <w:p w14:paraId="510C3C08" w14:textId="5D67DAB1" w:rsidR="006F1699" w:rsidRDefault="006F1699" w:rsidP="00AB4E57">
            <w:pPr>
              <w:rPr>
                <w:rFonts w:ascii="Arial" w:hAnsi="Arial" w:cs="Arial"/>
              </w:rPr>
            </w:pPr>
            <w:r w:rsidRPr="00640B2F">
              <w:rPr>
                <w:rFonts w:ascii="Arial" w:hAnsi="Arial" w:cs="Arial"/>
                <w:highlight w:val="green"/>
              </w:rPr>
              <w:t xml:space="preserve">  template (value) AC_BarringPerPLMN_r12 cs_AC_BarringPerPLMN_r12</w:t>
            </w:r>
          </w:p>
          <w:p w14:paraId="143F277F" w14:textId="1A67CB64" w:rsidR="002A3538" w:rsidRPr="002A3538" w:rsidRDefault="002A3538" w:rsidP="00AB4E57">
            <w:pPr>
              <w:rPr>
                <w:rFonts w:ascii="Arial" w:hAnsi="Arial" w:cs="Arial"/>
                <w:b/>
                <w:bCs/>
              </w:rPr>
            </w:pPr>
            <w:r w:rsidRPr="002A3538">
              <w:rPr>
                <w:rFonts w:ascii="Arial" w:hAnsi="Arial" w:cs="Arial"/>
                <w:b/>
                <w:bCs/>
              </w:rPr>
              <w:t>Removed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p w14:paraId="2C581A3D" w14:textId="55DADE12" w:rsidR="002A3538" w:rsidRPr="002A3538" w:rsidRDefault="002A3538" w:rsidP="00AB4E57">
            <w:pPr>
              <w:rPr>
                <w:rFonts w:ascii="Arial" w:hAnsi="Arial" w:cs="Arial"/>
              </w:rPr>
            </w:pPr>
            <w:r w:rsidRPr="0057624F">
              <w:rPr>
                <w:rFonts w:ascii="Arial" w:hAnsi="Arial" w:cs="Arial"/>
                <w:highlight w:val="red"/>
              </w:rPr>
              <w:t>template (value) AC_BarringPerPLMN_r12 cs_AC_BarringPerPLMN_r12_SkipForBarring</w:t>
            </w:r>
          </w:p>
        </w:tc>
      </w:tr>
    </w:tbl>
    <w:p w14:paraId="28509741" w14:textId="77777777" w:rsidR="0026060E" w:rsidRPr="008325A2" w:rsidRDefault="0026060E" w:rsidP="00AB4E57"/>
    <w:p w14:paraId="171D7D32" w14:textId="72CEC611" w:rsidR="00215C5C" w:rsidRPr="00A84AE2" w:rsidRDefault="00A84AE2" w:rsidP="00AB4E57">
      <w:pPr>
        <w:rPr>
          <w:b/>
          <w:bCs/>
        </w:rPr>
      </w:pPr>
      <w:r w:rsidRPr="00A84AE2">
        <w:rPr>
          <w:b/>
          <w:bCs/>
        </w:rPr>
        <w:t>Before Change:</w:t>
      </w:r>
    </w:p>
    <w:p w14:paraId="7FE23F56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template (value) AC_BarringPerPLMN_r12 cs_AC_BarringPerPLMN_r12(integer </w:t>
      </w:r>
      <w:proofErr w:type="spellStart"/>
      <w:r w:rsidRPr="007A0B15">
        <w:rPr>
          <w:rFonts w:ascii="Arial" w:hAnsi="Arial" w:cs="Arial"/>
        </w:rPr>
        <w:t>p_PlnmId</w:t>
      </w:r>
      <w:proofErr w:type="spellEnd"/>
      <w:r w:rsidRPr="007A0B15">
        <w:rPr>
          <w:rFonts w:ascii="Arial" w:hAnsi="Arial" w:cs="Arial"/>
        </w:rPr>
        <w:t>,</w:t>
      </w:r>
    </w:p>
    <w:p w14:paraId="25A4BD88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                                                      </w:t>
      </w:r>
      <w:proofErr w:type="spellStart"/>
      <w:r w:rsidRPr="002A0A14">
        <w:rPr>
          <w:rFonts w:ascii="Arial" w:hAnsi="Arial" w:cs="Arial"/>
          <w:highlight w:val="cyan"/>
        </w:rPr>
        <w:t>boolean</w:t>
      </w:r>
      <w:proofErr w:type="spellEnd"/>
      <w:r w:rsidRPr="002A0A14">
        <w:rPr>
          <w:rFonts w:ascii="Arial" w:hAnsi="Arial" w:cs="Arial"/>
          <w:highlight w:val="cyan"/>
        </w:rPr>
        <w:t xml:space="preserve"> p_EmergencyBarring := </w:t>
      </w:r>
      <w:r w:rsidRPr="00DA403C">
        <w:rPr>
          <w:rFonts w:ascii="Arial" w:hAnsi="Arial" w:cs="Arial"/>
          <w:highlight w:val="cyan"/>
        </w:rPr>
        <w:t>false,</w:t>
      </w:r>
    </w:p>
    <w:p w14:paraId="3C07C47A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                                                      template (omit) </w:t>
      </w:r>
      <w:proofErr w:type="spellStart"/>
      <w:r w:rsidRPr="007A0B15">
        <w:rPr>
          <w:rFonts w:ascii="Arial" w:hAnsi="Arial" w:cs="Arial"/>
        </w:rPr>
        <w:t>AC_BarringConfig</w:t>
      </w:r>
      <w:proofErr w:type="spellEnd"/>
      <w:r w:rsidRPr="007A0B15">
        <w:rPr>
          <w:rFonts w:ascii="Arial" w:hAnsi="Arial" w:cs="Arial"/>
        </w:rPr>
        <w:t xml:space="preserve"> p_BarringForMO_Signalling := omit,</w:t>
      </w:r>
    </w:p>
    <w:p w14:paraId="11094D65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                                                      template (omit) </w:t>
      </w:r>
      <w:proofErr w:type="spellStart"/>
      <w:r w:rsidRPr="007A0B15">
        <w:rPr>
          <w:rFonts w:ascii="Arial" w:hAnsi="Arial" w:cs="Arial"/>
        </w:rPr>
        <w:t>AC_BarringConfig</w:t>
      </w:r>
      <w:proofErr w:type="spellEnd"/>
      <w:r w:rsidRPr="007A0B15">
        <w:rPr>
          <w:rFonts w:ascii="Arial" w:hAnsi="Arial" w:cs="Arial"/>
        </w:rPr>
        <w:t xml:space="preserve"> p_BarringForMO_Data := omit,</w:t>
      </w:r>
    </w:p>
    <w:p w14:paraId="2CEAE3B3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                                                      template (omit) </w:t>
      </w:r>
      <w:proofErr w:type="spellStart"/>
      <w:r w:rsidRPr="007A0B15">
        <w:rPr>
          <w:rFonts w:ascii="Arial" w:hAnsi="Arial" w:cs="Arial"/>
        </w:rPr>
        <w:t>AC_BarringConfig</w:t>
      </w:r>
      <w:proofErr w:type="spellEnd"/>
      <w:r w:rsidRPr="007A0B15">
        <w:rPr>
          <w:rFonts w:ascii="Arial" w:hAnsi="Arial" w:cs="Arial"/>
        </w:rPr>
        <w:t xml:space="preserve"> p_BarringForMMTEL_Voice:= omit,</w:t>
      </w:r>
    </w:p>
    <w:p w14:paraId="4A2E12DB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                                                      template (omit) </w:t>
      </w:r>
      <w:proofErr w:type="spellStart"/>
      <w:r w:rsidRPr="007A0B15">
        <w:rPr>
          <w:rFonts w:ascii="Arial" w:hAnsi="Arial" w:cs="Arial"/>
        </w:rPr>
        <w:t>AC_BarringConfig</w:t>
      </w:r>
      <w:proofErr w:type="spellEnd"/>
      <w:r w:rsidRPr="007A0B15">
        <w:rPr>
          <w:rFonts w:ascii="Arial" w:hAnsi="Arial" w:cs="Arial"/>
        </w:rPr>
        <w:t xml:space="preserve"> p_BarringForMMTEL_Video:= omit,</w:t>
      </w:r>
    </w:p>
    <w:p w14:paraId="64964AAD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                                                      template (omit) </w:t>
      </w:r>
      <w:proofErr w:type="spellStart"/>
      <w:r w:rsidRPr="007A0B15">
        <w:rPr>
          <w:rFonts w:ascii="Arial" w:hAnsi="Arial" w:cs="Arial"/>
        </w:rPr>
        <w:t>AC_BarringConfig</w:t>
      </w:r>
      <w:proofErr w:type="spellEnd"/>
      <w:r w:rsidRPr="007A0B15">
        <w:rPr>
          <w:rFonts w:ascii="Arial" w:hAnsi="Arial" w:cs="Arial"/>
        </w:rPr>
        <w:t xml:space="preserve"> </w:t>
      </w:r>
      <w:proofErr w:type="spellStart"/>
      <w:r w:rsidRPr="007A0B15">
        <w:rPr>
          <w:rFonts w:ascii="Arial" w:hAnsi="Arial" w:cs="Arial"/>
        </w:rPr>
        <w:t>p_BarringForCSFB</w:t>
      </w:r>
      <w:proofErr w:type="spellEnd"/>
      <w:r w:rsidRPr="007A0B15">
        <w:rPr>
          <w:rFonts w:ascii="Arial" w:hAnsi="Arial" w:cs="Arial"/>
        </w:rPr>
        <w:t xml:space="preserve"> := omit) :=</w:t>
      </w:r>
    </w:p>
    <w:p w14:paraId="74BBB6FF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{ /* @status    APPROVED (LTE, LTE_A_R12) */</w:t>
      </w:r>
    </w:p>
    <w:p w14:paraId="606840E8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plmn_IdentityIndex_r12              := </w:t>
      </w:r>
      <w:proofErr w:type="spellStart"/>
      <w:r w:rsidRPr="007A0B15">
        <w:rPr>
          <w:rFonts w:ascii="Arial" w:hAnsi="Arial" w:cs="Arial"/>
        </w:rPr>
        <w:t>p_PlnmId</w:t>
      </w:r>
      <w:proofErr w:type="spellEnd"/>
      <w:r w:rsidRPr="007A0B15">
        <w:rPr>
          <w:rFonts w:ascii="Arial" w:hAnsi="Arial" w:cs="Arial"/>
        </w:rPr>
        <w:t>,</w:t>
      </w:r>
    </w:p>
    <w:p w14:paraId="1A8EF041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ac_BarringInfo_r12  := {</w:t>
      </w:r>
    </w:p>
    <w:p w14:paraId="78A3BDA2" w14:textId="77777777" w:rsidR="007A0B15" w:rsidRPr="002A0A14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7A0B15">
        <w:rPr>
          <w:rFonts w:ascii="Arial" w:hAnsi="Arial" w:cs="Arial"/>
        </w:rPr>
        <w:t xml:space="preserve">        </w:t>
      </w:r>
      <w:r w:rsidRPr="002A0A14">
        <w:rPr>
          <w:rFonts w:ascii="Arial" w:hAnsi="Arial" w:cs="Arial"/>
          <w:highlight w:val="cyan"/>
        </w:rPr>
        <w:t xml:space="preserve">ac_BarringForEmergency_r12      := </w:t>
      </w:r>
      <w:proofErr w:type="spellStart"/>
      <w:r w:rsidRPr="002A0A14">
        <w:rPr>
          <w:rFonts w:ascii="Arial" w:hAnsi="Arial" w:cs="Arial"/>
          <w:highlight w:val="cyan"/>
        </w:rPr>
        <w:t>p_EmergencyBarring</w:t>
      </w:r>
      <w:proofErr w:type="spellEnd"/>
      <w:r w:rsidRPr="002A0A14">
        <w:rPr>
          <w:rFonts w:ascii="Arial" w:hAnsi="Arial" w:cs="Arial"/>
          <w:highlight w:val="cyan"/>
        </w:rPr>
        <w:t>,</w:t>
      </w:r>
    </w:p>
    <w:p w14:paraId="3CAEEFC1" w14:textId="77777777" w:rsidR="007A0B15" w:rsidRPr="002A0A14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2A0A14">
        <w:rPr>
          <w:rFonts w:ascii="Arial" w:hAnsi="Arial" w:cs="Arial"/>
          <w:highlight w:val="cyan"/>
        </w:rPr>
        <w:t xml:space="preserve">        ac_BarringForMO_Signalling_r12  := </w:t>
      </w:r>
      <w:proofErr w:type="spellStart"/>
      <w:r w:rsidRPr="002A0A14">
        <w:rPr>
          <w:rFonts w:ascii="Arial" w:hAnsi="Arial" w:cs="Arial"/>
          <w:highlight w:val="cyan"/>
        </w:rPr>
        <w:t>p_BarringForMO_Signalling</w:t>
      </w:r>
      <w:proofErr w:type="spellEnd"/>
      <w:r w:rsidRPr="002A0A14">
        <w:rPr>
          <w:rFonts w:ascii="Arial" w:hAnsi="Arial" w:cs="Arial"/>
          <w:highlight w:val="cyan"/>
        </w:rPr>
        <w:t>,</w:t>
      </w:r>
    </w:p>
    <w:p w14:paraId="1E309B5A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A0A14">
        <w:rPr>
          <w:rFonts w:ascii="Arial" w:hAnsi="Arial" w:cs="Arial"/>
          <w:highlight w:val="cyan"/>
        </w:rPr>
        <w:t xml:space="preserve">        ac_BarringForMO_Data_r12        := </w:t>
      </w:r>
      <w:proofErr w:type="spellStart"/>
      <w:r w:rsidRPr="002A0A14">
        <w:rPr>
          <w:rFonts w:ascii="Arial" w:hAnsi="Arial" w:cs="Arial"/>
          <w:highlight w:val="cyan"/>
        </w:rPr>
        <w:t>p_BarringForMO_Data</w:t>
      </w:r>
      <w:proofErr w:type="spellEnd"/>
    </w:p>
    <w:p w14:paraId="49C4962C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},</w:t>
      </w:r>
    </w:p>
    <w:p w14:paraId="15C204F5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ac_BarringSkipForMMTELVoice_r12     := omit,</w:t>
      </w:r>
    </w:p>
    <w:p w14:paraId="4F44DEDB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ac_BarringSkipForMMTELVideo_r12     := omit,</w:t>
      </w:r>
    </w:p>
    <w:p w14:paraId="202645B6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ac_BarringSkipForSMS_r12            := omit,</w:t>
      </w:r>
    </w:p>
    <w:p w14:paraId="774D1BE6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ac_BarringForCSFB_r12               := </w:t>
      </w:r>
      <w:proofErr w:type="spellStart"/>
      <w:r w:rsidRPr="007A0B15">
        <w:rPr>
          <w:rFonts w:ascii="Arial" w:hAnsi="Arial" w:cs="Arial"/>
        </w:rPr>
        <w:t>p_BarringForCSFB</w:t>
      </w:r>
      <w:proofErr w:type="spellEnd"/>
      <w:r w:rsidRPr="007A0B15">
        <w:rPr>
          <w:rFonts w:ascii="Arial" w:hAnsi="Arial" w:cs="Arial"/>
        </w:rPr>
        <w:t>,</w:t>
      </w:r>
    </w:p>
    <w:p w14:paraId="64343D04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ssac_BarringForMMTEL_Voice_r12      := </w:t>
      </w:r>
      <w:proofErr w:type="spellStart"/>
      <w:r w:rsidRPr="007A0B15">
        <w:rPr>
          <w:rFonts w:ascii="Arial" w:hAnsi="Arial" w:cs="Arial"/>
        </w:rPr>
        <w:t>p_BarringForMMTEL_Voice</w:t>
      </w:r>
      <w:proofErr w:type="spellEnd"/>
      <w:r w:rsidRPr="007A0B15">
        <w:rPr>
          <w:rFonts w:ascii="Arial" w:hAnsi="Arial" w:cs="Arial"/>
        </w:rPr>
        <w:t>,</w:t>
      </w:r>
    </w:p>
    <w:p w14:paraId="4315A309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  ssac_BarringForMMTEL_Video_r12      := </w:t>
      </w:r>
      <w:proofErr w:type="spellStart"/>
      <w:r w:rsidRPr="007A0B15">
        <w:rPr>
          <w:rFonts w:ascii="Arial" w:hAnsi="Arial" w:cs="Arial"/>
        </w:rPr>
        <w:t>p_BarringForMMTEL_Video</w:t>
      </w:r>
      <w:proofErr w:type="spellEnd"/>
    </w:p>
    <w:p w14:paraId="301C6F48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};</w:t>
      </w:r>
    </w:p>
    <w:p w14:paraId="4DE5DCEB" w14:textId="77777777" w:rsidR="007A0B15" w:rsidRPr="007A0B15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A0B15">
        <w:rPr>
          <w:rFonts w:ascii="Arial" w:hAnsi="Arial" w:cs="Arial"/>
        </w:rPr>
        <w:t xml:space="preserve">  </w:t>
      </w:r>
    </w:p>
    <w:p w14:paraId="06591351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7A0B15">
        <w:rPr>
          <w:rFonts w:ascii="Arial" w:hAnsi="Arial" w:cs="Arial"/>
        </w:rPr>
        <w:t xml:space="preserve">  </w:t>
      </w:r>
      <w:r w:rsidRPr="0057624F">
        <w:rPr>
          <w:rFonts w:ascii="Arial" w:hAnsi="Arial" w:cs="Arial"/>
          <w:highlight w:val="red"/>
        </w:rPr>
        <w:t xml:space="preserve">template (value) AC_BarringPerPLMN_r12 cs_AC_BarringPerPLMN_r12_SkipForBarring(integer </w:t>
      </w:r>
      <w:proofErr w:type="spellStart"/>
      <w:r w:rsidRPr="0057624F">
        <w:rPr>
          <w:rFonts w:ascii="Arial" w:hAnsi="Arial" w:cs="Arial"/>
          <w:highlight w:val="red"/>
        </w:rPr>
        <w:t>p_PlnmId</w:t>
      </w:r>
      <w:proofErr w:type="spellEnd"/>
      <w:r w:rsidRPr="0057624F">
        <w:rPr>
          <w:rFonts w:ascii="Arial" w:hAnsi="Arial" w:cs="Arial"/>
          <w:highlight w:val="red"/>
        </w:rPr>
        <w:t xml:space="preserve"> ) :=</w:t>
      </w:r>
    </w:p>
    <w:p w14:paraId="2246CC24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{// @sic R5s250052 sic@</w:t>
      </w:r>
    </w:p>
    <w:p w14:paraId="11124005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/* @status    APPROVED (LTE, LTE_A_R12) */</w:t>
      </w:r>
    </w:p>
    <w:p w14:paraId="042EC97A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plmn_IdentityIndex_r12              := </w:t>
      </w:r>
      <w:proofErr w:type="spellStart"/>
      <w:r w:rsidRPr="0057624F">
        <w:rPr>
          <w:rFonts w:ascii="Arial" w:hAnsi="Arial" w:cs="Arial"/>
          <w:highlight w:val="red"/>
        </w:rPr>
        <w:t>p_PlnmId</w:t>
      </w:r>
      <w:proofErr w:type="spellEnd"/>
      <w:r w:rsidRPr="0057624F">
        <w:rPr>
          <w:rFonts w:ascii="Arial" w:hAnsi="Arial" w:cs="Arial"/>
          <w:highlight w:val="red"/>
        </w:rPr>
        <w:t>,</w:t>
      </w:r>
    </w:p>
    <w:p w14:paraId="11F3EFA4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ac_BarringInfo_r12  := omit,</w:t>
      </w:r>
    </w:p>
    <w:p w14:paraId="563D2165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ac_BarringSkipForMMTELVoice_r12     := omit,</w:t>
      </w:r>
    </w:p>
    <w:p w14:paraId="02371017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lastRenderedPageBreak/>
        <w:t xml:space="preserve">    ac_BarringSkipForMMTELVideo_r12     := omit,</w:t>
      </w:r>
    </w:p>
    <w:p w14:paraId="1570E127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ac_BarringSkipForSMS_r12            := omit,</w:t>
      </w:r>
    </w:p>
    <w:p w14:paraId="267A61C0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ac_BarringForCSFB_r12               := omit,</w:t>
      </w:r>
    </w:p>
    <w:p w14:paraId="4004BF4B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ssac_BarringForMMTEL_Voice_r12      := omit,</w:t>
      </w:r>
    </w:p>
    <w:p w14:paraId="112B7119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ssac_BarringForMMTEL_Video_r12      := omit</w:t>
      </w:r>
    </w:p>
    <w:p w14:paraId="4A9E7F2F" w14:textId="77777777" w:rsidR="007A0B15" w:rsidRPr="0057624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7624F">
        <w:rPr>
          <w:rFonts w:ascii="Arial" w:hAnsi="Arial" w:cs="Arial"/>
          <w:highlight w:val="red"/>
        </w:rPr>
        <w:t xml:space="preserve">    </w:t>
      </w:r>
    </w:p>
    <w:p w14:paraId="42CCC825" w14:textId="3D820345" w:rsidR="00C7518F" w:rsidRDefault="007A0B15" w:rsidP="007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7624F">
        <w:rPr>
          <w:rFonts w:ascii="Arial" w:hAnsi="Arial" w:cs="Arial"/>
          <w:highlight w:val="red"/>
        </w:rPr>
        <w:t xml:space="preserve">   };</w:t>
      </w:r>
    </w:p>
    <w:p w14:paraId="0491A7B7" w14:textId="77777777" w:rsidR="00C7518F" w:rsidRDefault="00C7518F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23230068" w14:textId="77777777" w:rsidR="00C7518F" w:rsidRDefault="00C7518F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913834A" w14:textId="62DBBE5E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function f_EUTRA_CellInfo_SetSIB2_AC_BarringPerPlmnList_r12(EUTRA_CellId_Type </w:t>
      </w:r>
      <w:proofErr w:type="spellStart"/>
      <w:r w:rsidRPr="00215C5C">
        <w:rPr>
          <w:rFonts w:ascii="Arial" w:hAnsi="Arial" w:cs="Arial"/>
        </w:rPr>
        <w:t>p_CellId</w:t>
      </w:r>
      <w:proofErr w:type="spellEnd"/>
      <w:r w:rsidRPr="00215C5C">
        <w:rPr>
          <w:rFonts w:ascii="Arial" w:hAnsi="Arial" w:cs="Arial"/>
        </w:rPr>
        <w:t>,</w:t>
      </w:r>
    </w:p>
    <w:p w14:paraId="4CA051A0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integer </w:t>
      </w:r>
      <w:proofErr w:type="spellStart"/>
      <w:r w:rsidRPr="00215C5C">
        <w:rPr>
          <w:rFonts w:ascii="Arial" w:hAnsi="Arial" w:cs="Arial"/>
        </w:rPr>
        <w:t>p_PlnmId</w:t>
      </w:r>
      <w:proofErr w:type="spellEnd"/>
      <w:r w:rsidRPr="00215C5C">
        <w:rPr>
          <w:rFonts w:ascii="Arial" w:hAnsi="Arial" w:cs="Arial"/>
        </w:rPr>
        <w:t>,</w:t>
      </w:r>
    </w:p>
    <w:p w14:paraId="3D683341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</w:t>
      </w:r>
      <w:proofErr w:type="spellStart"/>
      <w:r w:rsidRPr="00215C5C">
        <w:rPr>
          <w:rFonts w:ascii="Arial" w:hAnsi="Arial" w:cs="Arial"/>
        </w:rPr>
        <w:t>boolean</w:t>
      </w:r>
      <w:proofErr w:type="spellEnd"/>
      <w:r w:rsidRPr="00215C5C">
        <w:rPr>
          <w:rFonts w:ascii="Arial" w:hAnsi="Arial" w:cs="Arial"/>
        </w:rPr>
        <w:t xml:space="preserve"> p_AcBarring := false,</w:t>
      </w:r>
    </w:p>
    <w:p w14:paraId="61830D11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215C5C">
        <w:rPr>
          <w:rFonts w:ascii="Arial" w:hAnsi="Arial" w:cs="Arial"/>
        </w:rPr>
        <w:t>AC_BarringConfig</w:t>
      </w:r>
      <w:proofErr w:type="spellEnd"/>
      <w:r w:rsidRPr="00215C5C">
        <w:rPr>
          <w:rFonts w:ascii="Arial" w:hAnsi="Arial" w:cs="Arial"/>
        </w:rPr>
        <w:t xml:space="preserve"> p_BarringForMMTEL_Voice:= omit,</w:t>
      </w:r>
    </w:p>
    <w:p w14:paraId="7B9937D0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215C5C">
        <w:rPr>
          <w:rFonts w:ascii="Arial" w:hAnsi="Arial" w:cs="Arial"/>
        </w:rPr>
        <w:t>AC_BarringConfig</w:t>
      </w:r>
      <w:proofErr w:type="spellEnd"/>
      <w:r w:rsidRPr="00215C5C">
        <w:rPr>
          <w:rFonts w:ascii="Arial" w:hAnsi="Arial" w:cs="Arial"/>
        </w:rPr>
        <w:t xml:space="preserve"> p_BarringForMMTEL_Video:= omit,</w:t>
      </w:r>
    </w:p>
    <w:p w14:paraId="3FFF2352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215C5C">
        <w:rPr>
          <w:rFonts w:ascii="Arial" w:hAnsi="Arial" w:cs="Arial"/>
        </w:rPr>
        <w:t>AC_BarringConfig</w:t>
      </w:r>
      <w:proofErr w:type="spellEnd"/>
      <w:r w:rsidRPr="00215C5C">
        <w:rPr>
          <w:rFonts w:ascii="Arial" w:hAnsi="Arial" w:cs="Arial"/>
        </w:rPr>
        <w:t xml:space="preserve"> p_BarringForMO_Signalling:= omit,</w:t>
      </w:r>
    </w:p>
    <w:p w14:paraId="39FAC4E6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215C5C">
        <w:rPr>
          <w:rFonts w:ascii="Arial" w:hAnsi="Arial" w:cs="Arial"/>
        </w:rPr>
        <w:t>AC_BarringConfig</w:t>
      </w:r>
      <w:proofErr w:type="spellEnd"/>
      <w:r w:rsidRPr="00215C5C">
        <w:rPr>
          <w:rFonts w:ascii="Arial" w:hAnsi="Arial" w:cs="Arial"/>
        </w:rPr>
        <w:t xml:space="preserve"> p_BarringForMO_Data:= omit,</w:t>
      </w:r>
    </w:p>
    <w:p w14:paraId="646089AA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215C5C">
        <w:rPr>
          <w:rFonts w:ascii="Arial" w:hAnsi="Arial" w:cs="Arial"/>
        </w:rPr>
        <w:t>AC_BarringConfig</w:t>
      </w:r>
      <w:proofErr w:type="spellEnd"/>
      <w:r w:rsidRPr="00215C5C">
        <w:rPr>
          <w:rFonts w:ascii="Arial" w:hAnsi="Arial" w:cs="Arial"/>
        </w:rPr>
        <w:t xml:space="preserve"> p_BarringForCSFB := omit,</w:t>
      </w:r>
    </w:p>
    <w:p w14:paraId="668E1DFD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template (omit) SystemInformationBlockType2.ac_BarringSkipForMMTELVoice_r12 p_SkipForVoice := omit,</w:t>
      </w:r>
    </w:p>
    <w:p w14:paraId="75216DF1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template (omit) SystemInformationBlockType2.ac_BarringSkipForMMTELVideo_r12 p_SkipForVideo := omit,</w:t>
      </w:r>
    </w:p>
    <w:p w14:paraId="1E839A22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template (omit) SystemInformationBlockType2.ac_BarringSkipForSMS_r12 p_SkipForSMS := omit,</w:t>
      </w:r>
    </w:p>
    <w:p w14:paraId="39BCCD43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  </w:t>
      </w:r>
      <w:proofErr w:type="spellStart"/>
      <w:r w:rsidRPr="00215C5C">
        <w:rPr>
          <w:rFonts w:ascii="Arial" w:hAnsi="Arial" w:cs="Arial"/>
        </w:rPr>
        <w:t>boolean</w:t>
      </w:r>
      <w:proofErr w:type="spellEnd"/>
      <w:r w:rsidRPr="00215C5C">
        <w:rPr>
          <w:rFonts w:ascii="Arial" w:hAnsi="Arial" w:cs="Arial"/>
        </w:rPr>
        <w:t xml:space="preserve"> p_SkipForBarring := false</w:t>
      </w:r>
    </w:p>
    <w:p w14:paraId="1B1B650D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                          ) runs on EUTRA_PTC</w:t>
      </w:r>
    </w:p>
    <w:p w14:paraId="050051CF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{</w:t>
      </w:r>
    </w:p>
    <w:p w14:paraId="784F1A82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var template (value) </w:t>
      </w:r>
      <w:proofErr w:type="spellStart"/>
      <w:r w:rsidRPr="00215C5C">
        <w:rPr>
          <w:rFonts w:ascii="Arial" w:hAnsi="Arial" w:cs="Arial"/>
        </w:rPr>
        <w:t>EUTRA_CellInfo_Type</w:t>
      </w:r>
      <w:proofErr w:type="spellEnd"/>
      <w:r w:rsidRPr="00215C5C">
        <w:rPr>
          <w:rFonts w:ascii="Arial" w:hAnsi="Arial" w:cs="Arial"/>
        </w:rPr>
        <w:t xml:space="preserve"> </w:t>
      </w:r>
      <w:proofErr w:type="spellStart"/>
      <w:r w:rsidRPr="00215C5C">
        <w:rPr>
          <w:rFonts w:ascii="Arial" w:hAnsi="Arial" w:cs="Arial"/>
        </w:rPr>
        <w:t>v_CellInfo</w:t>
      </w:r>
      <w:proofErr w:type="spellEnd"/>
      <w:r w:rsidRPr="00215C5C">
        <w:rPr>
          <w:rFonts w:ascii="Arial" w:hAnsi="Arial" w:cs="Arial"/>
        </w:rPr>
        <w:t xml:space="preserve"> := </w:t>
      </w:r>
      <w:proofErr w:type="spellStart"/>
      <w:r w:rsidRPr="00215C5C">
        <w:rPr>
          <w:rFonts w:ascii="Arial" w:hAnsi="Arial" w:cs="Arial"/>
        </w:rPr>
        <w:t>f_EUTRA_CellInfo_Get</w:t>
      </w:r>
      <w:proofErr w:type="spellEnd"/>
      <w:r w:rsidRPr="00215C5C">
        <w:rPr>
          <w:rFonts w:ascii="Arial" w:hAnsi="Arial" w:cs="Arial"/>
        </w:rPr>
        <w:t>(</w:t>
      </w:r>
      <w:proofErr w:type="spellStart"/>
      <w:r w:rsidRPr="00215C5C">
        <w:rPr>
          <w:rFonts w:ascii="Arial" w:hAnsi="Arial" w:cs="Arial"/>
        </w:rPr>
        <w:t>p_CellId</w:t>
      </w:r>
      <w:proofErr w:type="spellEnd"/>
      <w:r w:rsidRPr="00215C5C">
        <w:rPr>
          <w:rFonts w:ascii="Arial" w:hAnsi="Arial" w:cs="Arial"/>
        </w:rPr>
        <w:t>);</w:t>
      </w:r>
    </w:p>
    <w:p w14:paraId="0DB8E2CB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</w:t>
      </w:r>
    </w:p>
    <w:p w14:paraId="08E13913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if (not </w:t>
      </w:r>
      <w:proofErr w:type="spellStart"/>
      <w:r w:rsidRPr="00215C5C">
        <w:rPr>
          <w:rFonts w:ascii="Arial" w:hAnsi="Arial" w:cs="Arial"/>
        </w:rPr>
        <w:t>p_SkipForBarring</w:t>
      </w:r>
      <w:proofErr w:type="spellEnd"/>
      <w:r w:rsidRPr="00215C5C">
        <w:rPr>
          <w:rFonts w:ascii="Arial" w:hAnsi="Arial" w:cs="Arial"/>
        </w:rPr>
        <w:t>) {</w:t>
      </w:r>
    </w:p>
    <w:p w14:paraId="435751A3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v_CellInfo.Sysinfo.BCCH_Info.SIs[0].message_.c1.systemInformation.criticalExtensions.systemInformation_r8.sib_TypeAndInfo[0].sib2.ac_BarringPerPLMN_List_r12 :=</w:t>
      </w:r>
    </w:p>
    <w:p w14:paraId="07E3BBDA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{ cs_AC_BarringPerPLMN_r12 (</w:t>
      </w:r>
      <w:proofErr w:type="spellStart"/>
      <w:r w:rsidRPr="00215C5C">
        <w:rPr>
          <w:rFonts w:ascii="Arial" w:hAnsi="Arial" w:cs="Arial"/>
        </w:rPr>
        <w:t>p_PlnmId</w:t>
      </w:r>
      <w:proofErr w:type="spellEnd"/>
      <w:r w:rsidRPr="00215C5C">
        <w:rPr>
          <w:rFonts w:ascii="Arial" w:hAnsi="Arial" w:cs="Arial"/>
        </w:rPr>
        <w:t>,</w:t>
      </w:r>
    </w:p>
    <w:p w14:paraId="46AA414F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</w:t>
      </w:r>
      <w:proofErr w:type="spellStart"/>
      <w:r w:rsidRPr="00215C5C">
        <w:rPr>
          <w:rFonts w:ascii="Arial" w:hAnsi="Arial" w:cs="Arial"/>
        </w:rPr>
        <w:t>p_AcBarring</w:t>
      </w:r>
      <w:proofErr w:type="spellEnd"/>
      <w:r w:rsidRPr="00215C5C">
        <w:rPr>
          <w:rFonts w:ascii="Arial" w:hAnsi="Arial" w:cs="Arial"/>
        </w:rPr>
        <w:t>,</w:t>
      </w:r>
    </w:p>
    <w:p w14:paraId="0C984680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</w:t>
      </w:r>
      <w:proofErr w:type="spellStart"/>
      <w:r w:rsidRPr="00215C5C">
        <w:rPr>
          <w:rFonts w:ascii="Arial" w:hAnsi="Arial" w:cs="Arial"/>
        </w:rPr>
        <w:t>p_BarringForMO_Signalling</w:t>
      </w:r>
      <w:proofErr w:type="spellEnd"/>
      <w:r w:rsidRPr="00215C5C">
        <w:rPr>
          <w:rFonts w:ascii="Arial" w:hAnsi="Arial" w:cs="Arial"/>
        </w:rPr>
        <w:t>,</w:t>
      </w:r>
    </w:p>
    <w:p w14:paraId="48D544F6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</w:t>
      </w:r>
      <w:proofErr w:type="spellStart"/>
      <w:r w:rsidRPr="00215C5C">
        <w:rPr>
          <w:rFonts w:ascii="Arial" w:hAnsi="Arial" w:cs="Arial"/>
        </w:rPr>
        <w:t>p_BarringForMO_Data</w:t>
      </w:r>
      <w:proofErr w:type="spellEnd"/>
      <w:r w:rsidRPr="00215C5C">
        <w:rPr>
          <w:rFonts w:ascii="Arial" w:hAnsi="Arial" w:cs="Arial"/>
        </w:rPr>
        <w:t>,</w:t>
      </w:r>
    </w:p>
    <w:p w14:paraId="38C36E81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lastRenderedPageBreak/>
        <w:t xml:space="preserve">                                  </w:t>
      </w:r>
      <w:proofErr w:type="spellStart"/>
      <w:r w:rsidRPr="00215C5C">
        <w:rPr>
          <w:rFonts w:ascii="Arial" w:hAnsi="Arial" w:cs="Arial"/>
        </w:rPr>
        <w:t>p_BarringForMMTEL_Voice</w:t>
      </w:r>
      <w:proofErr w:type="spellEnd"/>
      <w:r w:rsidRPr="00215C5C">
        <w:rPr>
          <w:rFonts w:ascii="Arial" w:hAnsi="Arial" w:cs="Arial"/>
        </w:rPr>
        <w:t>,</w:t>
      </w:r>
    </w:p>
    <w:p w14:paraId="3C731C3C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</w:t>
      </w:r>
      <w:proofErr w:type="spellStart"/>
      <w:r w:rsidRPr="00215C5C">
        <w:rPr>
          <w:rFonts w:ascii="Arial" w:hAnsi="Arial" w:cs="Arial"/>
        </w:rPr>
        <w:t>p_BarringForMMTEL_Video</w:t>
      </w:r>
      <w:proofErr w:type="spellEnd"/>
      <w:r w:rsidRPr="00215C5C">
        <w:rPr>
          <w:rFonts w:ascii="Arial" w:hAnsi="Arial" w:cs="Arial"/>
        </w:rPr>
        <w:t>,</w:t>
      </w:r>
    </w:p>
    <w:p w14:paraId="270F0DAE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</w:t>
      </w:r>
      <w:proofErr w:type="spellStart"/>
      <w:r w:rsidRPr="00215C5C">
        <w:rPr>
          <w:rFonts w:ascii="Arial" w:hAnsi="Arial" w:cs="Arial"/>
        </w:rPr>
        <w:t>p_BarringForCSFB</w:t>
      </w:r>
      <w:proofErr w:type="spellEnd"/>
      <w:r w:rsidRPr="00215C5C">
        <w:rPr>
          <w:rFonts w:ascii="Arial" w:hAnsi="Arial" w:cs="Arial"/>
        </w:rPr>
        <w:t>)};</w:t>
      </w:r>
    </w:p>
    <w:p w14:paraId="078C8490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} else {</w:t>
      </w:r>
    </w:p>
    <w:p w14:paraId="34C62C34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v_CellInfo.Sysinfo.BCCH_Info.SIs[0].message_.c1.systemInformation.criticalExtensions.systemInformation_r8.sib_TypeAndInfo[0].sib2.ac_BarringPerPLMN_List_r12  :=</w:t>
      </w:r>
    </w:p>
    <w:p w14:paraId="319AA0F5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{ cs_AC_BarringPerPLMN_r12_</w:t>
      </w:r>
      <w:r w:rsidRPr="00C963FB">
        <w:rPr>
          <w:rFonts w:ascii="Arial" w:hAnsi="Arial" w:cs="Arial"/>
          <w:highlight w:val="red"/>
        </w:rPr>
        <w:t>SkipForBarring</w:t>
      </w:r>
      <w:r w:rsidRPr="00215C5C">
        <w:rPr>
          <w:rFonts w:ascii="Arial" w:hAnsi="Arial" w:cs="Arial"/>
        </w:rPr>
        <w:t xml:space="preserve"> (</w:t>
      </w:r>
      <w:proofErr w:type="spellStart"/>
      <w:r w:rsidRPr="00215C5C">
        <w:rPr>
          <w:rFonts w:ascii="Arial" w:hAnsi="Arial" w:cs="Arial"/>
        </w:rPr>
        <w:t>p_PlnmId</w:t>
      </w:r>
      <w:proofErr w:type="spellEnd"/>
      <w:r w:rsidRPr="00215C5C">
        <w:rPr>
          <w:rFonts w:ascii="Arial" w:hAnsi="Arial" w:cs="Arial"/>
        </w:rPr>
        <w:t>)};</w:t>
      </w:r>
    </w:p>
    <w:p w14:paraId="141D9738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}</w:t>
      </w:r>
    </w:p>
    <w:p w14:paraId="4E3F0C5F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                            </w:t>
      </w:r>
    </w:p>
    <w:p w14:paraId="63CA67DC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</w:t>
      </w:r>
      <w:r w:rsidRPr="0058196B">
        <w:rPr>
          <w:rFonts w:ascii="Arial" w:hAnsi="Arial" w:cs="Arial"/>
          <w:highlight w:val="red"/>
        </w:rPr>
        <w:t>if (</w:t>
      </w:r>
      <w:proofErr w:type="spellStart"/>
      <w:r w:rsidRPr="0058196B">
        <w:rPr>
          <w:rFonts w:ascii="Arial" w:hAnsi="Arial" w:cs="Arial"/>
          <w:highlight w:val="red"/>
        </w:rPr>
        <w:t>isvalue</w:t>
      </w:r>
      <w:proofErr w:type="spellEnd"/>
      <w:r w:rsidRPr="0058196B">
        <w:rPr>
          <w:rFonts w:ascii="Arial" w:hAnsi="Arial" w:cs="Arial"/>
          <w:highlight w:val="red"/>
        </w:rPr>
        <w:t>(</w:t>
      </w:r>
      <w:proofErr w:type="spellStart"/>
      <w:r w:rsidRPr="0058196B">
        <w:rPr>
          <w:rFonts w:ascii="Arial" w:hAnsi="Arial" w:cs="Arial"/>
          <w:highlight w:val="red"/>
        </w:rPr>
        <w:t>p_SkipForVoice</w:t>
      </w:r>
      <w:proofErr w:type="spellEnd"/>
      <w:r w:rsidRPr="0058196B">
        <w:rPr>
          <w:rFonts w:ascii="Arial" w:hAnsi="Arial" w:cs="Arial"/>
          <w:highlight w:val="red"/>
        </w:rPr>
        <w:t>)) {</w:t>
      </w:r>
    </w:p>
    <w:p w14:paraId="66FF4A79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v_CellInfo.Sysinfo.BCCH_Info.SIs[0].message_.c1.systemInformation.criticalExtensions.systemInformation_r8.sib_TypeAndInfo[0].sib2.ac_BarringPerPLMN_List_r12[0].ac_BarringSkipForMMTELVoice_r12:= true_;</w:t>
      </w:r>
    </w:p>
    <w:p w14:paraId="6AD8DED8" w14:textId="77777777" w:rsidR="00215C5C" w:rsidRPr="0058196B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215C5C">
        <w:rPr>
          <w:rFonts w:ascii="Arial" w:hAnsi="Arial" w:cs="Arial"/>
        </w:rPr>
        <w:t xml:space="preserve">    </w:t>
      </w:r>
      <w:r w:rsidRPr="0058196B">
        <w:rPr>
          <w:rFonts w:ascii="Arial" w:hAnsi="Arial" w:cs="Arial"/>
          <w:highlight w:val="red"/>
        </w:rPr>
        <w:t>} else {</w:t>
      </w:r>
    </w:p>
    <w:p w14:paraId="1CE9EAF9" w14:textId="77777777" w:rsidR="00215C5C" w:rsidRPr="0058196B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8196B">
        <w:rPr>
          <w:rFonts w:ascii="Arial" w:hAnsi="Arial" w:cs="Arial"/>
          <w:highlight w:val="red"/>
        </w:rPr>
        <w:t xml:space="preserve">      v_CellInfo.Sysinfo.BCCH_Info.SIs[0].message_.c1.systemInformation.criticalExtensions.systemInformation_r8.sib_TypeAndInfo[0].sib2.ac_BarringPerPLMN_List_r12[0].ac_BarringSkipForMMTELVoice_r12:= omit;</w:t>
      </w:r>
    </w:p>
    <w:p w14:paraId="54E81884" w14:textId="77777777" w:rsidR="00215C5C" w:rsidRPr="0058196B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8196B">
        <w:rPr>
          <w:rFonts w:ascii="Arial" w:hAnsi="Arial" w:cs="Arial"/>
          <w:highlight w:val="red"/>
        </w:rPr>
        <w:t xml:space="preserve">    }</w:t>
      </w:r>
    </w:p>
    <w:p w14:paraId="6701536C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8196B">
        <w:rPr>
          <w:rFonts w:ascii="Arial" w:hAnsi="Arial" w:cs="Arial"/>
          <w:highlight w:val="red"/>
        </w:rPr>
        <w:t xml:space="preserve">    if (</w:t>
      </w:r>
      <w:proofErr w:type="spellStart"/>
      <w:r w:rsidRPr="0058196B">
        <w:rPr>
          <w:rFonts w:ascii="Arial" w:hAnsi="Arial" w:cs="Arial"/>
          <w:highlight w:val="red"/>
        </w:rPr>
        <w:t>isvalue</w:t>
      </w:r>
      <w:proofErr w:type="spellEnd"/>
      <w:r w:rsidRPr="0058196B">
        <w:rPr>
          <w:rFonts w:ascii="Arial" w:hAnsi="Arial" w:cs="Arial"/>
          <w:highlight w:val="red"/>
        </w:rPr>
        <w:t>(</w:t>
      </w:r>
      <w:proofErr w:type="spellStart"/>
      <w:r w:rsidRPr="0058196B">
        <w:rPr>
          <w:rFonts w:ascii="Arial" w:hAnsi="Arial" w:cs="Arial"/>
          <w:highlight w:val="red"/>
        </w:rPr>
        <w:t>p_SkipForVideo</w:t>
      </w:r>
      <w:proofErr w:type="spellEnd"/>
      <w:r w:rsidRPr="0058196B">
        <w:rPr>
          <w:rFonts w:ascii="Arial" w:hAnsi="Arial" w:cs="Arial"/>
          <w:highlight w:val="red"/>
        </w:rPr>
        <w:t>)) {</w:t>
      </w:r>
    </w:p>
    <w:p w14:paraId="38EA3D69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v_CellInfo.Sysinfo.BCCH_Info.SIs[0].message_.c1.systemInformation.criticalExtensions.systemInformation_r8.sib_TypeAndInfo[0].sib2.ac_BarringPerPLMN_List_r12[0].ac_BarringSkipForMMTELVideo_r12:= true_;</w:t>
      </w:r>
    </w:p>
    <w:p w14:paraId="0D42C38F" w14:textId="77777777" w:rsidR="00215C5C" w:rsidRPr="0058196B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215C5C">
        <w:rPr>
          <w:rFonts w:ascii="Arial" w:hAnsi="Arial" w:cs="Arial"/>
        </w:rPr>
        <w:t xml:space="preserve">    </w:t>
      </w:r>
      <w:r w:rsidRPr="0058196B">
        <w:rPr>
          <w:rFonts w:ascii="Arial" w:hAnsi="Arial" w:cs="Arial"/>
          <w:highlight w:val="red"/>
        </w:rPr>
        <w:t>} else {</w:t>
      </w:r>
    </w:p>
    <w:p w14:paraId="5554F354" w14:textId="77777777" w:rsidR="00215C5C" w:rsidRPr="0058196B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8196B">
        <w:rPr>
          <w:rFonts w:ascii="Arial" w:hAnsi="Arial" w:cs="Arial"/>
          <w:highlight w:val="red"/>
        </w:rPr>
        <w:t xml:space="preserve">      v_CellInfo.Sysinfo.BCCH_Info.SIs[0].message_.c1.systemInformation.criticalExtensions.systemInformation_r8.sib_TypeAndInfo[0].sib2.ac_BarringPerPLMN_List_r12[0].ac_BarringSkipForMMTELVideo_r12:= omit;</w:t>
      </w:r>
    </w:p>
    <w:p w14:paraId="3707C811" w14:textId="77777777" w:rsidR="00215C5C" w:rsidRPr="0058196B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8196B">
        <w:rPr>
          <w:rFonts w:ascii="Arial" w:hAnsi="Arial" w:cs="Arial"/>
          <w:highlight w:val="red"/>
        </w:rPr>
        <w:t xml:space="preserve">    }</w:t>
      </w:r>
    </w:p>
    <w:p w14:paraId="4092F2E4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8196B">
        <w:rPr>
          <w:rFonts w:ascii="Arial" w:hAnsi="Arial" w:cs="Arial"/>
          <w:highlight w:val="red"/>
        </w:rPr>
        <w:t xml:space="preserve">    if (</w:t>
      </w:r>
      <w:proofErr w:type="spellStart"/>
      <w:r w:rsidRPr="0058196B">
        <w:rPr>
          <w:rFonts w:ascii="Arial" w:hAnsi="Arial" w:cs="Arial"/>
          <w:highlight w:val="red"/>
        </w:rPr>
        <w:t>isvalue</w:t>
      </w:r>
      <w:proofErr w:type="spellEnd"/>
      <w:r w:rsidRPr="0058196B">
        <w:rPr>
          <w:rFonts w:ascii="Arial" w:hAnsi="Arial" w:cs="Arial"/>
          <w:highlight w:val="red"/>
        </w:rPr>
        <w:t>(</w:t>
      </w:r>
      <w:proofErr w:type="spellStart"/>
      <w:r w:rsidRPr="0058196B">
        <w:rPr>
          <w:rFonts w:ascii="Arial" w:hAnsi="Arial" w:cs="Arial"/>
          <w:highlight w:val="red"/>
        </w:rPr>
        <w:t>p_SkipForSMS</w:t>
      </w:r>
      <w:proofErr w:type="spellEnd"/>
      <w:r w:rsidRPr="0058196B">
        <w:rPr>
          <w:rFonts w:ascii="Arial" w:hAnsi="Arial" w:cs="Arial"/>
          <w:highlight w:val="red"/>
        </w:rPr>
        <w:t>)) {</w:t>
      </w:r>
    </w:p>
    <w:p w14:paraId="607CEFF0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  v_CellInfo.Sysinfo.BCCH_Info.SIs[0].message_.c1.systemInformation.criticalExtensions.systemInformation_r8.sib_TypeAndInfo[0].sib2.ac_BarringPerPLMN_List_r12[0].ac_BarringSkipForSMS_r12:= true_;</w:t>
      </w:r>
    </w:p>
    <w:p w14:paraId="340DC598" w14:textId="77777777" w:rsidR="00215C5C" w:rsidRPr="0058196B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215C5C">
        <w:rPr>
          <w:rFonts w:ascii="Arial" w:hAnsi="Arial" w:cs="Arial"/>
        </w:rPr>
        <w:t xml:space="preserve">    </w:t>
      </w:r>
      <w:r w:rsidRPr="0058196B">
        <w:rPr>
          <w:rFonts w:ascii="Arial" w:hAnsi="Arial" w:cs="Arial"/>
          <w:highlight w:val="red"/>
        </w:rPr>
        <w:t>} else {</w:t>
      </w:r>
    </w:p>
    <w:p w14:paraId="0F623848" w14:textId="77777777" w:rsidR="00215C5C" w:rsidRPr="0058196B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red"/>
        </w:rPr>
      </w:pPr>
      <w:r w:rsidRPr="0058196B">
        <w:rPr>
          <w:rFonts w:ascii="Arial" w:hAnsi="Arial" w:cs="Arial"/>
          <w:highlight w:val="red"/>
        </w:rPr>
        <w:t xml:space="preserve">      v_CellInfo.Sysinfo.BCCH_Info.SIs[0].message_.c1.systemInformation.criticalExtensions.systemInformation_r8.sib_TypeAndInfo[0].sib2.ac_BarringPerPLMN_List_r12[0].ac_BarringSkipForSMS_r12:= omit;</w:t>
      </w:r>
    </w:p>
    <w:p w14:paraId="4615D063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8196B">
        <w:rPr>
          <w:rFonts w:ascii="Arial" w:hAnsi="Arial" w:cs="Arial"/>
          <w:highlight w:val="red"/>
        </w:rPr>
        <w:t xml:space="preserve">    }</w:t>
      </w:r>
    </w:p>
    <w:p w14:paraId="4DE84293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</w:t>
      </w:r>
      <w:proofErr w:type="spellStart"/>
      <w:r w:rsidRPr="00215C5C">
        <w:rPr>
          <w:rFonts w:ascii="Arial" w:hAnsi="Arial" w:cs="Arial"/>
        </w:rPr>
        <w:t>f_EUTRA_CellInfo_Set</w:t>
      </w:r>
      <w:proofErr w:type="spellEnd"/>
      <w:r w:rsidRPr="00215C5C">
        <w:rPr>
          <w:rFonts w:ascii="Arial" w:hAnsi="Arial" w:cs="Arial"/>
        </w:rPr>
        <w:t>(</w:t>
      </w:r>
      <w:proofErr w:type="spellStart"/>
      <w:r w:rsidRPr="00215C5C">
        <w:rPr>
          <w:rFonts w:ascii="Arial" w:hAnsi="Arial" w:cs="Arial"/>
        </w:rPr>
        <w:t>p_CellId</w:t>
      </w:r>
      <w:proofErr w:type="spellEnd"/>
      <w:r w:rsidRPr="00215C5C">
        <w:rPr>
          <w:rFonts w:ascii="Arial" w:hAnsi="Arial" w:cs="Arial"/>
        </w:rPr>
        <w:t xml:space="preserve">, </w:t>
      </w:r>
      <w:proofErr w:type="spellStart"/>
      <w:r w:rsidRPr="00215C5C">
        <w:rPr>
          <w:rFonts w:ascii="Arial" w:hAnsi="Arial" w:cs="Arial"/>
        </w:rPr>
        <w:t>v_CellInfo</w:t>
      </w:r>
      <w:proofErr w:type="spellEnd"/>
      <w:r w:rsidRPr="00215C5C">
        <w:rPr>
          <w:rFonts w:ascii="Arial" w:hAnsi="Arial" w:cs="Arial"/>
        </w:rPr>
        <w:t>);</w:t>
      </w:r>
    </w:p>
    <w:p w14:paraId="624EEEB9" w14:textId="77777777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  </w:t>
      </w:r>
      <w:proofErr w:type="spellStart"/>
      <w:r w:rsidRPr="00215C5C">
        <w:rPr>
          <w:rFonts w:ascii="Arial" w:hAnsi="Arial" w:cs="Arial"/>
        </w:rPr>
        <w:t>f_EUTRA_SetSIs_ValueTag</w:t>
      </w:r>
      <w:proofErr w:type="spellEnd"/>
      <w:r w:rsidRPr="00215C5C">
        <w:rPr>
          <w:rFonts w:ascii="Arial" w:hAnsi="Arial" w:cs="Arial"/>
        </w:rPr>
        <w:t>(</w:t>
      </w:r>
      <w:proofErr w:type="spellStart"/>
      <w:r w:rsidRPr="00215C5C">
        <w:rPr>
          <w:rFonts w:ascii="Arial" w:hAnsi="Arial" w:cs="Arial"/>
        </w:rPr>
        <w:t>p_CellId</w:t>
      </w:r>
      <w:proofErr w:type="spellEnd"/>
      <w:r w:rsidRPr="00215C5C">
        <w:rPr>
          <w:rFonts w:ascii="Arial" w:hAnsi="Arial" w:cs="Arial"/>
        </w:rPr>
        <w:t>);</w:t>
      </w:r>
    </w:p>
    <w:p w14:paraId="22FFCB69" w14:textId="09290993" w:rsidR="00215C5C" w:rsidRPr="00215C5C" w:rsidRDefault="00215C5C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15C5C">
        <w:rPr>
          <w:rFonts w:ascii="Arial" w:hAnsi="Arial" w:cs="Arial"/>
        </w:rPr>
        <w:t xml:space="preserve">  }</w:t>
      </w:r>
    </w:p>
    <w:p w14:paraId="65B3BBC3" w14:textId="77777777" w:rsidR="0025064D" w:rsidRDefault="0025064D" w:rsidP="00AB4E57"/>
    <w:p w14:paraId="4A92A780" w14:textId="77777777" w:rsidR="0025064D" w:rsidRDefault="0025064D" w:rsidP="00AB4E57"/>
    <w:p w14:paraId="22CA1D5D" w14:textId="77777777" w:rsidR="0025064D" w:rsidRDefault="0025064D" w:rsidP="00AB4E57"/>
    <w:p w14:paraId="18459C02" w14:textId="78DA1E44" w:rsidR="0025064D" w:rsidRPr="00A84AE2" w:rsidRDefault="00A84AE2" w:rsidP="00AB4E57">
      <w:pPr>
        <w:rPr>
          <w:b/>
          <w:bCs/>
        </w:rPr>
      </w:pPr>
      <w:r w:rsidRPr="00A84AE2">
        <w:rPr>
          <w:b/>
          <w:bCs/>
        </w:rPr>
        <w:t>After Change:</w:t>
      </w:r>
    </w:p>
    <w:p w14:paraId="393E8BE8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>template (value) AC_BarringPerPLMN_r12 cs_AC_BarringPerPLMN_r12_</w:t>
      </w:r>
      <w:r w:rsidRPr="001C744C">
        <w:rPr>
          <w:rFonts w:ascii="Arial" w:hAnsi="Arial" w:cs="Arial"/>
          <w:highlight w:val="cyan"/>
        </w:rPr>
        <w:t>Def</w:t>
      </w:r>
      <w:r w:rsidRPr="00286C01">
        <w:rPr>
          <w:rFonts w:ascii="Arial" w:hAnsi="Arial" w:cs="Arial"/>
        </w:rPr>
        <w:t xml:space="preserve">(integer </w:t>
      </w:r>
      <w:proofErr w:type="spellStart"/>
      <w:r w:rsidRPr="00286C01">
        <w:rPr>
          <w:rFonts w:ascii="Arial" w:hAnsi="Arial" w:cs="Arial"/>
        </w:rPr>
        <w:t>p_PlnmId</w:t>
      </w:r>
      <w:proofErr w:type="spellEnd"/>
      <w:r w:rsidRPr="00286C01">
        <w:rPr>
          <w:rFonts w:ascii="Arial" w:hAnsi="Arial" w:cs="Arial"/>
        </w:rPr>
        <w:t>,</w:t>
      </w:r>
    </w:p>
    <w:p w14:paraId="2F8A07FE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                                                                  </w:t>
      </w:r>
      <w:r w:rsidRPr="001E63F1">
        <w:rPr>
          <w:rFonts w:ascii="Arial" w:hAnsi="Arial" w:cs="Arial"/>
          <w:highlight w:val="cyan"/>
        </w:rPr>
        <w:t>template (omit) AC_BarringPerPLMN_r12.ac_BarringInfo_r12 p_AC_BarringInfo_r12 := omit,</w:t>
      </w:r>
    </w:p>
    <w:p w14:paraId="5D616467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                                                                  template (omit) </w:t>
      </w:r>
      <w:proofErr w:type="spellStart"/>
      <w:r w:rsidRPr="00286C01">
        <w:rPr>
          <w:rFonts w:ascii="Arial" w:hAnsi="Arial" w:cs="Arial"/>
        </w:rPr>
        <w:t>AC_BarringConfig</w:t>
      </w:r>
      <w:proofErr w:type="spellEnd"/>
      <w:r w:rsidRPr="00286C01">
        <w:rPr>
          <w:rFonts w:ascii="Arial" w:hAnsi="Arial" w:cs="Arial"/>
        </w:rPr>
        <w:t xml:space="preserve"> p_BarringForMMTEL_Voice:= omit,</w:t>
      </w:r>
    </w:p>
    <w:p w14:paraId="7C55A80B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                                                                  template (omit) </w:t>
      </w:r>
      <w:proofErr w:type="spellStart"/>
      <w:r w:rsidRPr="00286C01">
        <w:rPr>
          <w:rFonts w:ascii="Arial" w:hAnsi="Arial" w:cs="Arial"/>
        </w:rPr>
        <w:t>AC_BarringConfig</w:t>
      </w:r>
      <w:proofErr w:type="spellEnd"/>
      <w:r w:rsidRPr="00286C01">
        <w:rPr>
          <w:rFonts w:ascii="Arial" w:hAnsi="Arial" w:cs="Arial"/>
        </w:rPr>
        <w:t xml:space="preserve"> p_BarringForMMTEL_Video:= omit,</w:t>
      </w:r>
    </w:p>
    <w:p w14:paraId="7D1CAC06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                                                                  template (omit) </w:t>
      </w:r>
      <w:proofErr w:type="spellStart"/>
      <w:r w:rsidRPr="00286C01">
        <w:rPr>
          <w:rFonts w:ascii="Arial" w:hAnsi="Arial" w:cs="Arial"/>
        </w:rPr>
        <w:t>AC_BarringConfig</w:t>
      </w:r>
      <w:proofErr w:type="spellEnd"/>
      <w:r w:rsidRPr="00286C01">
        <w:rPr>
          <w:rFonts w:ascii="Arial" w:hAnsi="Arial" w:cs="Arial"/>
        </w:rPr>
        <w:t xml:space="preserve"> </w:t>
      </w:r>
      <w:proofErr w:type="spellStart"/>
      <w:r w:rsidRPr="00286C01">
        <w:rPr>
          <w:rFonts w:ascii="Arial" w:hAnsi="Arial" w:cs="Arial"/>
        </w:rPr>
        <w:t>p_BarringForCSFB</w:t>
      </w:r>
      <w:proofErr w:type="spellEnd"/>
      <w:r w:rsidRPr="00286C01">
        <w:rPr>
          <w:rFonts w:ascii="Arial" w:hAnsi="Arial" w:cs="Arial"/>
        </w:rPr>
        <w:t xml:space="preserve"> := omit) :=</w:t>
      </w:r>
    </w:p>
    <w:p w14:paraId="50005019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{ /* @status    APPROVED (LTE, LTE_A_R12) */</w:t>
      </w:r>
    </w:p>
    <w:p w14:paraId="370DBAE8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plmn_IdentityIndex_r12              := </w:t>
      </w:r>
      <w:proofErr w:type="spellStart"/>
      <w:r w:rsidRPr="00286C01">
        <w:rPr>
          <w:rFonts w:ascii="Arial" w:hAnsi="Arial" w:cs="Arial"/>
        </w:rPr>
        <w:t>p_PlnmId</w:t>
      </w:r>
      <w:proofErr w:type="spellEnd"/>
      <w:r w:rsidRPr="00286C01">
        <w:rPr>
          <w:rFonts w:ascii="Arial" w:hAnsi="Arial" w:cs="Arial"/>
        </w:rPr>
        <w:t>,</w:t>
      </w:r>
    </w:p>
    <w:p w14:paraId="24C8185F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ac_BarringInfo_r12  </w:t>
      </w:r>
      <w:r w:rsidRPr="001C744C">
        <w:rPr>
          <w:rFonts w:ascii="Arial" w:hAnsi="Arial" w:cs="Arial"/>
          <w:highlight w:val="cyan"/>
        </w:rPr>
        <w:t>:= p_AC_BarringInfo_r12,</w:t>
      </w:r>
    </w:p>
    <w:p w14:paraId="2B5BAFEE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ac_BarringSkipForMMTELVoice_r12     := omit,</w:t>
      </w:r>
    </w:p>
    <w:p w14:paraId="777918DF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ac_BarringSkipForMMTELVideo_r12     := omit,</w:t>
      </w:r>
    </w:p>
    <w:p w14:paraId="7BBC13ED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ac_BarringSkipForSMS_r12            := omit,</w:t>
      </w:r>
    </w:p>
    <w:p w14:paraId="7955611B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ac_BarringForCSFB_r12               := </w:t>
      </w:r>
      <w:proofErr w:type="spellStart"/>
      <w:r w:rsidRPr="00286C01">
        <w:rPr>
          <w:rFonts w:ascii="Arial" w:hAnsi="Arial" w:cs="Arial"/>
        </w:rPr>
        <w:t>p_BarringForCSFB</w:t>
      </w:r>
      <w:proofErr w:type="spellEnd"/>
      <w:r w:rsidRPr="00286C01">
        <w:rPr>
          <w:rFonts w:ascii="Arial" w:hAnsi="Arial" w:cs="Arial"/>
        </w:rPr>
        <w:t>,</w:t>
      </w:r>
    </w:p>
    <w:p w14:paraId="5B7B4C4E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ssac_BarringForMMTEL_Voice_r12      := </w:t>
      </w:r>
      <w:proofErr w:type="spellStart"/>
      <w:r w:rsidRPr="00286C01">
        <w:rPr>
          <w:rFonts w:ascii="Arial" w:hAnsi="Arial" w:cs="Arial"/>
        </w:rPr>
        <w:t>p_BarringForMMTEL_Voice</w:t>
      </w:r>
      <w:proofErr w:type="spellEnd"/>
      <w:r w:rsidRPr="00286C01">
        <w:rPr>
          <w:rFonts w:ascii="Arial" w:hAnsi="Arial" w:cs="Arial"/>
        </w:rPr>
        <w:t>,</w:t>
      </w:r>
    </w:p>
    <w:p w14:paraId="242B4426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  ssac_BarringForMMTEL_Video_r12      := </w:t>
      </w:r>
      <w:proofErr w:type="spellStart"/>
      <w:r w:rsidRPr="00286C01">
        <w:rPr>
          <w:rFonts w:ascii="Arial" w:hAnsi="Arial" w:cs="Arial"/>
        </w:rPr>
        <w:t>p_BarringForMMTEL_Video</w:t>
      </w:r>
      <w:proofErr w:type="spellEnd"/>
    </w:p>
    <w:p w14:paraId="2AE22A4A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};  </w:t>
      </w:r>
    </w:p>
    <w:p w14:paraId="417D3379" w14:textId="77777777" w:rsidR="00286C01" w:rsidRP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286C01">
        <w:rPr>
          <w:rFonts w:ascii="Arial" w:hAnsi="Arial" w:cs="Arial"/>
        </w:rPr>
        <w:t xml:space="preserve">  </w:t>
      </w:r>
    </w:p>
    <w:p w14:paraId="7B2C7395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286C01">
        <w:rPr>
          <w:rFonts w:ascii="Arial" w:hAnsi="Arial" w:cs="Arial"/>
        </w:rPr>
        <w:t xml:space="preserve">  </w:t>
      </w:r>
      <w:r w:rsidRPr="00197155">
        <w:rPr>
          <w:rFonts w:ascii="Arial" w:hAnsi="Arial" w:cs="Arial"/>
          <w:highlight w:val="green"/>
        </w:rPr>
        <w:t>template (value) AC_BarringPerPLMN_r12.ac_BarringInfo_r12 cs_AC_BarringPerPLMN_r12_AC_BarringInfo_r12 (</w:t>
      </w:r>
      <w:proofErr w:type="spellStart"/>
      <w:r w:rsidRPr="00197155">
        <w:rPr>
          <w:rFonts w:ascii="Arial" w:hAnsi="Arial" w:cs="Arial"/>
          <w:highlight w:val="green"/>
        </w:rPr>
        <w:t>boolean</w:t>
      </w:r>
      <w:proofErr w:type="spellEnd"/>
      <w:r w:rsidRPr="00197155">
        <w:rPr>
          <w:rFonts w:ascii="Arial" w:hAnsi="Arial" w:cs="Arial"/>
          <w:highlight w:val="green"/>
        </w:rPr>
        <w:t xml:space="preserve"> p_EmergencyBarring,</w:t>
      </w:r>
    </w:p>
    <w:p w14:paraId="735B1808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                                                                       template (omit) </w:t>
      </w:r>
      <w:proofErr w:type="spellStart"/>
      <w:r w:rsidRPr="00197155">
        <w:rPr>
          <w:rFonts w:ascii="Arial" w:hAnsi="Arial" w:cs="Arial"/>
          <w:highlight w:val="green"/>
        </w:rPr>
        <w:t>AC_BarringConfig</w:t>
      </w:r>
      <w:proofErr w:type="spellEnd"/>
      <w:r w:rsidRPr="00197155">
        <w:rPr>
          <w:rFonts w:ascii="Arial" w:hAnsi="Arial" w:cs="Arial"/>
          <w:highlight w:val="green"/>
        </w:rPr>
        <w:t xml:space="preserve"> p_BarringForMO_Signalling := omit,</w:t>
      </w:r>
    </w:p>
    <w:p w14:paraId="08B5E352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                                                                       template (omit) </w:t>
      </w:r>
      <w:proofErr w:type="spellStart"/>
      <w:r w:rsidRPr="00197155">
        <w:rPr>
          <w:rFonts w:ascii="Arial" w:hAnsi="Arial" w:cs="Arial"/>
          <w:highlight w:val="green"/>
        </w:rPr>
        <w:t>AC_BarringConfig</w:t>
      </w:r>
      <w:proofErr w:type="spellEnd"/>
      <w:r w:rsidRPr="00197155">
        <w:rPr>
          <w:rFonts w:ascii="Arial" w:hAnsi="Arial" w:cs="Arial"/>
          <w:highlight w:val="green"/>
        </w:rPr>
        <w:t xml:space="preserve"> </w:t>
      </w:r>
      <w:proofErr w:type="spellStart"/>
      <w:r w:rsidRPr="00197155">
        <w:rPr>
          <w:rFonts w:ascii="Arial" w:hAnsi="Arial" w:cs="Arial"/>
          <w:highlight w:val="green"/>
        </w:rPr>
        <w:t>p_BarringForMO_Data</w:t>
      </w:r>
      <w:proofErr w:type="spellEnd"/>
      <w:r w:rsidRPr="00197155">
        <w:rPr>
          <w:rFonts w:ascii="Arial" w:hAnsi="Arial" w:cs="Arial"/>
          <w:highlight w:val="green"/>
        </w:rPr>
        <w:t xml:space="preserve"> := omit) :=</w:t>
      </w:r>
    </w:p>
    <w:p w14:paraId="44DE705E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{ /* @status    APPROVED (LTE, LTE_A_R12) */</w:t>
      </w:r>
    </w:p>
    <w:p w14:paraId="2489AD1A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ac_BarringForEmergency_r12      := </w:t>
      </w:r>
      <w:proofErr w:type="spellStart"/>
      <w:r w:rsidRPr="00197155">
        <w:rPr>
          <w:rFonts w:ascii="Arial" w:hAnsi="Arial" w:cs="Arial"/>
          <w:highlight w:val="green"/>
        </w:rPr>
        <w:t>p_EmergencyBarring</w:t>
      </w:r>
      <w:proofErr w:type="spellEnd"/>
      <w:r w:rsidRPr="00197155">
        <w:rPr>
          <w:rFonts w:ascii="Arial" w:hAnsi="Arial" w:cs="Arial"/>
          <w:highlight w:val="green"/>
        </w:rPr>
        <w:t>,</w:t>
      </w:r>
    </w:p>
    <w:p w14:paraId="50C287F3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ac_BarringForMO_Signalling_r12  := </w:t>
      </w:r>
      <w:proofErr w:type="spellStart"/>
      <w:r w:rsidRPr="00197155">
        <w:rPr>
          <w:rFonts w:ascii="Arial" w:hAnsi="Arial" w:cs="Arial"/>
          <w:highlight w:val="green"/>
        </w:rPr>
        <w:t>p_BarringForMO_Signalling</w:t>
      </w:r>
      <w:proofErr w:type="spellEnd"/>
      <w:r w:rsidRPr="00197155">
        <w:rPr>
          <w:rFonts w:ascii="Arial" w:hAnsi="Arial" w:cs="Arial"/>
          <w:highlight w:val="green"/>
        </w:rPr>
        <w:t>,</w:t>
      </w:r>
    </w:p>
    <w:p w14:paraId="51E65662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ac_BarringForMO_Data_r12        := </w:t>
      </w:r>
      <w:proofErr w:type="spellStart"/>
      <w:r w:rsidRPr="00197155">
        <w:rPr>
          <w:rFonts w:ascii="Arial" w:hAnsi="Arial" w:cs="Arial"/>
          <w:highlight w:val="green"/>
        </w:rPr>
        <w:t>p_BarringForMO_Data</w:t>
      </w:r>
      <w:proofErr w:type="spellEnd"/>
    </w:p>
    <w:p w14:paraId="0C8CD707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};</w:t>
      </w:r>
    </w:p>
    <w:p w14:paraId="1221F0D3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</w:p>
    <w:p w14:paraId="3B209ADB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template (value) AC_BarringPerPLMN_r12 cs_AC_BarringPerPLMN_r12(integer </w:t>
      </w:r>
      <w:proofErr w:type="spellStart"/>
      <w:r w:rsidRPr="00197155">
        <w:rPr>
          <w:rFonts w:ascii="Arial" w:hAnsi="Arial" w:cs="Arial"/>
          <w:highlight w:val="green"/>
        </w:rPr>
        <w:t>p_PlnmId</w:t>
      </w:r>
      <w:proofErr w:type="spellEnd"/>
      <w:r w:rsidRPr="00197155">
        <w:rPr>
          <w:rFonts w:ascii="Arial" w:hAnsi="Arial" w:cs="Arial"/>
          <w:highlight w:val="green"/>
        </w:rPr>
        <w:t>,</w:t>
      </w:r>
    </w:p>
    <w:p w14:paraId="6CE192FB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                                template (omit) AC_BarringPerPLMN_r12.ac_BarringInfo_r12 p_AC_BarringInfo_r12 := omit,</w:t>
      </w:r>
    </w:p>
    <w:p w14:paraId="24D095B4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lastRenderedPageBreak/>
        <w:t xml:space="preserve">                                                                  template (omit) </w:t>
      </w:r>
      <w:proofErr w:type="spellStart"/>
      <w:r w:rsidRPr="00197155">
        <w:rPr>
          <w:rFonts w:ascii="Arial" w:hAnsi="Arial" w:cs="Arial"/>
          <w:highlight w:val="green"/>
        </w:rPr>
        <w:t>AC_BarringConfig</w:t>
      </w:r>
      <w:proofErr w:type="spellEnd"/>
      <w:r w:rsidRPr="00197155">
        <w:rPr>
          <w:rFonts w:ascii="Arial" w:hAnsi="Arial" w:cs="Arial"/>
          <w:highlight w:val="green"/>
        </w:rPr>
        <w:t xml:space="preserve"> p_BarringForMMTEL_Voice:= omit,</w:t>
      </w:r>
    </w:p>
    <w:p w14:paraId="710BF13B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                                template (omit) </w:t>
      </w:r>
      <w:proofErr w:type="spellStart"/>
      <w:r w:rsidRPr="00197155">
        <w:rPr>
          <w:rFonts w:ascii="Arial" w:hAnsi="Arial" w:cs="Arial"/>
          <w:highlight w:val="green"/>
        </w:rPr>
        <w:t>AC_BarringConfig</w:t>
      </w:r>
      <w:proofErr w:type="spellEnd"/>
      <w:r w:rsidRPr="00197155">
        <w:rPr>
          <w:rFonts w:ascii="Arial" w:hAnsi="Arial" w:cs="Arial"/>
          <w:highlight w:val="green"/>
        </w:rPr>
        <w:t xml:space="preserve"> p_BarringForMMTEL_Video:= omit,</w:t>
      </w:r>
    </w:p>
    <w:p w14:paraId="72325247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                                template (omit) </w:t>
      </w:r>
      <w:proofErr w:type="spellStart"/>
      <w:r w:rsidRPr="00197155">
        <w:rPr>
          <w:rFonts w:ascii="Arial" w:hAnsi="Arial" w:cs="Arial"/>
          <w:highlight w:val="green"/>
        </w:rPr>
        <w:t>AC_BarringConfig</w:t>
      </w:r>
      <w:proofErr w:type="spellEnd"/>
      <w:r w:rsidRPr="00197155">
        <w:rPr>
          <w:rFonts w:ascii="Arial" w:hAnsi="Arial" w:cs="Arial"/>
          <w:highlight w:val="green"/>
        </w:rPr>
        <w:t xml:space="preserve"> </w:t>
      </w:r>
      <w:proofErr w:type="spellStart"/>
      <w:r w:rsidRPr="00197155">
        <w:rPr>
          <w:rFonts w:ascii="Arial" w:hAnsi="Arial" w:cs="Arial"/>
          <w:highlight w:val="green"/>
        </w:rPr>
        <w:t>p_BarringForCSFB</w:t>
      </w:r>
      <w:proofErr w:type="spellEnd"/>
      <w:r w:rsidRPr="00197155">
        <w:rPr>
          <w:rFonts w:ascii="Arial" w:hAnsi="Arial" w:cs="Arial"/>
          <w:highlight w:val="green"/>
        </w:rPr>
        <w:t xml:space="preserve"> := omit) :=</w:t>
      </w:r>
    </w:p>
    <w:p w14:paraId="0F8B52BA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/* @status    APPROVED (LTE, LTE_A_R12) */                                                          </w:t>
      </w:r>
    </w:p>
    <w:p w14:paraId="6EF15075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cs_AC_BarringPerPLMN_r12_Def(</w:t>
      </w:r>
      <w:proofErr w:type="spellStart"/>
      <w:r w:rsidRPr="00197155">
        <w:rPr>
          <w:rFonts w:ascii="Arial" w:hAnsi="Arial" w:cs="Arial"/>
          <w:highlight w:val="green"/>
        </w:rPr>
        <w:t>p_PlnmId</w:t>
      </w:r>
      <w:proofErr w:type="spellEnd"/>
      <w:r w:rsidRPr="00197155">
        <w:rPr>
          <w:rFonts w:ascii="Arial" w:hAnsi="Arial" w:cs="Arial"/>
          <w:highlight w:val="green"/>
        </w:rPr>
        <w:t>,</w:t>
      </w:r>
    </w:p>
    <w:p w14:paraId="3AA87CC2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p_AC_BarringInfo_r12,</w:t>
      </w:r>
    </w:p>
    <w:p w14:paraId="6CC6F9D0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</w:t>
      </w:r>
      <w:proofErr w:type="spellStart"/>
      <w:r w:rsidRPr="00197155">
        <w:rPr>
          <w:rFonts w:ascii="Arial" w:hAnsi="Arial" w:cs="Arial"/>
          <w:highlight w:val="green"/>
        </w:rPr>
        <w:t>p_BarringForMMTEL_Voice</w:t>
      </w:r>
      <w:proofErr w:type="spellEnd"/>
      <w:r w:rsidRPr="00197155">
        <w:rPr>
          <w:rFonts w:ascii="Arial" w:hAnsi="Arial" w:cs="Arial"/>
          <w:highlight w:val="green"/>
        </w:rPr>
        <w:t>,</w:t>
      </w:r>
    </w:p>
    <w:p w14:paraId="286A8A83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</w:t>
      </w:r>
      <w:proofErr w:type="spellStart"/>
      <w:r w:rsidRPr="00197155">
        <w:rPr>
          <w:rFonts w:ascii="Arial" w:hAnsi="Arial" w:cs="Arial"/>
          <w:highlight w:val="green"/>
        </w:rPr>
        <w:t>p_BarringForMMTEL_Video</w:t>
      </w:r>
      <w:proofErr w:type="spellEnd"/>
      <w:r w:rsidRPr="00197155">
        <w:rPr>
          <w:rFonts w:ascii="Arial" w:hAnsi="Arial" w:cs="Arial"/>
          <w:highlight w:val="green"/>
        </w:rPr>
        <w:t>,</w:t>
      </w:r>
    </w:p>
    <w:p w14:paraId="1A509770" w14:textId="77777777" w:rsidR="00286C01" w:rsidRPr="00197155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green"/>
        </w:rPr>
      </w:pPr>
      <w:r w:rsidRPr="00197155">
        <w:rPr>
          <w:rFonts w:ascii="Arial" w:hAnsi="Arial" w:cs="Arial"/>
          <w:highlight w:val="green"/>
        </w:rPr>
        <w:t xml:space="preserve">                                  </w:t>
      </w:r>
      <w:proofErr w:type="spellStart"/>
      <w:r w:rsidRPr="00197155">
        <w:rPr>
          <w:rFonts w:ascii="Arial" w:hAnsi="Arial" w:cs="Arial"/>
          <w:highlight w:val="green"/>
        </w:rPr>
        <w:t>p_BarringForCSFB</w:t>
      </w:r>
      <w:proofErr w:type="spellEnd"/>
      <w:r w:rsidRPr="00197155">
        <w:rPr>
          <w:rFonts w:ascii="Arial" w:hAnsi="Arial" w:cs="Arial"/>
          <w:highlight w:val="green"/>
        </w:rPr>
        <w:t xml:space="preserve">                                  </w:t>
      </w:r>
    </w:p>
    <w:p w14:paraId="2066B29D" w14:textId="20CE60FB" w:rsidR="00286C01" w:rsidRDefault="00286C01" w:rsidP="0028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197155">
        <w:rPr>
          <w:rFonts w:ascii="Arial" w:hAnsi="Arial" w:cs="Arial"/>
          <w:highlight w:val="green"/>
        </w:rPr>
        <w:t xml:space="preserve">                                  );</w:t>
      </w:r>
    </w:p>
    <w:p w14:paraId="6BA2FCB6" w14:textId="77777777" w:rsidR="00286C01" w:rsidRDefault="00286C01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4C1A1D05" w14:textId="77777777" w:rsidR="00286C01" w:rsidRDefault="00286C01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37B46BEE" w14:textId="66C5C4C1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function f_EUTRA_CellInfo_SetSIB2_AC_BarringPerPlmnList_r12(EUTRA_CellId_Type </w:t>
      </w:r>
      <w:proofErr w:type="spellStart"/>
      <w:r w:rsidRPr="00A84AE2">
        <w:rPr>
          <w:rFonts w:ascii="Arial" w:hAnsi="Arial" w:cs="Arial"/>
        </w:rPr>
        <w:t>p_CellId</w:t>
      </w:r>
      <w:proofErr w:type="spellEnd"/>
      <w:r w:rsidRPr="00A84AE2">
        <w:rPr>
          <w:rFonts w:ascii="Arial" w:hAnsi="Arial" w:cs="Arial"/>
        </w:rPr>
        <w:t>,</w:t>
      </w:r>
    </w:p>
    <w:p w14:paraId="1F9D5BA9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integer </w:t>
      </w:r>
      <w:proofErr w:type="spellStart"/>
      <w:r w:rsidRPr="00A84AE2">
        <w:rPr>
          <w:rFonts w:ascii="Arial" w:hAnsi="Arial" w:cs="Arial"/>
        </w:rPr>
        <w:t>p_PlnmId</w:t>
      </w:r>
      <w:proofErr w:type="spellEnd"/>
      <w:r w:rsidRPr="00A84AE2">
        <w:rPr>
          <w:rFonts w:ascii="Arial" w:hAnsi="Arial" w:cs="Arial"/>
        </w:rPr>
        <w:t>,</w:t>
      </w:r>
    </w:p>
    <w:p w14:paraId="72D21FD5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</w:t>
      </w:r>
      <w:proofErr w:type="spellStart"/>
      <w:r w:rsidRPr="00A84AE2">
        <w:rPr>
          <w:rFonts w:ascii="Arial" w:hAnsi="Arial" w:cs="Arial"/>
        </w:rPr>
        <w:t>boolean</w:t>
      </w:r>
      <w:proofErr w:type="spellEnd"/>
      <w:r w:rsidRPr="00A84AE2">
        <w:rPr>
          <w:rFonts w:ascii="Arial" w:hAnsi="Arial" w:cs="Arial"/>
        </w:rPr>
        <w:t xml:space="preserve"> p_AcBarring := false,</w:t>
      </w:r>
    </w:p>
    <w:p w14:paraId="021C2C7D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A84AE2">
        <w:rPr>
          <w:rFonts w:ascii="Arial" w:hAnsi="Arial" w:cs="Arial"/>
        </w:rPr>
        <w:t>AC_BarringConfig</w:t>
      </w:r>
      <w:proofErr w:type="spellEnd"/>
      <w:r w:rsidRPr="00A84AE2">
        <w:rPr>
          <w:rFonts w:ascii="Arial" w:hAnsi="Arial" w:cs="Arial"/>
        </w:rPr>
        <w:t xml:space="preserve"> p_BarringForMMTEL_Voice:= omit,</w:t>
      </w:r>
    </w:p>
    <w:p w14:paraId="0DE35F80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A84AE2">
        <w:rPr>
          <w:rFonts w:ascii="Arial" w:hAnsi="Arial" w:cs="Arial"/>
        </w:rPr>
        <w:t>AC_BarringConfig</w:t>
      </w:r>
      <w:proofErr w:type="spellEnd"/>
      <w:r w:rsidRPr="00A84AE2">
        <w:rPr>
          <w:rFonts w:ascii="Arial" w:hAnsi="Arial" w:cs="Arial"/>
        </w:rPr>
        <w:t xml:space="preserve"> p_BarringForMMTEL_Video:= omit,</w:t>
      </w:r>
    </w:p>
    <w:p w14:paraId="66D36BCB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A84AE2">
        <w:rPr>
          <w:rFonts w:ascii="Arial" w:hAnsi="Arial" w:cs="Arial"/>
        </w:rPr>
        <w:t>AC_BarringConfig</w:t>
      </w:r>
      <w:proofErr w:type="spellEnd"/>
      <w:r w:rsidRPr="00A84AE2">
        <w:rPr>
          <w:rFonts w:ascii="Arial" w:hAnsi="Arial" w:cs="Arial"/>
        </w:rPr>
        <w:t xml:space="preserve"> p_BarringForMO_Signalling:= omit,</w:t>
      </w:r>
    </w:p>
    <w:p w14:paraId="57DB47BA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A84AE2">
        <w:rPr>
          <w:rFonts w:ascii="Arial" w:hAnsi="Arial" w:cs="Arial"/>
        </w:rPr>
        <w:t>AC_BarringConfig</w:t>
      </w:r>
      <w:proofErr w:type="spellEnd"/>
      <w:r w:rsidRPr="00A84AE2">
        <w:rPr>
          <w:rFonts w:ascii="Arial" w:hAnsi="Arial" w:cs="Arial"/>
        </w:rPr>
        <w:t xml:space="preserve"> p_BarringForMO_Data:= omit,</w:t>
      </w:r>
    </w:p>
    <w:p w14:paraId="125B8383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template (omit) </w:t>
      </w:r>
      <w:proofErr w:type="spellStart"/>
      <w:r w:rsidRPr="00A84AE2">
        <w:rPr>
          <w:rFonts w:ascii="Arial" w:hAnsi="Arial" w:cs="Arial"/>
        </w:rPr>
        <w:t>AC_BarringConfig</w:t>
      </w:r>
      <w:proofErr w:type="spellEnd"/>
      <w:r w:rsidRPr="00A84AE2">
        <w:rPr>
          <w:rFonts w:ascii="Arial" w:hAnsi="Arial" w:cs="Arial"/>
        </w:rPr>
        <w:t xml:space="preserve"> p_BarringForCSFB := omit,</w:t>
      </w:r>
    </w:p>
    <w:p w14:paraId="5BD1035E" w14:textId="4FECAB35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template (omit) </w:t>
      </w:r>
      <w:r w:rsidR="0058196B" w:rsidRPr="0058196B">
        <w:rPr>
          <w:rFonts w:ascii="Arial" w:hAnsi="Arial" w:cs="Arial"/>
          <w:highlight w:val="cyan"/>
        </w:rPr>
        <w:t>AC_BarringPerPLMN_r12</w:t>
      </w:r>
      <w:r w:rsidRPr="00A84AE2">
        <w:rPr>
          <w:rFonts w:ascii="Arial" w:hAnsi="Arial" w:cs="Arial"/>
        </w:rPr>
        <w:t>.ac_BarringSkipForMMTELVoice_r12 p_SkipForVoice := omit,</w:t>
      </w:r>
    </w:p>
    <w:p w14:paraId="7C7B11A0" w14:textId="61013346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template (omit) </w:t>
      </w:r>
      <w:r w:rsidR="0058196B" w:rsidRPr="0058196B">
        <w:rPr>
          <w:rFonts w:ascii="Arial" w:hAnsi="Arial" w:cs="Arial"/>
          <w:highlight w:val="cyan"/>
        </w:rPr>
        <w:t>AC_BarringPerPLMN_r12</w:t>
      </w:r>
      <w:r w:rsidRPr="00A84AE2">
        <w:rPr>
          <w:rFonts w:ascii="Arial" w:hAnsi="Arial" w:cs="Arial"/>
        </w:rPr>
        <w:t>.ac_BarringSkipForMMTELVideo_r12 p_SkipForVideo := omit,</w:t>
      </w:r>
    </w:p>
    <w:p w14:paraId="18601738" w14:textId="044760E8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template (omit) </w:t>
      </w:r>
      <w:r w:rsidR="0058196B" w:rsidRPr="0058196B">
        <w:rPr>
          <w:rFonts w:ascii="Arial" w:hAnsi="Arial" w:cs="Arial"/>
          <w:highlight w:val="cyan"/>
        </w:rPr>
        <w:t>AC_BarringPerPLMN_r12</w:t>
      </w:r>
      <w:r w:rsidRPr="00A84AE2">
        <w:rPr>
          <w:rFonts w:ascii="Arial" w:hAnsi="Arial" w:cs="Arial"/>
        </w:rPr>
        <w:t>.ac_BarringSkipForSMS_r12 p_SkipForSMS := omit,</w:t>
      </w:r>
    </w:p>
    <w:p w14:paraId="39678EFE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  </w:t>
      </w:r>
      <w:proofErr w:type="spellStart"/>
      <w:r w:rsidRPr="00A84AE2">
        <w:rPr>
          <w:rFonts w:ascii="Arial" w:hAnsi="Arial" w:cs="Arial"/>
        </w:rPr>
        <w:t>boolean</w:t>
      </w:r>
      <w:proofErr w:type="spellEnd"/>
      <w:r w:rsidRPr="00A84AE2">
        <w:rPr>
          <w:rFonts w:ascii="Arial" w:hAnsi="Arial" w:cs="Arial"/>
        </w:rPr>
        <w:t xml:space="preserve"> p_SkipForBarring := false</w:t>
      </w:r>
    </w:p>
    <w:p w14:paraId="54E58355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                           ) runs on EUTRA_PTC</w:t>
      </w:r>
    </w:p>
    <w:p w14:paraId="03EC44A6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{</w:t>
      </w:r>
    </w:p>
    <w:p w14:paraId="1A1255F2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var template (value) </w:t>
      </w:r>
      <w:proofErr w:type="spellStart"/>
      <w:r w:rsidRPr="00A84AE2">
        <w:rPr>
          <w:rFonts w:ascii="Arial" w:hAnsi="Arial" w:cs="Arial"/>
        </w:rPr>
        <w:t>EUTRA_CellInfo_Type</w:t>
      </w:r>
      <w:proofErr w:type="spellEnd"/>
      <w:r w:rsidRPr="00A84AE2">
        <w:rPr>
          <w:rFonts w:ascii="Arial" w:hAnsi="Arial" w:cs="Arial"/>
        </w:rPr>
        <w:t xml:space="preserve"> </w:t>
      </w:r>
      <w:proofErr w:type="spellStart"/>
      <w:r w:rsidRPr="00A84AE2">
        <w:rPr>
          <w:rFonts w:ascii="Arial" w:hAnsi="Arial" w:cs="Arial"/>
        </w:rPr>
        <w:t>v_CellInfo</w:t>
      </w:r>
      <w:proofErr w:type="spellEnd"/>
      <w:r w:rsidRPr="00A84AE2">
        <w:rPr>
          <w:rFonts w:ascii="Arial" w:hAnsi="Arial" w:cs="Arial"/>
        </w:rPr>
        <w:t xml:space="preserve"> := </w:t>
      </w:r>
      <w:proofErr w:type="spellStart"/>
      <w:r w:rsidRPr="00A84AE2">
        <w:rPr>
          <w:rFonts w:ascii="Arial" w:hAnsi="Arial" w:cs="Arial"/>
        </w:rPr>
        <w:t>f_EUTRA_CellInfo_Get</w:t>
      </w:r>
      <w:proofErr w:type="spellEnd"/>
      <w:r w:rsidRPr="00A84AE2">
        <w:rPr>
          <w:rFonts w:ascii="Arial" w:hAnsi="Arial" w:cs="Arial"/>
        </w:rPr>
        <w:t>(</w:t>
      </w:r>
      <w:proofErr w:type="spellStart"/>
      <w:r w:rsidRPr="00A84AE2">
        <w:rPr>
          <w:rFonts w:ascii="Arial" w:hAnsi="Arial" w:cs="Arial"/>
        </w:rPr>
        <w:t>p_CellId</w:t>
      </w:r>
      <w:proofErr w:type="spellEnd"/>
      <w:r w:rsidRPr="00A84AE2">
        <w:rPr>
          <w:rFonts w:ascii="Arial" w:hAnsi="Arial" w:cs="Arial"/>
        </w:rPr>
        <w:t>);</w:t>
      </w:r>
    </w:p>
    <w:p w14:paraId="4C77DCE3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</w:t>
      </w:r>
    </w:p>
    <w:p w14:paraId="2D61BE3E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if (not </w:t>
      </w:r>
      <w:proofErr w:type="spellStart"/>
      <w:r w:rsidRPr="00A84AE2">
        <w:rPr>
          <w:rFonts w:ascii="Arial" w:hAnsi="Arial" w:cs="Arial"/>
        </w:rPr>
        <w:t>p_SkipForBarring</w:t>
      </w:r>
      <w:proofErr w:type="spellEnd"/>
      <w:r w:rsidRPr="00A84AE2">
        <w:rPr>
          <w:rFonts w:ascii="Arial" w:hAnsi="Arial" w:cs="Arial"/>
        </w:rPr>
        <w:t>) {</w:t>
      </w:r>
    </w:p>
    <w:p w14:paraId="19CC18D5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v_CellInfo.Sysinfo.BCCH_Info.SIs[0].message_.c1.systemInformation.criticalExtensions.systemInformation_r8.sib_TypeAndInfo[0].sib2.ac_BarringPerPLMN_List_r12 :=</w:t>
      </w:r>
    </w:p>
    <w:p w14:paraId="45E161B8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lastRenderedPageBreak/>
        <w:t xml:space="preserve">     {  cs_AC_BarringPerPLMN_r12(</w:t>
      </w:r>
      <w:proofErr w:type="spellStart"/>
      <w:r w:rsidRPr="00A84AE2">
        <w:rPr>
          <w:rFonts w:ascii="Arial" w:hAnsi="Arial" w:cs="Arial"/>
        </w:rPr>
        <w:t>p_PlnmId</w:t>
      </w:r>
      <w:proofErr w:type="spellEnd"/>
      <w:r w:rsidRPr="00A84AE2">
        <w:rPr>
          <w:rFonts w:ascii="Arial" w:hAnsi="Arial" w:cs="Arial"/>
        </w:rPr>
        <w:t>,</w:t>
      </w:r>
    </w:p>
    <w:p w14:paraId="726EAE7A" w14:textId="77777777" w:rsidR="00A84AE2" w:rsidRPr="00182E2A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A84AE2">
        <w:rPr>
          <w:rFonts w:ascii="Arial" w:hAnsi="Arial" w:cs="Arial"/>
        </w:rPr>
        <w:t xml:space="preserve">                                 </w:t>
      </w:r>
      <w:r w:rsidRPr="00182E2A">
        <w:rPr>
          <w:rFonts w:ascii="Arial" w:hAnsi="Arial" w:cs="Arial"/>
          <w:highlight w:val="cyan"/>
        </w:rPr>
        <w:t>cs_AC_BarringPerPLMN_r12_AC_BarringInfo_r12(</w:t>
      </w:r>
      <w:proofErr w:type="spellStart"/>
      <w:r w:rsidRPr="00182E2A">
        <w:rPr>
          <w:rFonts w:ascii="Arial" w:hAnsi="Arial" w:cs="Arial"/>
          <w:highlight w:val="cyan"/>
        </w:rPr>
        <w:t>p_SkipForBarring</w:t>
      </w:r>
      <w:proofErr w:type="spellEnd"/>
      <w:r w:rsidRPr="00182E2A">
        <w:rPr>
          <w:rFonts w:ascii="Arial" w:hAnsi="Arial" w:cs="Arial"/>
          <w:highlight w:val="cyan"/>
        </w:rPr>
        <w:t>,</w:t>
      </w:r>
    </w:p>
    <w:p w14:paraId="1B2867F9" w14:textId="77777777" w:rsidR="00A84AE2" w:rsidRPr="00182E2A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182E2A">
        <w:rPr>
          <w:rFonts w:ascii="Arial" w:hAnsi="Arial" w:cs="Arial"/>
        </w:rPr>
        <w:t xml:space="preserve">                                                                            </w:t>
      </w:r>
      <w:r w:rsidRPr="00182E2A">
        <w:rPr>
          <w:rFonts w:ascii="Arial" w:hAnsi="Arial" w:cs="Arial"/>
          <w:highlight w:val="cyan"/>
        </w:rPr>
        <w:t xml:space="preserve"> </w:t>
      </w:r>
      <w:proofErr w:type="spellStart"/>
      <w:r w:rsidRPr="00182E2A">
        <w:rPr>
          <w:rFonts w:ascii="Arial" w:hAnsi="Arial" w:cs="Arial"/>
          <w:highlight w:val="cyan"/>
        </w:rPr>
        <w:t>p_BarringForMO_Signalling</w:t>
      </w:r>
      <w:proofErr w:type="spellEnd"/>
      <w:r w:rsidRPr="00182E2A">
        <w:rPr>
          <w:rFonts w:ascii="Arial" w:hAnsi="Arial" w:cs="Arial"/>
          <w:highlight w:val="cyan"/>
        </w:rPr>
        <w:t>,</w:t>
      </w:r>
    </w:p>
    <w:p w14:paraId="7829736D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182E2A">
        <w:rPr>
          <w:rFonts w:ascii="Arial" w:hAnsi="Arial" w:cs="Arial"/>
        </w:rPr>
        <w:t xml:space="preserve">                                                                            </w:t>
      </w:r>
      <w:r w:rsidRPr="00182E2A">
        <w:rPr>
          <w:rFonts w:ascii="Arial" w:hAnsi="Arial" w:cs="Arial"/>
          <w:highlight w:val="cyan"/>
        </w:rPr>
        <w:t xml:space="preserve"> </w:t>
      </w:r>
      <w:proofErr w:type="spellStart"/>
      <w:r w:rsidRPr="00182E2A">
        <w:rPr>
          <w:rFonts w:ascii="Arial" w:hAnsi="Arial" w:cs="Arial"/>
          <w:highlight w:val="cyan"/>
        </w:rPr>
        <w:t>p_BarringForMO_Data</w:t>
      </w:r>
      <w:proofErr w:type="spellEnd"/>
      <w:r w:rsidRPr="00182E2A">
        <w:rPr>
          <w:rFonts w:ascii="Arial" w:hAnsi="Arial" w:cs="Arial"/>
          <w:highlight w:val="cyan"/>
        </w:rPr>
        <w:t>),</w:t>
      </w:r>
    </w:p>
    <w:p w14:paraId="693E10BC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</w:t>
      </w:r>
      <w:proofErr w:type="spellStart"/>
      <w:r w:rsidRPr="00A84AE2">
        <w:rPr>
          <w:rFonts w:ascii="Arial" w:hAnsi="Arial" w:cs="Arial"/>
        </w:rPr>
        <w:t>p_BarringForMMTEL_Voice</w:t>
      </w:r>
      <w:proofErr w:type="spellEnd"/>
      <w:r w:rsidRPr="00A84AE2">
        <w:rPr>
          <w:rFonts w:ascii="Arial" w:hAnsi="Arial" w:cs="Arial"/>
        </w:rPr>
        <w:t>,</w:t>
      </w:r>
    </w:p>
    <w:p w14:paraId="0D14EB1F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</w:t>
      </w:r>
      <w:proofErr w:type="spellStart"/>
      <w:r w:rsidRPr="00A84AE2">
        <w:rPr>
          <w:rFonts w:ascii="Arial" w:hAnsi="Arial" w:cs="Arial"/>
        </w:rPr>
        <w:t>p_BarringForMMTEL_Video</w:t>
      </w:r>
      <w:proofErr w:type="spellEnd"/>
      <w:r w:rsidRPr="00A84AE2">
        <w:rPr>
          <w:rFonts w:ascii="Arial" w:hAnsi="Arial" w:cs="Arial"/>
        </w:rPr>
        <w:t>,</w:t>
      </w:r>
    </w:p>
    <w:p w14:paraId="768CAA2C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</w:t>
      </w:r>
      <w:proofErr w:type="spellStart"/>
      <w:r w:rsidRPr="00A84AE2">
        <w:rPr>
          <w:rFonts w:ascii="Arial" w:hAnsi="Arial" w:cs="Arial"/>
        </w:rPr>
        <w:t>p_BarringForCSFB</w:t>
      </w:r>
      <w:proofErr w:type="spellEnd"/>
    </w:p>
    <w:p w14:paraId="0D6956BE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                          )};    </w:t>
      </w:r>
    </w:p>
    <w:p w14:paraId="1D317B23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} else {</w:t>
      </w:r>
    </w:p>
    <w:p w14:paraId="0E4DA577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v_CellInfo.Sysinfo.BCCH_Info.SIs[0].message_.c1.systemInformation.criticalExtensions.systemInformation_r8.sib_TypeAndInfo[0].sib2.ac_BarringPerPLMN_List_r12  :=</w:t>
      </w:r>
    </w:p>
    <w:p w14:paraId="53D17F1A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{ cs_AC_BarringPerPLMN_r12_</w:t>
      </w:r>
      <w:r w:rsidRPr="00BF6CD3">
        <w:rPr>
          <w:rFonts w:ascii="Arial" w:hAnsi="Arial" w:cs="Arial"/>
          <w:highlight w:val="cyan"/>
        </w:rPr>
        <w:t>Def</w:t>
      </w:r>
      <w:r w:rsidRPr="00A84AE2">
        <w:rPr>
          <w:rFonts w:ascii="Arial" w:hAnsi="Arial" w:cs="Arial"/>
        </w:rPr>
        <w:t xml:space="preserve"> (</w:t>
      </w:r>
      <w:proofErr w:type="spellStart"/>
      <w:r w:rsidRPr="00A84AE2">
        <w:rPr>
          <w:rFonts w:ascii="Arial" w:hAnsi="Arial" w:cs="Arial"/>
        </w:rPr>
        <w:t>p_PlnmId</w:t>
      </w:r>
      <w:proofErr w:type="spellEnd"/>
      <w:r w:rsidRPr="00A84AE2">
        <w:rPr>
          <w:rFonts w:ascii="Arial" w:hAnsi="Arial" w:cs="Arial"/>
        </w:rPr>
        <w:t>)}; // @sic R5s250052 sic@</w:t>
      </w:r>
    </w:p>
    <w:p w14:paraId="2705DD1E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}</w:t>
      </w:r>
    </w:p>
    <w:p w14:paraId="3CAD1109" w14:textId="6FC0C2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 v_CellInfo.Sysinfo.BCCH_Info.SIs[0].message_.c1.systemInformation.criticalExtensions.systemInformation_r8.sib_TypeAndInfo[0].sib2.ac_BarringPerPLMN_List_r12[0].ac_BarringSkipForMMTELVoice_r12:= </w:t>
      </w:r>
      <w:proofErr w:type="spellStart"/>
      <w:r w:rsidR="0058196B" w:rsidRPr="0058196B">
        <w:rPr>
          <w:rFonts w:ascii="Arial" w:hAnsi="Arial" w:cs="Arial"/>
          <w:highlight w:val="cyan"/>
        </w:rPr>
        <w:t>p_SkipForVoice</w:t>
      </w:r>
      <w:proofErr w:type="spellEnd"/>
      <w:r w:rsidRPr="00A84AE2">
        <w:rPr>
          <w:rFonts w:ascii="Arial" w:hAnsi="Arial" w:cs="Arial"/>
        </w:rPr>
        <w:t>;</w:t>
      </w:r>
    </w:p>
    <w:p w14:paraId="6102BC48" w14:textId="264027CC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  v_CellInfo.Sysinfo.BCCH_Info.SIs[0].message_.c1.systemInformation.criticalExtensions.systemInformation_r8.sib_TypeAndInfo[0].sib2.ac_BarringPerPLMN_List_r12[0].ac_BarringSkipForMMTELVideo_r12:= </w:t>
      </w:r>
      <w:proofErr w:type="spellStart"/>
      <w:r w:rsidR="0058196B" w:rsidRPr="0058196B">
        <w:rPr>
          <w:rFonts w:ascii="Arial" w:hAnsi="Arial" w:cs="Arial"/>
          <w:highlight w:val="cyan"/>
        </w:rPr>
        <w:t>p_SkipForVideo</w:t>
      </w:r>
      <w:proofErr w:type="spellEnd"/>
      <w:r w:rsidRPr="00A84AE2">
        <w:rPr>
          <w:rFonts w:ascii="Arial" w:hAnsi="Arial" w:cs="Arial"/>
        </w:rPr>
        <w:t>;</w:t>
      </w:r>
    </w:p>
    <w:p w14:paraId="0364DCF4" w14:textId="3AB8919C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>v_CellInfo.Sysinfo.BCCH_Info.SIs[0].message_.c1.systemInformation.criticalExtensions.systemInformation_r8.sib_TypeAndInfo[0].sib2.ac_BarringPerPLMN_List_r12[0].ac_BarringSkipForSMS_r12:=</w:t>
      </w:r>
      <w:r w:rsidR="0058196B" w:rsidRPr="0058196B">
        <w:rPr>
          <w:rFonts w:ascii="Arial" w:hAnsi="Arial" w:cs="Arial"/>
        </w:rPr>
        <w:t xml:space="preserve"> </w:t>
      </w:r>
      <w:proofErr w:type="spellStart"/>
      <w:r w:rsidR="0058196B" w:rsidRPr="0058196B">
        <w:rPr>
          <w:rFonts w:ascii="Arial" w:hAnsi="Arial" w:cs="Arial"/>
          <w:highlight w:val="cyan"/>
        </w:rPr>
        <w:t>p_SkipForSMS</w:t>
      </w:r>
      <w:proofErr w:type="spellEnd"/>
      <w:r w:rsidRPr="00A84AE2">
        <w:rPr>
          <w:rFonts w:ascii="Arial" w:hAnsi="Arial" w:cs="Arial"/>
        </w:rPr>
        <w:t>;</w:t>
      </w:r>
    </w:p>
    <w:p w14:paraId="5F9F6E02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</w:t>
      </w:r>
      <w:proofErr w:type="spellStart"/>
      <w:r w:rsidRPr="00A84AE2">
        <w:rPr>
          <w:rFonts w:ascii="Arial" w:hAnsi="Arial" w:cs="Arial"/>
        </w:rPr>
        <w:t>f_EUTRA_CellInfo_Set</w:t>
      </w:r>
      <w:proofErr w:type="spellEnd"/>
      <w:r w:rsidRPr="00A84AE2">
        <w:rPr>
          <w:rFonts w:ascii="Arial" w:hAnsi="Arial" w:cs="Arial"/>
        </w:rPr>
        <w:t>(</w:t>
      </w:r>
      <w:proofErr w:type="spellStart"/>
      <w:r w:rsidRPr="00A84AE2">
        <w:rPr>
          <w:rFonts w:ascii="Arial" w:hAnsi="Arial" w:cs="Arial"/>
        </w:rPr>
        <w:t>p_CellId</w:t>
      </w:r>
      <w:proofErr w:type="spellEnd"/>
      <w:r w:rsidRPr="00A84AE2">
        <w:rPr>
          <w:rFonts w:ascii="Arial" w:hAnsi="Arial" w:cs="Arial"/>
        </w:rPr>
        <w:t xml:space="preserve">, </w:t>
      </w:r>
      <w:proofErr w:type="spellStart"/>
      <w:r w:rsidRPr="00A84AE2">
        <w:rPr>
          <w:rFonts w:ascii="Arial" w:hAnsi="Arial" w:cs="Arial"/>
        </w:rPr>
        <w:t>v_CellInfo</w:t>
      </w:r>
      <w:proofErr w:type="spellEnd"/>
      <w:r w:rsidRPr="00A84AE2">
        <w:rPr>
          <w:rFonts w:ascii="Arial" w:hAnsi="Arial" w:cs="Arial"/>
        </w:rPr>
        <w:t>);</w:t>
      </w:r>
    </w:p>
    <w:p w14:paraId="024C3B84" w14:textId="77777777" w:rsidR="00A84AE2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  </w:t>
      </w:r>
      <w:proofErr w:type="spellStart"/>
      <w:r w:rsidRPr="00A84AE2">
        <w:rPr>
          <w:rFonts w:ascii="Arial" w:hAnsi="Arial" w:cs="Arial"/>
        </w:rPr>
        <w:t>f_EUTRA_SetSIs_ValueTag</w:t>
      </w:r>
      <w:proofErr w:type="spellEnd"/>
      <w:r w:rsidRPr="00A84AE2">
        <w:rPr>
          <w:rFonts w:ascii="Arial" w:hAnsi="Arial" w:cs="Arial"/>
        </w:rPr>
        <w:t>(</w:t>
      </w:r>
      <w:proofErr w:type="spellStart"/>
      <w:r w:rsidRPr="00A84AE2">
        <w:rPr>
          <w:rFonts w:ascii="Arial" w:hAnsi="Arial" w:cs="Arial"/>
        </w:rPr>
        <w:t>p_CellId</w:t>
      </w:r>
      <w:proofErr w:type="spellEnd"/>
      <w:r w:rsidRPr="00A84AE2">
        <w:rPr>
          <w:rFonts w:ascii="Arial" w:hAnsi="Arial" w:cs="Arial"/>
        </w:rPr>
        <w:t>);</w:t>
      </w:r>
    </w:p>
    <w:p w14:paraId="3475CEFE" w14:textId="4193E2F0" w:rsidR="0025064D" w:rsidRPr="00A84AE2" w:rsidRDefault="00A84AE2" w:rsidP="00A8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A84AE2">
        <w:rPr>
          <w:rFonts w:ascii="Arial" w:hAnsi="Arial" w:cs="Arial"/>
        </w:rPr>
        <w:t xml:space="preserve">  }  </w:t>
      </w:r>
    </w:p>
    <w:p w14:paraId="1DE85DBD" w14:textId="77777777" w:rsidR="00AB4E57" w:rsidRPr="00AB4E57" w:rsidRDefault="00AB4E57" w:rsidP="00AB4E57"/>
    <w:p w14:paraId="2DC14745" w14:textId="1F800E23" w:rsidR="003C11AB" w:rsidRPr="003C4E4F" w:rsidRDefault="003C11AB" w:rsidP="006C6852">
      <w:pPr>
        <w:pStyle w:val="Heading1"/>
        <w:numPr>
          <w:ilvl w:val="0"/>
          <w:numId w:val="7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93794414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B15C2E1" w14:textId="1139FB3C" w:rsidR="003C11AB" w:rsidRDefault="003C11AB" w:rsidP="00F76599">
      <w:pPr>
        <w:rPr>
          <w:rFonts w:ascii="Arial" w:hAnsi="Arial" w:cs="Arial"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="00F76599" w:rsidRPr="00F76599">
        <w:rPr>
          <w:rFonts w:ascii="Arial" w:hAnsi="Arial" w:cs="Arial"/>
        </w:rPr>
        <w:t>on</w:t>
      </w:r>
      <w:proofErr w:type="spellEnd"/>
      <w:r w:rsidR="00F76599" w:rsidRPr="00F76599">
        <w:rPr>
          <w:rFonts w:ascii="Arial" w:hAnsi="Arial" w:cs="Arial"/>
        </w:rPr>
        <w:t xml:space="preserve"> EUTRA band </w:t>
      </w:r>
      <w:r w:rsidR="004D728A">
        <w:rPr>
          <w:rFonts w:ascii="Arial" w:hAnsi="Arial" w:cs="Arial"/>
        </w:rPr>
        <w:t>1</w:t>
      </w:r>
      <w:r w:rsidR="00F76599" w:rsidRPr="00F76599">
        <w:rPr>
          <w:rFonts w:ascii="Arial" w:hAnsi="Arial" w:cs="Arial"/>
        </w:rPr>
        <w:t xml:space="preserve"> using ciphering algorithm eea1 and integrity algorithm eia1</w:t>
      </w:r>
      <w:r w:rsidR="00C95FAC">
        <w:rPr>
          <w:rFonts w:ascii="Arial" w:hAnsi="Arial" w:cs="Arial"/>
        </w:rPr>
        <w:t xml:space="preserve"> on R</w:t>
      </w:r>
      <w:r w:rsidR="00157426">
        <w:rPr>
          <w:rFonts w:ascii="Arial" w:hAnsi="Arial" w:cs="Arial"/>
        </w:rPr>
        <w:t xml:space="preserve">ohde </w:t>
      </w:r>
      <w:r w:rsidR="00C95FAC">
        <w:rPr>
          <w:rFonts w:ascii="Arial" w:hAnsi="Arial" w:cs="Arial"/>
        </w:rPr>
        <w:t>&amp;</w:t>
      </w:r>
      <w:proofErr w:type="spellStart"/>
      <w:r w:rsidR="00C95FAC">
        <w:rPr>
          <w:rFonts w:ascii="Arial" w:hAnsi="Arial" w:cs="Arial"/>
        </w:rPr>
        <w:t>S</w:t>
      </w:r>
      <w:r w:rsidR="00157426">
        <w:rPr>
          <w:rFonts w:ascii="Arial" w:hAnsi="Arial" w:cs="Arial"/>
        </w:rPr>
        <w:t>shwarz</w:t>
      </w:r>
      <w:proofErr w:type="spellEnd"/>
      <w:r w:rsidR="00C95FAC">
        <w:rPr>
          <w:rFonts w:ascii="Arial" w:hAnsi="Arial" w:cs="Arial"/>
        </w:rPr>
        <w:t xml:space="preserve"> CMW 500 platform.</w:t>
      </w:r>
    </w:p>
    <w:p w14:paraId="0EE578A4" w14:textId="52EDC321" w:rsidR="00C95FAC" w:rsidRPr="002A4C0B" w:rsidRDefault="00C95FAC" w:rsidP="00F76599">
      <w:pPr>
        <w:rPr>
          <w:rFonts w:ascii="Arial" w:hAnsi="Arial" w:cs="Arial"/>
          <w:b/>
        </w:rPr>
      </w:pPr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r w:rsidRPr="00F76599">
        <w:rPr>
          <w:rFonts w:ascii="Arial" w:hAnsi="Arial" w:cs="Arial"/>
        </w:rPr>
        <w:t xml:space="preserve">EUTRA band </w:t>
      </w:r>
      <w:r>
        <w:rPr>
          <w:rFonts w:ascii="Arial" w:hAnsi="Arial" w:cs="Arial"/>
        </w:rPr>
        <w:t>4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r w:rsidRPr="006C4454">
        <w:rPr>
          <w:rFonts w:ascii="Arial" w:hAnsi="Arial" w:cs="Arial"/>
        </w:rPr>
        <w:t>Keysight S8704A Protocol Conformance Toolset</w:t>
      </w:r>
      <w:r>
        <w:rPr>
          <w:rFonts w:ascii="Arial" w:hAnsi="Arial" w:cs="Arial"/>
        </w:rPr>
        <w:t>.</w:t>
      </w:r>
    </w:p>
    <w:p w14:paraId="38A078A9" w14:textId="6BD43689" w:rsidR="003C11AB" w:rsidRPr="003C4E4F" w:rsidRDefault="003C11AB" w:rsidP="006C6852">
      <w:pPr>
        <w:pStyle w:val="Heading1"/>
        <w:numPr>
          <w:ilvl w:val="0"/>
          <w:numId w:val="7"/>
        </w:numPr>
        <w:autoSpaceDN w:val="0"/>
        <w:rPr>
          <w:rFonts w:cs="Arial"/>
          <w:b/>
        </w:rPr>
      </w:pPr>
      <w:bookmarkStart w:id="18" w:name="_Toc121172017"/>
      <w:bookmarkStart w:id="19" w:name="_Toc193794415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464973B9" w14:textId="4E71199A" w:rsidR="00FA22FE" w:rsidRPr="003C4E4F" w:rsidRDefault="00FA22FE" w:rsidP="00FA22FE">
      <w:pPr>
        <w:pStyle w:val="Heading2"/>
        <w:numPr>
          <w:ilvl w:val="1"/>
          <w:numId w:val="9"/>
        </w:numPr>
        <w:overflowPunct w:val="0"/>
        <w:autoSpaceDE w:val="0"/>
        <w:autoSpaceDN w:val="0"/>
        <w:adjustRightInd w:val="0"/>
        <w:spacing w:before="480"/>
        <w:rPr>
          <w:rFonts w:cs="Arial"/>
          <w:b w:val="0"/>
        </w:rPr>
      </w:pPr>
      <w:bookmarkStart w:id="20" w:name="_Toc189508208"/>
      <w:bookmarkStart w:id="21" w:name="_Toc193794416"/>
      <w:bookmarkStart w:id="22" w:name="_Hlk120026754"/>
      <w:r w:rsidRPr="003548EB">
        <w:rPr>
          <w:rFonts w:cs="Arial"/>
        </w:rPr>
        <w:t>Qualcomm Snapdragon® X80 5G Modem-RF System, Qualcomm Technologies’ 6th generation modem-to-antenna 5G solution UE</w:t>
      </w:r>
      <w:bookmarkEnd w:id="20"/>
      <w:bookmarkEnd w:id="21"/>
    </w:p>
    <w:bookmarkEnd w:id="22"/>
    <w:p w14:paraId="0A6D64C1" w14:textId="5198ED8E" w:rsidR="00AD4102" w:rsidRDefault="000425B2" w:rsidP="00A504C0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Snapdragon® X80 5G Modem-RF System, Qualcomm Technologies’ 6th generation modem-to-antenna 5G solution UE </w:t>
      </w:r>
      <w:r w:rsidR="00AD4102" w:rsidRPr="00A504C0">
        <w:rPr>
          <w:rFonts w:ascii="Arial" w:hAnsi="Arial" w:cs="Arial"/>
        </w:rPr>
        <w:t>passed this test case on Rohde &amp; Schwarz CMW500</w:t>
      </w:r>
      <w:r w:rsidR="00157426">
        <w:rPr>
          <w:rFonts w:ascii="Arial" w:hAnsi="Arial" w:cs="Arial"/>
        </w:rPr>
        <w:t xml:space="preserve"> and on </w:t>
      </w:r>
      <w:r w:rsidR="00157426" w:rsidRPr="006C4454">
        <w:rPr>
          <w:rFonts w:ascii="Arial" w:hAnsi="Arial" w:cs="Arial"/>
        </w:rPr>
        <w:t>Keysight S8704A Protocol Conformance Tool</w:t>
      </w:r>
      <w:r w:rsidR="00157426" w:rsidRPr="006C4454">
        <w:rPr>
          <w:rFonts w:ascii="Arial" w:hAnsi="Arial" w:cs="Arial"/>
        </w:rPr>
        <w:lastRenderedPageBreak/>
        <w:t>set solution</w:t>
      </w:r>
      <w:r w:rsidR="00157426">
        <w:rPr>
          <w:rFonts w:ascii="Arial" w:hAnsi="Arial" w:cs="Arial"/>
        </w:rPr>
        <w:t xml:space="preserve"> </w:t>
      </w:r>
      <w:r w:rsidR="00AD4102" w:rsidRPr="00A504C0">
        <w:rPr>
          <w:rFonts w:ascii="Arial" w:hAnsi="Arial" w:cs="Arial"/>
        </w:rPr>
        <w:t>. The documentation below is enclosed as evidence of the successful test case run [1]:</w:t>
      </w:r>
    </w:p>
    <w:p w14:paraId="4552C0BF" w14:textId="052EF799" w:rsidR="00157426" w:rsidRPr="00A504C0" w:rsidRDefault="00157426" w:rsidP="00A504C0">
      <w:pPr>
        <w:rPr>
          <w:rFonts w:ascii="Arial" w:hAnsi="Arial" w:cs="Arial"/>
        </w:rPr>
      </w:pPr>
      <w:r>
        <w:rPr>
          <w:rFonts w:ascii="Arial" w:hAnsi="Arial" w:cs="Arial"/>
        </w:rPr>
        <w:t>R&amp;S :</w:t>
      </w:r>
    </w:p>
    <w:p w14:paraId="7FBD4089" w14:textId="77777777" w:rsidR="002E1724" w:rsidRPr="003C4E4F" w:rsidRDefault="002E1724" w:rsidP="002E172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1A61BE4F" w14:textId="22715FBE" w:rsidR="002E1724" w:rsidRPr="001D5966" w:rsidRDefault="002E1724" w:rsidP="002E172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13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5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2c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Q</w:t>
      </w:r>
      <w:r w:rsidR="009232A8">
        <w:rPr>
          <w:rFonts w:ascii="Arial" w:hAnsi="Arial" w:cs="Arial"/>
        </w:rPr>
        <w:t>ualcomm</w:t>
      </w:r>
      <w:r w:rsidRPr="00AD4102">
        <w:rPr>
          <w:rFonts w:ascii="Arial" w:hAnsi="Arial" w:cs="Arial"/>
        </w:rPr>
        <w:t>.log</w:t>
      </w:r>
    </w:p>
    <w:p w14:paraId="771282FE" w14:textId="440B55BC" w:rsidR="00157426" w:rsidRDefault="00157426" w:rsidP="00157426">
      <w:pPr>
        <w:rPr>
          <w:rFonts w:ascii="Arial" w:hAnsi="Arial" w:cs="Arial"/>
        </w:rPr>
      </w:pPr>
      <w:r>
        <w:rPr>
          <w:rFonts w:ascii="Arial" w:hAnsi="Arial" w:cs="Arial"/>
        </w:rPr>
        <w:t>Keysight :</w:t>
      </w:r>
    </w:p>
    <w:p w14:paraId="4DB793DC" w14:textId="77777777" w:rsidR="00157426" w:rsidRPr="003C4E4F" w:rsidRDefault="00157426" w:rsidP="0015742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16B041C1" w14:textId="77777777" w:rsidR="00157426" w:rsidRPr="001D5966" w:rsidRDefault="00157426" w:rsidP="00157426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D5966">
        <w:rPr>
          <w:rFonts w:ascii="Arial" w:hAnsi="Arial" w:cs="Arial"/>
        </w:rPr>
        <w:t>TC_</w:t>
      </w:r>
      <w:r>
        <w:rPr>
          <w:rFonts w:ascii="Arial" w:hAnsi="Arial" w:cs="Arial"/>
        </w:rPr>
        <w:t>13_5_2c</w:t>
      </w:r>
      <w:r w:rsidRPr="001D5966">
        <w:rPr>
          <w:rFonts w:ascii="Arial" w:hAnsi="Arial" w:cs="Arial"/>
        </w:rPr>
        <w:t>_LOG.html</w:t>
      </w:r>
    </w:p>
    <w:p w14:paraId="02D752FF" w14:textId="77777777" w:rsidR="00157426" w:rsidRPr="003C4E4F" w:rsidRDefault="00157426" w:rsidP="0015742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1997B7DD" w14:textId="77777777" w:rsidR="00157426" w:rsidRPr="001D5966" w:rsidRDefault="00157426" w:rsidP="00157426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1D5966">
        <w:rPr>
          <w:rFonts w:ascii="Arial" w:hAnsi="Arial" w:cs="Arial"/>
        </w:rPr>
        <w:t>TC_</w:t>
      </w:r>
      <w:r>
        <w:rPr>
          <w:rFonts w:ascii="Arial" w:hAnsi="Arial" w:cs="Arial"/>
        </w:rPr>
        <w:t>13_5_2c</w:t>
      </w:r>
      <w:r w:rsidRPr="001D5966">
        <w:rPr>
          <w:rFonts w:ascii="Arial" w:hAnsi="Arial" w:cs="Arial"/>
        </w:rPr>
        <w:t>_PIXIT.xml</w:t>
      </w:r>
    </w:p>
    <w:p w14:paraId="39F98C0B" w14:textId="77777777" w:rsidR="003C11AB" w:rsidRPr="00AD4102" w:rsidRDefault="003C11AB" w:rsidP="00A504C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357E58B0" w14:textId="77777777" w:rsidR="003C11AB" w:rsidRPr="003C4E4F" w:rsidRDefault="003C11AB" w:rsidP="006C6852">
      <w:pPr>
        <w:pStyle w:val="Heading1"/>
        <w:numPr>
          <w:ilvl w:val="0"/>
          <w:numId w:val="8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93794417"/>
      <w:r w:rsidRPr="003C4E4F">
        <w:rPr>
          <w:rFonts w:cs="Arial"/>
          <w:b/>
        </w:rPr>
        <w:lastRenderedPageBreak/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3C11AB" w:rsidRPr="003C4E4F" w14:paraId="48410E43" w14:textId="77777777" w:rsidTr="004D728A">
        <w:trPr>
          <w:trHeight w:val="499"/>
        </w:trPr>
        <w:tc>
          <w:tcPr>
            <w:tcW w:w="787" w:type="dxa"/>
            <w:hideMark/>
          </w:tcPr>
          <w:p w14:paraId="4B1D37D8" w14:textId="77777777" w:rsidR="003C11AB" w:rsidRPr="003C4E4F" w:rsidRDefault="003C11AB" w:rsidP="00B31085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518" w:type="dxa"/>
            <w:hideMark/>
          </w:tcPr>
          <w:p w14:paraId="3AF4467D" w14:textId="3E926AF9" w:rsidR="003C11AB" w:rsidRPr="00AD4102" w:rsidRDefault="004D728A" w:rsidP="0092147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D728A">
              <w:rPr>
                <w:rFonts w:ascii="Arial" w:hAnsi="Arial" w:cs="Arial"/>
                <w:b/>
                <w:szCs w:val="22"/>
              </w:rPr>
              <w:t>R5s</w:t>
            </w:r>
            <w:r w:rsidR="00921472">
              <w:rPr>
                <w:rFonts w:ascii="Arial" w:hAnsi="Arial" w:cs="Arial"/>
                <w:b/>
                <w:szCs w:val="22"/>
              </w:rPr>
              <w:t>250103</w:t>
            </w:r>
            <w:r>
              <w:rPr>
                <w:rFonts w:ascii="Arial" w:hAnsi="Arial" w:cs="Arial"/>
                <w:bCs/>
                <w:szCs w:val="22"/>
              </w:rPr>
              <w:t>:</w:t>
            </w:r>
            <w:r w:rsidR="00921472">
              <w:rPr>
                <w:rFonts w:ascii="Arial" w:hAnsi="Arial" w:cs="Arial"/>
                <w:bCs/>
                <w:szCs w:val="22"/>
              </w:rPr>
              <w:t xml:space="preserve"> </w:t>
            </w:r>
            <w:r w:rsidR="00921472" w:rsidRPr="00921472">
              <w:rPr>
                <w:rFonts w:ascii="Arial" w:hAnsi="Arial" w:cs="Arial"/>
                <w:bCs/>
                <w:szCs w:val="22"/>
              </w:rPr>
              <w:t>Supporting information for addition of LTE SSAC ACB per PLMN test case 13.5.2c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481AB" w14:textId="77777777" w:rsidR="004B7146" w:rsidRDefault="004B7146">
      <w:r>
        <w:separator/>
      </w:r>
    </w:p>
  </w:endnote>
  <w:endnote w:type="continuationSeparator" w:id="0">
    <w:p w14:paraId="0EC3B751" w14:textId="77777777" w:rsidR="004B7146" w:rsidRDefault="004B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29E45" w14:textId="77777777" w:rsidR="004B7146" w:rsidRDefault="004B7146">
      <w:r>
        <w:separator/>
      </w:r>
    </w:p>
  </w:footnote>
  <w:footnote w:type="continuationSeparator" w:id="0">
    <w:p w14:paraId="55305EAB" w14:textId="77777777" w:rsidR="004B7146" w:rsidRDefault="004B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Content>
                            <w:p w14:paraId="21F00EA1" w14:textId="0A308EB7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Content>
                      <w:p w14:paraId="21F00EA1" w14:textId="0A308EB7" w:rsidR="00E065C7" w:rsidRPr="00A11327" w:rsidRDefault="00A60A4E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3D76" w14:textId="4A88C9AD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DDA4B" wp14:editId="349C77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12B208C" w14:textId="57E4D2C0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DDA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12B208C" w14:textId="57E4D2C0" w:rsidR="00E065C7" w:rsidRPr="00A11327" w:rsidRDefault="00A60A4E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Content>
                            <w:p w14:paraId="5A4CCC9B" w14:textId="2C06425D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Content>
                      <w:p w14:paraId="5A4CCC9B" w14:textId="2C06425D" w:rsidR="00E065C7" w:rsidRPr="00A11327" w:rsidRDefault="00A60A4E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Content>
                            <w:p w14:paraId="5D954244" w14:textId="369C7D77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Content>
                      <w:p w14:paraId="5D954244" w14:textId="369C7D77" w:rsidR="00E065C7" w:rsidRPr="00A11327" w:rsidRDefault="00A60A4E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CE61B28" w:rsidR="00695808" w:rsidRDefault="00695808">
    <w:pPr>
      <w:pStyle w:val="Header"/>
      <w:tabs>
        <w:tab w:val="right" w:pos="9639"/>
      </w:tabs>
    </w:pPr>
    <w:r>
      <w:tab/>
    </w:r>
    <w:r w:rsidR="00E065C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AC8A99" wp14:editId="704DEA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94516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50086260"/>
                          </w:sdtPr>
                          <w:sdtContent>
                            <w:p w14:paraId="60B91543" w14:textId="47A0423F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AC8A9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50086260"/>
                    </w:sdtPr>
                    <w:sdtContent>
                      <w:p w14:paraId="60B91543" w14:textId="47A0423F" w:rsidR="00E065C7" w:rsidRPr="00A11327" w:rsidRDefault="00A60A4E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Content>
                            <w:p w14:paraId="6F5F4BD9" w14:textId="597F5822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Content>
                      <w:p w14:paraId="6F5F4BD9" w14:textId="597F5822" w:rsidR="00E065C7" w:rsidRPr="00A11327" w:rsidRDefault="00A60A4E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CA1"/>
    <w:multiLevelType w:val="hybridMultilevel"/>
    <w:tmpl w:val="04BE5A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2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4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3" w15:restartNumberingAfterBreak="0">
    <w:nsid w:val="572D18EB"/>
    <w:multiLevelType w:val="hybridMultilevel"/>
    <w:tmpl w:val="6BECD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7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8"/>
  </w:num>
  <w:num w:numId="4" w16cid:durableId="1666471321">
    <w:abstractNumId w:val="5"/>
  </w:num>
  <w:num w:numId="5" w16cid:durableId="984312953">
    <w:abstractNumId w:val="4"/>
  </w:num>
  <w:num w:numId="6" w16cid:durableId="989552005">
    <w:abstractNumId w:val="1"/>
  </w:num>
  <w:num w:numId="7" w16cid:durableId="2124298790">
    <w:abstractNumId w:val="3"/>
  </w:num>
  <w:num w:numId="8" w16cid:durableId="1801343860">
    <w:abstractNumId w:val="12"/>
  </w:num>
  <w:num w:numId="9" w16cid:durableId="551385565">
    <w:abstractNumId w:val="16"/>
  </w:num>
  <w:num w:numId="10" w16cid:durableId="738020649">
    <w:abstractNumId w:val="15"/>
  </w:num>
  <w:num w:numId="11" w16cid:durableId="318584024">
    <w:abstractNumId w:val="17"/>
  </w:num>
  <w:num w:numId="12" w16cid:durableId="2141068477">
    <w:abstractNumId w:val="9"/>
  </w:num>
  <w:num w:numId="13" w16cid:durableId="325939439">
    <w:abstractNumId w:val="13"/>
  </w:num>
  <w:num w:numId="14" w16cid:durableId="436220697">
    <w:abstractNumId w:val="7"/>
  </w:num>
  <w:num w:numId="15" w16cid:durableId="681712330">
    <w:abstractNumId w:val="14"/>
  </w:num>
  <w:num w:numId="16" w16cid:durableId="1687445420">
    <w:abstractNumId w:val="10"/>
  </w:num>
  <w:num w:numId="17" w16cid:durableId="1930237162">
    <w:abstractNumId w:val="6"/>
  </w:num>
  <w:num w:numId="18" w16cid:durableId="1397556377">
    <w:abstractNumId w:val="2"/>
  </w:num>
  <w:num w:numId="19" w16cid:durableId="59212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86"/>
    <w:rsid w:val="000425B2"/>
    <w:rsid w:val="00070E09"/>
    <w:rsid w:val="00071039"/>
    <w:rsid w:val="00075351"/>
    <w:rsid w:val="000A6394"/>
    <w:rsid w:val="000A6E44"/>
    <w:rsid w:val="000B45BF"/>
    <w:rsid w:val="000B7FED"/>
    <w:rsid w:val="000C038A"/>
    <w:rsid w:val="000C3BDF"/>
    <w:rsid w:val="000C6598"/>
    <w:rsid w:val="000D44B3"/>
    <w:rsid w:val="000E08B8"/>
    <w:rsid w:val="00102805"/>
    <w:rsid w:val="00110714"/>
    <w:rsid w:val="00131175"/>
    <w:rsid w:val="00145D43"/>
    <w:rsid w:val="00157426"/>
    <w:rsid w:val="0016001B"/>
    <w:rsid w:val="0016038C"/>
    <w:rsid w:val="0017050E"/>
    <w:rsid w:val="00176C8E"/>
    <w:rsid w:val="00182E2A"/>
    <w:rsid w:val="00192C46"/>
    <w:rsid w:val="00197155"/>
    <w:rsid w:val="001A08B3"/>
    <w:rsid w:val="001A240B"/>
    <w:rsid w:val="001A252F"/>
    <w:rsid w:val="001A7B60"/>
    <w:rsid w:val="001B5058"/>
    <w:rsid w:val="001B52F0"/>
    <w:rsid w:val="001B7A65"/>
    <w:rsid w:val="001C38C4"/>
    <w:rsid w:val="001C744C"/>
    <w:rsid w:val="001D1AF4"/>
    <w:rsid w:val="001E41F3"/>
    <w:rsid w:val="001E63F1"/>
    <w:rsid w:val="002142C6"/>
    <w:rsid w:val="002159F4"/>
    <w:rsid w:val="00215C5C"/>
    <w:rsid w:val="00224FA0"/>
    <w:rsid w:val="0023735A"/>
    <w:rsid w:val="0025064D"/>
    <w:rsid w:val="0026004D"/>
    <w:rsid w:val="0026060E"/>
    <w:rsid w:val="002640DD"/>
    <w:rsid w:val="00275D12"/>
    <w:rsid w:val="00284FEB"/>
    <w:rsid w:val="002860C4"/>
    <w:rsid w:val="00286C01"/>
    <w:rsid w:val="002A0A14"/>
    <w:rsid w:val="002A3538"/>
    <w:rsid w:val="002B5741"/>
    <w:rsid w:val="002E1724"/>
    <w:rsid w:val="002E44A4"/>
    <w:rsid w:val="002E472E"/>
    <w:rsid w:val="00305409"/>
    <w:rsid w:val="003138C6"/>
    <w:rsid w:val="003548EB"/>
    <w:rsid w:val="00354CC7"/>
    <w:rsid w:val="003609EF"/>
    <w:rsid w:val="0036231A"/>
    <w:rsid w:val="003730B3"/>
    <w:rsid w:val="00374DD4"/>
    <w:rsid w:val="003779CB"/>
    <w:rsid w:val="003A254D"/>
    <w:rsid w:val="003A2C85"/>
    <w:rsid w:val="003C11AB"/>
    <w:rsid w:val="003E1A36"/>
    <w:rsid w:val="003E7B56"/>
    <w:rsid w:val="003F17A1"/>
    <w:rsid w:val="00410371"/>
    <w:rsid w:val="004242F1"/>
    <w:rsid w:val="004441C9"/>
    <w:rsid w:val="00462C05"/>
    <w:rsid w:val="00470E94"/>
    <w:rsid w:val="004B6E83"/>
    <w:rsid w:val="004B7146"/>
    <w:rsid w:val="004B75B7"/>
    <w:rsid w:val="004C2EC8"/>
    <w:rsid w:val="004D58DD"/>
    <w:rsid w:val="004D728A"/>
    <w:rsid w:val="004E44B6"/>
    <w:rsid w:val="005141D9"/>
    <w:rsid w:val="0051580D"/>
    <w:rsid w:val="00547111"/>
    <w:rsid w:val="005674C0"/>
    <w:rsid w:val="0057624F"/>
    <w:rsid w:val="0058196B"/>
    <w:rsid w:val="00582BBE"/>
    <w:rsid w:val="00592D74"/>
    <w:rsid w:val="005D3282"/>
    <w:rsid w:val="005E2C44"/>
    <w:rsid w:val="00621188"/>
    <w:rsid w:val="006245DD"/>
    <w:rsid w:val="006257ED"/>
    <w:rsid w:val="00640B2F"/>
    <w:rsid w:val="00653DE4"/>
    <w:rsid w:val="00665C47"/>
    <w:rsid w:val="0067367E"/>
    <w:rsid w:val="00695808"/>
    <w:rsid w:val="006B46FB"/>
    <w:rsid w:val="006C6852"/>
    <w:rsid w:val="006D553A"/>
    <w:rsid w:val="006E21FB"/>
    <w:rsid w:val="006F1699"/>
    <w:rsid w:val="00726077"/>
    <w:rsid w:val="0073255D"/>
    <w:rsid w:val="00740115"/>
    <w:rsid w:val="00790E02"/>
    <w:rsid w:val="00792342"/>
    <w:rsid w:val="007977A8"/>
    <w:rsid w:val="007A0B15"/>
    <w:rsid w:val="007B1654"/>
    <w:rsid w:val="007B512A"/>
    <w:rsid w:val="007C2097"/>
    <w:rsid w:val="007D6A07"/>
    <w:rsid w:val="007F7259"/>
    <w:rsid w:val="008040A8"/>
    <w:rsid w:val="00825255"/>
    <w:rsid w:val="008279FA"/>
    <w:rsid w:val="008325A2"/>
    <w:rsid w:val="008529CE"/>
    <w:rsid w:val="008626E7"/>
    <w:rsid w:val="0086433F"/>
    <w:rsid w:val="00870EE7"/>
    <w:rsid w:val="00875860"/>
    <w:rsid w:val="008863B9"/>
    <w:rsid w:val="008A45A6"/>
    <w:rsid w:val="008C4163"/>
    <w:rsid w:val="008C5668"/>
    <w:rsid w:val="008C5938"/>
    <w:rsid w:val="008D3CCC"/>
    <w:rsid w:val="008E0A17"/>
    <w:rsid w:val="008F3789"/>
    <w:rsid w:val="008F686C"/>
    <w:rsid w:val="009148DE"/>
    <w:rsid w:val="00921472"/>
    <w:rsid w:val="009232A8"/>
    <w:rsid w:val="009349C0"/>
    <w:rsid w:val="00941E30"/>
    <w:rsid w:val="00952C19"/>
    <w:rsid w:val="009531B0"/>
    <w:rsid w:val="0097377D"/>
    <w:rsid w:val="009741B3"/>
    <w:rsid w:val="009777D9"/>
    <w:rsid w:val="009843DA"/>
    <w:rsid w:val="00991B88"/>
    <w:rsid w:val="009A0C3B"/>
    <w:rsid w:val="009A5753"/>
    <w:rsid w:val="009A579D"/>
    <w:rsid w:val="009B16EE"/>
    <w:rsid w:val="009E3297"/>
    <w:rsid w:val="009F734F"/>
    <w:rsid w:val="00A1188A"/>
    <w:rsid w:val="00A219AE"/>
    <w:rsid w:val="00A246B6"/>
    <w:rsid w:val="00A47E70"/>
    <w:rsid w:val="00A504C0"/>
    <w:rsid w:val="00A50CF0"/>
    <w:rsid w:val="00A60A4E"/>
    <w:rsid w:val="00A7671C"/>
    <w:rsid w:val="00A84AE2"/>
    <w:rsid w:val="00AA2CBC"/>
    <w:rsid w:val="00AB2134"/>
    <w:rsid w:val="00AB4E57"/>
    <w:rsid w:val="00AC5820"/>
    <w:rsid w:val="00AD1CD8"/>
    <w:rsid w:val="00AD4102"/>
    <w:rsid w:val="00B0517F"/>
    <w:rsid w:val="00B100C1"/>
    <w:rsid w:val="00B14615"/>
    <w:rsid w:val="00B258BB"/>
    <w:rsid w:val="00B31085"/>
    <w:rsid w:val="00B46473"/>
    <w:rsid w:val="00B67B97"/>
    <w:rsid w:val="00B86721"/>
    <w:rsid w:val="00B968C8"/>
    <w:rsid w:val="00BA3EC5"/>
    <w:rsid w:val="00BA51D9"/>
    <w:rsid w:val="00BB5DFC"/>
    <w:rsid w:val="00BB7AE5"/>
    <w:rsid w:val="00BD279D"/>
    <w:rsid w:val="00BD6BB8"/>
    <w:rsid w:val="00BF6CD3"/>
    <w:rsid w:val="00C31443"/>
    <w:rsid w:val="00C357A5"/>
    <w:rsid w:val="00C55731"/>
    <w:rsid w:val="00C66BA2"/>
    <w:rsid w:val="00C743BA"/>
    <w:rsid w:val="00C7518F"/>
    <w:rsid w:val="00C870F6"/>
    <w:rsid w:val="00C907B5"/>
    <w:rsid w:val="00C93C2A"/>
    <w:rsid w:val="00C95985"/>
    <w:rsid w:val="00C95FAC"/>
    <w:rsid w:val="00C963FB"/>
    <w:rsid w:val="00CB4344"/>
    <w:rsid w:val="00CC5026"/>
    <w:rsid w:val="00CC68D0"/>
    <w:rsid w:val="00CE6E65"/>
    <w:rsid w:val="00D03F9A"/>
    <w:rsid w:val="00D06D51"/>
    <w:rsid w:val="00D1049C"/>
    <w:rsid w:val="00D109FB"/>
    <w:rsid w:val="00D24991"/>
    <w:rsid w:val="00D25DF2"/>
    <w:rsid w:val="00D26CB8"/>
    <w:rsid w:val="00D454F7"/>
    <w:rsid w:val="00D50255"/>
    <w:rsid w:val="00D61D2B"/>
    <w:rsid w:val="00D66520"/>
    <w:rsid w:val="00D81AB0"/>
    <w:rsid w:val="00D83942"/>
    <w:rsid w:val="00D84AE9"/>
    <w:rsid w:val="00D9124E"/>
    <w:rsid w:val="00DA403C"/>
    <w:rsid w:val="00DA51B5"/>
    <w:rsid w:val="00DC319E"/>
    <w:rsid w:val="00DE34CF"/>
    <w:rsid w:val="00E065C7"/>
    <w:rsid w:val="00E13F3D"/>
    <w:rsid w:val="00E20CC1"/>
    <w:rsid w:val="00E34898"/>
    <w:rsid w:val="00EB09B7"/>
    <w:rsid w:val="00EC2D33"/>
    <w:rsid w:val="00EC6E63"/>
    <w:rsid w:val="00EE7D7C"/>
    <w:rsid w:val="00F25D98"/>
    <w:rsid w:val="00F300FB"/>
    <w:rsid w:val="00F369B3"/>
    <w:rsid w:val="00F370D2"/>
    <w:rsid w:val="00F46E0D"/>
    <w:rsid w:val="00F53CF9"/>
    <w:rsid w:val="00F76599"/>
    <w:rsid w:val="00F93C80"/>
    <w:rsid w:val="00FA22FE"/>
    <w:rsid w:val="00FB42A6"/>
    <w:rsid w:val="00FB5708"/>
    <w:rsid w:val="00FB6386"/>
    <w:rsid w:val="00FD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E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4B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14</Pages>
  <Words>3897</Words>
  <Characters>22215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1900-01-01T00:00:00Z</cp:lastPrinted>
  <dcterms:created xsi:type="dcterms:W3CDTF">2025-03-25T16:32:00Z</dcterms:created>
  <dcterms:modified xsi:type="dcterms:W3CDTF">2025-03-31T15:28:00Z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2025-03-25T11:25:50Z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885dd73e-5d25-4254-9b87-eed55689b79a</vt:lpwstr>
  </property>
  <property fmtid="{D5CDD505-2E9C-101B-9397-08002B2CF9AE}" pid="27" name="MSIP_Label_9764cdcd-3664-4d05-9615-7cbf65a4f0a8_ContentBits">
    <vt:lpwstr>0</vt:lpwstr>
  </property>
</Properties>
</file>