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D2969" w14:textId="77777777" w:rsidR="00C10691" w:rsidRDefault="00C10691" w:rsidP="00C1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R5s250057</w:t>
        </w:r>
      </w:fldSimple>
    </w:p>
    <w:p w14:paraId="10AA8A6C" w14:textId="77777777" w:rsidR="00C10691" w:rsidRDefault="00C10691" w:rsidP="00C106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691" w14:paraId="33285E36" w14:textId="77777777" w:rsidTr="00907F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D0C93" w14:textId="77777777" w:rsidR="00C10691" w:rsidRDefault="00C10691" w:rsidP="0090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691" w14:paraId="25EE4851" w14:textId="77777777" w:rsidTr="00907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30C5E" w14:textId="77777777" w:rsidR="00C10691" w:rsidRDefault="00C10691" w:rsidP="0090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691" w14:paraId="1350BAE1" w14:textId="77777777" w:rsidTr="00907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920EB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0D82BFDA" w14:textId="77777777" w:rsidTr="00907F22">
        <w:tc>
          <w:tcPr>
            <w:tcW w:w="142" w:type="dxa"/>
            <w:tcBorders>
              <w:left w:val="single" w:sz="4" w:space="0" w:color="auto"/>
            </w:tcBorders>
          </w:tcPr>
          <w:p w14:paraId="1B1E059C" w14:textId="77777777" w:rsidR="00C10691" w:rsidRDefault="00C10691" w:rsidP="0090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C9EA2A" w14:textId="77777777" w:rsidR="00C10691" w:rsidRPr="00410371" w:rsidRDefault="00C10691" w:rsidP="0090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2294BD1" w14:textId="77777777" w:rsidR="00C10691" w:rsidRDefault="00C10691" w:rsidP="0090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E3C63" w14:textId="77777777" w:rsidR="00C10691" w:rsidRPr="00410371" w:rsidRDefault="00C10691" w:rsidP="00907F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4883</w:t>
              </w:r>
            </w:fldSimple>
          </w:p>
        </w:tc>
        <w:tc>
          <w:tcPr>
            <w:tcW w:w="709" w:type="dxa"/>
          </w:tcPr>
          <w:p w14:paraId="256F62EF" w14:textId="77777777" w:rsidR="00C10691" w:rsidRDefault="00C10691" w:rsidP="0090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32170" w14:textId="77777777" w:rsidR="00C10691" w:rsidRPr="00410371" w:rsidRDefault="00C10691" w:rsidP="0090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96A03C" w14:textId="77777777" w:rsidR="00C10691" w:rsidRDefault="00C10691" w:rsidP="0090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E1E86" w14:textId="77777777" w:rsidR="00C10691" w:rsidRPr="00410371" w:rsidRDefault="00C10691" w:rsidP="0090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5D6EA" w14:textId="77777777" w:rsidR="00C10691" w:rsidRDefault="00C10691" w:rsidP="00907F22">
            <w:pPr>
              <w:pStyle w:val="CRCoverPage"/>
              <w:spacing w:after="0"/>
              <w:rPr>
                <w:noProof/>
              </w:rPr>
            </w:pPr>
          </w:p>
        </w:tc>
      </w:tr>
      <w:tr w:rsidR="00C10691" w14:paraId="5D6B50AF" w14:textId="77777777" w:rsidTr="00907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6D6CC" w14:textId="77777777" w:rsidR="00C10691" w:rsidRDefault="00C10691" w:rsidP="00907F22">
            <w:pPr>
              <w:pStyle w:val="CRCoverPage"/>
              <w:spacing w:after="0"/>
              <w:rPr>
                <w:noProof/>
              </w:rPr>
            </w:pPr>
          </w:p>
        </w:tc>
      </w:tr>
      <w:tr w:rsidR="00C10691" w14:paraId="0C71BD25" w14:textId="77777777" w:rsidTr="00907F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033E16" w14:textId="77777777" w:rsidR="00C10691" w:rsidRPr="00F25D98" w:rsidRDefault="00C10691" w:rsidP="0090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691" w14:paraId="656B0498" w14:textId="77777777" w:rsidTr="00907F22">
        <w:tc>
          <w:tcPr>
            <w:tcW w:w="9641" w:type="dxa"/>
            <w:gridSpan w:val="9"/>
          </w:tcPr>
          <w:p w14:paraId="0271DE55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C3162" w14:textId="77777777" w:rsidR="00C10691" w:rsidRDefault="00C10691" w:rsidP="00C106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691" w14:paraId="3DF4CD43" w14:textId="77777777" w:rsidTr="00907F22">
        <w:tc>
          <w:tcPr>
            <w:tcW w:w="2835" w:type="dxa"/>
          </w:tcPr>
          <w:p w14:paraId="641F583D" w14:textId="77777777" w:rsidR="00C10691" w:rsidRDefault="00C10691" w:rsidP="0090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88FB9F" w14:textId="77777777" w:rsidR="00C10691" w:rsidRDefault="00C10691" w:rsidP="0090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9C5FA" w14:textId="77777777" w:rsidR="00C10691" w:rsidRDefault="00C10691" w:rsidP="0090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9CB8AD" w14:textId="77777777" w:rsidR="00C10691" w:rsidRDefault="00C10691" w:rsidP="0090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588CF" w14:textId="77777777" w:rsidR="00C10691" w:rsidRDefault="00C10691" w:rsidP="0090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3E3D5F" w14:textId="77777777" w:rsidR="00C10691" w:rsidRDefault="00C10691" w:rsidP="0090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54CFC" w14:textId="77777777" w:rsidR="00C10691" w:rsidRDefault="00C10691" w:rsidP="0090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2759D5" w14:textId="77777777" w:rsidR="00C10691" w:rsidRDefault="00C10691" w:rsidP="0090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E04A3" w14:textId="77777777" w:rsidR="00C10691" w:rsidRDefault="00C10691" w:rsidP="0090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35A54" w14:textId="77777777" w:rsidR="00C10691" w:rsidRDefault="00C10691" w:rsidP="00C106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691" w14:paraId="3411F426" w14:textId="77777777" w:rsidTr="00907F22">
        <w:tc>
          <w:tcPr>
            <w:tcW w:w="9640" w:type="dxa"/>
            <w:gridSpan w:val="11"/>
          </w:tcPr>
          <w:p w14:paraId="2B5D444C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3BAD1225" w14:textId="77777777" w:rsidTr="00907F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D015CB" w14:textId="77777777" w:rsidR="00C10691" w:rsidRDefault="00C10691" w:rsidP="0090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0EB3B" w14:textId="77777777" w:rsidR="00C10691" w:rsidRDefault="00C10691" w:rsidP="0090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testcases 22.3.1.3 and 22.3.1.4</w:t>
              </w:r>
            </w:fldSimple>
          </w:p>
        </w:tc>
      </w:tr>
      <w:tr w:rsidR="00C10691" w14:paraId="396B1230" w14:textId="77777777" w:rsidTr="00907F22">
        <w:tc>
          <w:tcPr>
            <w:tcW w:w="1843" w:type="dxa"/>
            <w:tcBorders>
              <w:left w:val="single" w:sz="4" w:space="0" w:color="auto"/>
            </w:tcBorders>
          </w:tcPr>
          <w:p w14:paraId="799DFBDD" w14:textId="77777777" w:rsidR="00C10691" w:rsidRDefault="00C10691" w:rsidP="0090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4591A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64EFE359" w14:textId="77777777" w:rsidTr="00907F22">
        <w:tc>
          <w:tcPr>
            <w:tcW w:w="1843" w:type="dxa"/>
            <w:tcBorders>
              <w:left w:val="single" w:sz="4" w:space="0" w:color="auto"/>
            </w:tcBorders>
          </w:tcPr>
          <w:p w14:paraId="5BA589D0" w14:textId="77777777" w:rsidR="00C10691" w:rsidRDefault="00C10691" w:rsidP="0090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4CA40" w14:textId="77777777" w:rsidR="00C10691" w:rsidRDefault="00C10691" w:rsidP="0090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10691" w14:paraId="076B4F0E" w14:textId="77777777" w:rsidTr="00907F22">
        <w:tc>
          <w:tcPr>
            <w:tcW w:w="1843" w:type="dxa"/>
            <w:tcBorders>
              <w:left w:val="single" w:sz="4" w:space="0" w:color="auto"/>
            </w:tcBorders>
          </w:tcPr>
          <w:p w14:paraId="61F1AEF6" w14:textId="77777777" w:rsidR="00C10691" w:rsidRDefault="00C10691" w:rsidP="0090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20736" w14:textId="07282779" w:rsidR="00C10691" w:rsidRDefault="00C10691" w:rsidP="00907F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10691" w14:paraId="364B3702" w14:textId="77777777" w:rsidTr="00907F22">
        <w:tc>
          <w:tcPr>
            <w:tcW w:w="1843" w:type="dxa"/>
            <w:tcBorders>
              <w:left w:val="single" w:sz="4" w:space="0" w:color="auto"/>
            </w:tcBorders>
          </w:tcPr>
          <w:p w14:paraId="3AC4748C" w14:textId="77777777" w:rsidR="00C10691" w:rsidRDefault="00C10691" w:rsidP="0090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7FBFF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7AF889B4" w14:textId="77777777" w:rsidTr="00907F22">
        <w:tc>
          <w:tcPr>
            <w:tcW w:w="1843" w:type="dxa"/>
            <w:tcBorders>
              <w:left w:val="single" w:sz="4" w:space="0" w:color="auto"/>
            </w:tcBorders>
          </w:tcPr>
          <w:p w14:paraId="7E8A2B9A" w14:textId="77777777" w:rsidR="00C10691" w:rsidRDefault="00C10691" w:rsidP="0090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7B805" w14:textId="77777777" w:rsidR="00C10691" w:rsidRDefault="00C10691" w:rsidP="0090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B6212" w14:textId="77777777" w:rsidR="00C10691" w:rsidRDefault="00C10691" w:rsidP="0090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E269A" w14:textId="77777777" w:rsidR="00C10691" w:rsidRDefault="00C10691" w:rsidP="0090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BC887" w14:textId="77777777" w:rsidR="00C10691" w:rsidRDefault="00C10691" w:rsidP="0090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C10691" w14:paraId="27434831" w14:textId="77777777" w:rsidTr="00907F22">
        <w:tc>
          <w:tcPr>
            <w:tcW w:w="1843" w:type="dxa"/>
            <w:tcBorders>
              <w:left w:val="single" w:sz="4" w:space="0" w:color="auto"/>
            </w:tcBorders>
          </w:tcPr>
          <w:p w14:paraId="2BC7B41B" w14:textId="77777777" w:rsidR="00C10691" w:rsidRDefault="00C10691" w:rsidP="0090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53113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86166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CD4213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6C9955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66B34AD0" w14:textId="77777777" w:rsidTr="00907F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55272" w14:textId="77777777" w:rsidR="00C10691" w:rsidRDefault="00C10691" w:rsidP="0090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A8C6AB" w14:textId="77777777" w:rsidR="00C10691" w:rsidRDefault="00C10691" w:rsidP="00907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A4D24" w14:textId="77777777" w:rsidR="00C10691" w:rsidRDefault="00C10691" w:rsidP="0090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E0857" w14:textId="77777777" w:rsidR="00C10691" w:rsidRDefault="00C10691" w:rsidP="0090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2B629" w14:textId="77777777" w:rsidR="00C10691" w:rsidRDefault="00C10691" w:rsidP="0090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10691" w14:paraId="38FC0940" w14:textId="77777777" w:rsidTr="00907F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9FA96" w14:textId="77777777" w:rsidR="00C10691" w:rsidRDefault="00C10691" w:rsidP="0090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1F0AFC" w14:textId="77777777" w:rsidR="00C10691" w:rsidRDefault="00C10691" w:rsidP="00907F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52BC2" w14:textId="77777777" w:rsidR="00C10691" w:rsidRDefault="00C10691" w:rsidP="0090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C6C86" w14:textId="77777777" w:rsidR="00C10691" w:rsidRPr="007C2097" w:rsidRDefault="00C10691" w:rsidP="00907F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691" w14:paraId="0395DE2C" w14:textId="77777777" w:rsidTr="00907F22">
        <w:tc>
          <w:tcPr>
            <w:tcW w:w="1843" w:type="dxa"/>
          </w:tcPr>
          <w:p w14:paraId="37FBBB69" w14:textId="77777777" w:rsidR="00C10691" w:rsidRDefault="00C10691" w:rsidP="0090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5178D8" w14:textId="77777777" w:rsidR="00C10691" w:rsidRDefault="00C10691" w:rsidP="0090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3A1AFAA8" w14:textId="77777777" w:rsidTr="00907F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90073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F3AC" w14:textId="61C2F375" w:rsidR="00C10691" w:rsidRDefault="00C10691" w:rsidP="00C1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For NB-IoT NTN, Koffset needs to be </w:t>
            </w:r>
            <w:proofErr w:type="gramStart"/>
            <w:r>
              <w:rPr>
                <w:rFonts w:cs="Arial"/>
                <w:lang w:eastAsia="en-GB"/>
              </w:rPr>
              <w:t>taken into account</w:t>
            </w:r>
            <w:proofErr w:type="gramEnd"/>
            <w:r>
              <w:rPr>
                <w:rFonts w:cs="Arial"/>
                <w:lang w:eastAsia="en-GB"/>
              </w:rPr>
              <w:t xml:space="preserve"> to ensure the RLC STATUS PDU is received by UE and then SS transmits MAC PDU.This change was covered in R5s240706 for Steps 7A/8 of test case 22.3.1.4 but is required in several places for test case 22.3.1.3 and 22.3.1.4</w:t>
            </w:r>
          </w:p>
        </w:tc>
      </w:tr>
      <w:tr w:rsidR="00C10691" w14:paraId="5DBE6C89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ECB75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2BD6" w14:textId="77777777" w:rsidR="00C10691" w:rsidRDefault="00C10691" w:rsidP="00C1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116FB734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9BA8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2A97F" w14:textId="77777777" w:rsidR="00C10691" w:rsidRPr="006D55BC" w:rsidRDefault="00C10691" w:rsidP="00C1069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Pr="006D55BC">
              <w:rPr>
                <w:rFonts w:cs="Arial"/>
                <w:lang w:eastAsia="en-GB"/>
              </w:rPr>
              <w:t>f_Delay(int2float(f_NBIOT_NTN_Get_T_NTNoffset(v_CellId))/500.0)</w:t>
            </w:r>
          </w:p>
          <w:p w14:paraId="2E9E7EB5" w14:textId="742D2661" w:rsidR="00C10691" w:rsidRDefault="00C10691" w:rsidP="00C1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After several steps in both the test cases</w:t>
            </w:r>
          </w:p>
        </w:tc>
      </w:tr>
      <w:tr w:rsidR="00C10691" w14:paraId="13EFA2DD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0A61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EDF77" w14:textId="77777777" w:rsidR="00C10691" w:rsidRDefault="00C10691" w:rsidP="00C1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7C4C2CF0" w14:textId="77777777" w:rsidTr="00907F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7A876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AF34" w14:textId="03264EC1" w:rsidR="00C10691" w:rsidRDefault="00C10691" w:rsidP="00C1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C10691" w14:paraId="276E0CCC" w14:textId="77777777" w:rsidTr="00907F22">
        <w:tc>
          <w:tcPr>
            <w:tcW w:w="2694" w:type="dxa"/>
            <w:gridSpan w:val="2"/>
          </w:tcPr>
          <w:p w14:paraId="1164E53B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ACD97" w14:textId="77777777" w:rsidR="00C10691" w:rsidRDefault="00C10691" w:rsidP="00C1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06490202" w14:textId="77777777" w:rsidTr="00907F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EDBA03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5DF02" w14:textId="6FA7EACC" w:rsidR="00C10691" w:rsidRDefault="00C10691" w:rsidP="00C1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22.3.1.3 and 22.3.1.4</w:t>
            </w:r>
          </w:p>
        </w:tc>
      </w:tr>
      <w:tr w:rsidR="00C10691" w14:paraId="5F31E85F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EB5A2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AD674" w14:textId="77777777" w:rsidR="00C10691" w:rsidRDefault="00C10691" w:rsidP="00C1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91" w14:paraId="7A2AFD75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C6240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EDA5" w14:textId="77777777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695DB" w14:textId="77777777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FADE7" w14:textId="77777777" w:rsidR="00C10691" w:rsidRDefault="00C10691" w:rsidP="00C1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F4B5C" w14:textId="77777777" w:rsidR="00C10691" w:rsidRDefault="00C10691" w:rsidP="00C1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691" w14:paraId="6FB5E039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A6711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0D0DD" w14:textId="77777777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99863" w14:textId="51AC0C67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7C93C" w14:textId="77777777" w:rsidR="00C10691" w:rsidRDefault="00C10691" w:rsidP="00C1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FD045" w14:textId="2A7EF126" w:rsidR="00C10691" w:rsidRDefault="00C10691" w:rsidP="00C1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691" w14:paraId="20C039BE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7DFF9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81146" w14:textId="77777777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B7EA6" w14:textId="5064B30B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8671" w14:textId="77777777" w:rsidR="00C10691" w:rsidRDefault="00C10691" w:rsidP="00C1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05241" w14:textId="62F60E60" w:rsidR="00C10691" w:rsidRDefault="00C10691" w:rsidP="00C1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691" w14:paraId="6E18FAB5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3F55C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7AE7" w14:textId="77777777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B767" w14:textId="42358EDA" w:rsidR="00C10691" w:rsidRDefault="00C10691" w:rsidP="00C1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BA8D5" w14:textId="77777777" w:rsidR="00C10691" w:rsidRDefault="00C10691" w:rsidP="00C1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8D8FB" w14:textId="14927555" w:rsidR="00C10691" w:rsidRDefault="00C10691" w:rsidP="00C1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691" w14:paraId="43DF3617" w14:textId="77777777" w:rsidTr="00907F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6F6AD" w14:textId="77777777" w:rsidR="00C10691" w:rsidRDefault="00C10691" w:rsidP="00C106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22DAD" w14:textId="77777777" w:rsidR="00C10691" w:rsidRDefault="00C10691" w:rsidP="00C10691">
            <w:pPr>
              <w:pStyle w:val="CRCoverPage"/>
              <w:spacing w:after="0"/>
              <w:rPr>
                <w:noProof/>
              </w:rPr>
            </w:pPr>
          </w:p>
        </w:tc>
      </w:tr>
      <w:tr w:rsidR="00C10691" w14:paraId="327C06AA" w14:textId="77777777" w:rsidTr="00907F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AEDF0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70B5F" w14:textId="77777777" w:rsidR="00C10691" w:rsidRDefault="00C10691" w:rsidP="00C10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691" w:rsidRPr="008863B9" w14:paraId="0E088E9E" w14:textId="77777777" w:rsidTr="00907F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888B7" w14:textId="77777777" w:rsidR="00C10691" w:rsidRPr="008863B9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41AFF8" w14:textId="77777777" w:rsidR="00C10691" w:rsidRPr="008863B9" w:rsidRDefault="00C10691" w:rsidP="00C106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691" w14:paraId="7F291FE8" w14:textId="77777777" w:rsidTr="00907F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40ED9" w14:textId="77777777" w:rsidR="00C10691" w:rsidRDefault="00C10691" w:rsidP="00C1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A97AA" w14:textId="77777777" w:rsidR="00C10691" w:rsidRDefault="00C10691" w:rsidP="00C10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CAB4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B302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8E29" w14:textId="77777777" w:rsidR="009478EE" w:rsidRDefault="009478EE" w:rsidP="009478EE">
      <w:pPr>
        <w:rPr>
          <w:noProof/>
        </w:rPr>
      </w:pPr>
    </w:p>
    <w:p w14:paraId="2C6686A6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89739188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02A74E24" w14:textId="1CE64AD3" w:rsidR="00900682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0682" w:rsidRPr="00C97CCE">
        <w:rPr>
          <w:rFonts w:ascii="Arial" w:hAnsi="Arial" w:cs="Arial"/>
          <w:iCs/>
        </w:rPr>
        <w:t>Table of Contents</w:t>
      </w:r>
      <w:r w:rsidR="00900682">
        <w:tab/>
      </w:r>
      <w:r w:rsidR="00900682">
        <w:fldChar w:fldCharType="begin"/>
      </w:r>
      <w:r w:rsidR="00900682">
        <w:instrText xml:space="preserve"> PAGEREF _Toc189739188 \h </w:instrText>
      </w:r>
      <w:r w:rsidR="00900682">
        <w:fldChar w:fldCharType="separate"/>
      </w:r>
      <w:r w:rsidR="00900682">
        <w:t>2</w:t>
      </w:r>
      <w:r w:rsidR="00900682">
        <w:fldChar w:fldCharType="end"/>
      </w:r>
    </w:p>
    <w:p w14:paraId="676D6350" w14:textId="5D7AFBCE" w:rsidR="00900682" w:rsidRDefault="0090068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97C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97C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_Toc189739189 \h </w:instrText>
      </w:r>
      <w:r>
        <w:fldChar w:fldCharType="separate"/>
      </w:r>
      <w:r>
        <w:t>2</w:t>
      </w:r>
      <w:r>
        <w:fldChar w:fldCharType="end"/>
      </w:r>
    </w:p>
    <w:p w14:paraId="6A87E2A8" w14:textId="5A96CF88" w:rsidR="00900682" w:rsidRDefault="0090068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97CC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97C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_Toc189739190 \h </w:instrText>
      </w:r>
      <w:r>
        <w:fldChar w:fldCharType="separate"/>
      </w:r>
      <w:r>
        <w:t>2</w:t>
      </w:r>
      <w:r>
        <w:fldChar w:fldCharType="end"/>
      </w:r>
    </w:p>
    <w:p w14:paraId="7A0F3BC4" w14:textId="1D14C23F" w:rsidR="00900682" w:rsidRDefault="0090068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97CC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97CCE">
        <w:rPr>
          <w:rFonts w:cs="Arial"/>
          <w:b/>
          <w:bCs/>
          <w:color w:val="000000"/>
          <w:lang w:val="en-US" w:eastAsia="en-GB"/>
        </w:rPr>
        <w:t>Change to the f_TC_22_3_1_3_NBIOT</w:t>
      </w:r>
      <w:r>
        <w:tab/>
      </w:r>
      <w:r>
        <w:fldChar w:fldCharType="begin"/>
      </w:r>
      <w:r>
        <w:instrText xml:space="preserve"> PAGEREF _Toc189739191 \h </w:instrText>
      </w:r>
      <w:r>
        <w:fldChar w:fldCharType="separate"/>
      </w:r>
      <w:r>
        <w:t>2</w:t>
      </w:r>
      <w:r>
        <w:fldChar w:fldCharType="end"/>
      </w:r>
    </w:p>
    <w:p w14:paraId="3574CE42" w14:textId="665CE664" w:rsidR="00900682" w:rsidRDefault="0090068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97CC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97CCE">
        <w:rPr>
          <w:rFonts w:cs="Arial"/>
          <w:b/>
          <w:bCs/>
          <w:color w:val="000000"/>
          <w:lang w:val="en-US" w:eastAsia="en-GB"/>
        </w:rPr>
        <w:t>Change to the f_TC_22_3_1_4_NBIOT</w:t>
      </w:r>
      <w:r>
        <w:tab/>
      </w:r>
      <w:r>
        <w:fldChar w:fldCharType="begin"/>
      </w:r>
      <w:r>
        <w:instrText xml:space="preserve"> PAGEREF _Toc189739192 \h </w:instrText>
      </w:r>
      <w:r>
        <w:fldChar w:fldCharType="separate"/>
      </w:r>
      <w:r>
        <w:t>11</w:t>
      </w:r>
      <w:r>
        <w:fldChar w:fldCharType="end"/>
      </w:r>
    </w:p>
    <w:p w14:paraId="6482FE88" w14:textId="5D197DC9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9739189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B81C6" w14:textId="131C10CB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10691">
        <w:rPr>
          <w:rFonts w:cs="Arial"/>
        </w:rPr>
        <w:t>4</w:t>
      </w:r>
      <w:r w:rsidRPr="00AF72A9">
        <w:rPr>
          <w:rFonts w:cs="Arial"/>
        </w:rPr>
        <w:t>wk</w:t>
      </w:r>
      <w:r w:rsidR="00C10691">
        <w:rPr>
          <w:rFonts w:cs="Arial"/>
        </w:rPr>
        <w:t>50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75E3EA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966F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37432B40" w14:textId="77777777" w:rsidR="007A73E5" w:rsidRDefault="007A73E5" w:rsidP="007A73E5">
      <w:pPr>
        <w:rPr>
          <w:b/>
          <w:sz w:val="24"/>
          <w:lang w:eastAsia="ja-JP"/>
        </w:rPr>
      </w:pPr>
    </w:p>
    <w:p w14:paraId="26DF0FB7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9739190"/>
      <w:r w:rsidRPr="00854C55">
        <w:rPr>
          <w:b/>
        </w:rPr>
        <w:t>Corrections required</w:t>
      </w:r>
      <w:bookmarkEnd w:id="21"/>
      <w:bookmarkEnd w:id="22"/>
      <w:bookmarkEnd w:id="23"/>
    </w:p>
    <w:p w14:paraId="566AB4AC" w14:textId="23D79A5A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973919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7C1A" w:rsidRPr="005E7C1A">
        <w:rPr>
          <w:rFonts w:cs="Arial"/>
          <w:b/>
          <w:bCs/>
          <w:color w:val="000000"/>
          <w:lang w:val="en-US" w:eastAsia="en-GB"/>
        </w:rPr>
        <w:t>f_TC_22_3_1_</w:t>
      </w:r>
      <w:r w:rsidR="00E37683">
        <w:rPr>
          <w:rFonts w:cs="Arial"/>
          <w:b/>
          <w:bCs/>
          <w:color w:val="000000"/>
          <w:lang w:val="en-US" w:eastAsia="en-GB"/>
        </w:rPr>
        <w:t>3</w:t>
      </w:r>
      <w:r w:rsidR="005E7C1A" w:rsidRPr="005E7C1A">
        <w:rPr>
          <w:rFonts w:cs="Arial"/>
          <w:b/>
          <w:bCs/>
          <w:color w:val="000000"/>
          <w:lang w:val="en-US" w:eastAsia="en-GB"/>
        </w:rPr>
        <w:t>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1257DA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87A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F30A" w14:textId="2D9719C0" w:rsidR="004A40D5" w:rsidRPr="00E13853" w:rsidRDefault="00E37683" w:rsidP="00206ED0">
            <w:pPr>
              <w:pStyle w:val="CRCoverPage"/>
              <w:spacing w:after="0"/>
              <w:rPr>
                <w:noProof/>
              </w:rPr>
            </w:pPr>
            <w:r w:rsidRPr="00E37683">
              <w:rPr>
                <w:noProof/>
              </w:rPr>
              <w:t>f_TC_22_3_1_3_NBIOT</w:t>
            </w:r>
          </w:p>
        </w:tc>
      </w:tr>
      <w:tr w:rsidR="004A40D5" w14:paraId="7D15CD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6F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7AE" w14:textId="41675CB3" w:rsidR="00456784" w:rsidRPr="00456784" w:rsidRDefault="006D55BC" w:rsidP="006D55B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NB-IoT NTN, Koffset needs to be </w:t>
            </w:r>
            <w:proofErr w:type="gramStart"/>
            <w:r>
              <w:rPr>
                <w:rFonts w:cs="Arial"/>
                <w:lang w:eastAsia="en-GB"/>
              </w:rPr>
              <w:t>taken into account</w:t>
            </w:r>
            <w:proofErr w:type="gramEnd"/>
            <w:r>
              <w:rPr>
                <w:rFonts w:cs="Arial"/>
                <w:lang w:eastAsia="en-GB"/>
              </w:rPr>
              <w:t xml:space="preserve"> to ensure the RLC STATUS PDU is received by UE and then SS transmits MAC PDU.This change was covered in R5s240706 for Steps 7A/8 of test case 22.3.1.4 but is required in several places for test case 22.3.1.3 and 22.3.1.4</w:t>
            </w:r>
          </w:p>
        </w:tc>
      </w:tr>
      <w:tr w:rsidR="004A40D5" w:rsidRPr="001A18A2" w14:paraId="299C0B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96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713" w14:textId="77777777" w:rsidR="006D55BC" w:rsidRPr="006D55BC" w:rsidRDefault="006D55BC" w:rsidP="006D55B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Pr="006D55BC">
              <w:rPr>
                <w:rFonts w:cs="Arial"/>
                <w:lang w:eastAsia="en-GB"/>
              </w:rPr>
              <w:t>f_Delay(int2float(f_NBIOT_NTN_Get_T_NTNoffset(v_CellId))/500.0)</w:t>
            </w:r>
          </w:p>
          <w:p w14:paraId="6B363596" w14:textId="77777777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6</w:t>
            </w:r>
          </w:p>
          <w:p w14:paraId="2F71E359" w14:textId="77777777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12</w:t>
            </w:r>
          </w:p>
          <w:p w14:paraId="06111820" w14:textId="12F95609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16</w:t>
            </w:r>
          </w:p>
          <w:p w14:paraId="7971E277" w14:textId="62DCCE09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20A</w:t>
            </w:r>
          </w:p>
          <w:p w14:paraId="47E4A508" w14:textId="3D7D8C29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cs="Arial"/>
                <w:lang w:eastAsia="en-GB"/>
              </w:rPr>
              <w:t>After Step 23</w:t>
            </w:r>
          </w:p>
        </w:tc>
      </w:tr>
      <w:tr w:rsidR="004A40D5" w14:paraId="0255AE0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2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A80" w14:textId="7C9A73B3" w:rsidR="004A40D5" w:rsidRPr="00CC39F9" w:rsidRDefault="006D55BC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6D55BC">
              <w:rPr>
                <w:rFonts w:ascii="Arial" w:hAnsi="Arial" w:cs="Arial"/>
                <w:lang w:eastAsia="en-GB"/>
              </w:rPr>
              <w:t>NBIOT_MAC_Testcases</w:t>
            </w:r>
          </w:p>
        </w:tc>
      </w:tr>
      <w:tr w:rsidR="004A40D5" w14:paraId="6F88B3A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B4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F6F" w14:textId="55C166B9" w:rsidR="00C504A5" w:rsidRDefault="00907F22" w:rsidP="001D798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but different implementation is proposed. </w:t>
            </w:r>
            <w:r w:rsidR="00946FFD">
              <w:rPr>
                <w:rFonts w:ascii="Arial" w:hAnsi="Arial"/>
                <w:highlight w:val="cyan"/>
                <w:lang w:eastAsia="zh-CN"/>
              </w:rPr>
              <w:t>Since</w:t>
            </w:r>
            <w:r>
              <w:rPr>
                <w:rFonts w:ascii="Arial" w:hAnsi="Arial"/>
                <w:highlight w:val="cyan"/>
                <w:lang w:eastAsia="zh-CN"/>
              </w:rPr>
              <w:t xml:space="preserve"> the issue </w:t>
            </w:r>
            <w:r w:rsidR="00946FFD">
              <w:rPr>
                <w:rFonts w:ascii="Arial" w:hAnsi="Arial"/>
                <w:highlight w:val="cyan"/>
                <w:lang w:eastAsia="zh-CN"/>
              </w:rPr>
              <w:t xml:space="preserve">generally </w:t>
            </w:r>
            <w:r>
              <w:rPr>
                <w:rFonts w:ascii="Arial" w:hAnsi="Arial"/>
                <w:highlight w:val="cyan"/>
                <w:lang w:eastAsia="zh-CN"/>
              </w:rPr>
              <w:t>appears in a relation with MAC PDU transmission</w:t>
            </w:r>
            <w:r w:rsidR="00946FFD">
              <w:rPr>
                <w:rFonts w:ascii="Arial" w:hAnsi="Arial"/>
                <w:highlight w:val="cyan"/>
                <w:lang w:eastAsia="zh-CN"/>
              </w:rPr>
              <w:t>s</w:t>
            </w:r>
            <w:r>
              <w:rPr>
                <w:rFonts w:ascii="Arial" w:hAnsi="Arial"/>
                <w:highlight w:val="cyan"/>
                <w:lang w:eastAsia="zh-CN"/>
              </w:rPr>
              <w:t xml:space="preserve"> from SS it is proposed </w:t>
            </w:r>
            <w:r w:rsidR="00946FFD">
              <w:rPr>
                <w:rFonts w:ascii="Arial" w:hAnsi="Arial"/>
                <w:highlight w:val="cyan"/>
                <w:lang w:eastAsia="zh-CN"/>
              </w:rPr>
              <w:t>for the sake of consistency and the maintenance simplification to update the function</w:t>
            </w:r>
            <w:r w:rsidR="001D798C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1D798C" w:rsidRPr="001D798C">
              <w:rPr>
                <w:rFonts w:ascii="Arial" w:hAnsi="Arial"/>
                <w:highlight w:val="cyan"/>
                <w:lang w:eastAsia="zh-CN"/>
              </w:rPr>
              <w:t>f_NBIOT_MAC_CPMode_SendRlcStatus</w:t>
            </w:r>
            <w:r w:rsidR="00946FFD" w:rsidRPr="001D798C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946FFD">
              <w:rPr>
                <w:rFonts w:ascii="Arial" w:hAnsi="Arial"/>
                <w:highlight w:val="cyan"/>
                <w:lang w:eastAsia="zh-CN"/>
              </w:rPr>
              <w:t>with the corresponding delay for the NTN execution</w:t>
            </w:r>
          </w:p>
        </w:tc>
      </w:tr>
    </w:tbl>
    <w:p w14:paraId="6A600B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1958B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AB930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3B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function f_TC_22_3_1_3_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44BF8348" w14:textId="77777777" w:rsidR="00465C97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714931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47CB704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CD28CD3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E7A1C0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5D926B6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552EF1B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FB9BC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4394C24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3CEE814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245F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17A26E3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4D6B263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A718CE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8, 10" siclog@</w:t>
            </w:r>
          </w:p>
          <w:p w14:paraId="7F6F491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TransRetransmissionList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B54B2C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cs_NB_UL_TransRetransmission_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NewTransmission,   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</w:t>
            </w:r>
          </w:p>
          <w:p w14:paraId="2B5C579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cs_NB_UL_TransRetransmission_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ReTransmission(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1)            // step 10</w:t>
            </w:r>
          </w:p>
          <w:p w14:paraId="1098EBB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59867C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D15CD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DciUlInfo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cs_NB_DciInfo_CcchDcchDtchUL(2, 4, v_TransRetransmissionList);                   /* @sic R5-181306: Iru := 2, Imcs := 5 =&gt; TBS=224 sic@</w:t>
            </w:r>
          </w:p>
          <w:p w14:paraId="44E4468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@sic R5-182584: 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Iru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2, Imcs := 4 =&gt; TBS=208 sic@ */</w:t>
            </w:r>
          </w:p>
          <w:p w14:paraId="0472846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int2float(3*v_NpdcchBundleOffset)));   // @sic R5s240266, R5-241564, R5-181306: scheduled transmission sic@</w:t>
            </w:r>
          </w:p>
          <w:p w14:paraId="384D6730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cs_NB_UL_GrantScheduling_Start(cs_NB_SingleGrant(v_DciUlInfo)), v_TimingInfo);</w:t>
            </w:r>
          </w:p>
          <w:p w14:paraId="0C7C702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E69E1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 MAC PDU as expected for step 9 and 11</w:t>
            </w:r>
          </w:p>
          <w:p w14:paraId="564AEA9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f_NBIOT_MacPdu_SingleRlcAmdPdu_RX(-, v_RlcSdu);</w:t>
            </w:r>
          </w:p>
          <w:p w14:paraId="1316525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62736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0DF22A6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IncrementVRR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0; /* AM_VRR shall not be incremented for this step as there is an adaptive HARQ restransmission at step 11 */</w:t>
            </w:r>
          </w:p>
          <w:p w14:paraId="1E51B88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v_MAC_PDU_RX, v_IncrementVRR);</w:t>
            </w:r>
          </w:p>
          <w:p w14:paraId="4020668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9");</w:t>
            </w:r>
          </w:p>
          <w:p w14:paraId="360A73A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03BE5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0CAAB07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0B40349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392E9EF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95F560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2FF336D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208AF30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9B0E9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08C958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7C50EC2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4780700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crs_PDCP_SDU_15B };</w:t>
            </w:r>
          </w:p>
          <w:p w14:paraId="2556B10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v_RlcSduList, tsc_Poll);</w:t>
            </w:r>
          </w:p>
          <w:p w14:paraId="09D3513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E03AE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574043B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int2float(3*v_NpdcchBundleOffset)));   // @sic R5s240266, R5-241564, R5-181306: scheduled transmission sic@</w:t>
            </w:r>
          </w:p>
          <w:p w14:paraId="57720211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2, 3, v_TimingInfo);  // UL grant of 176 bits (ITBS=3, IRU=2)</w:t>
            </w:r>
          </w:p>
          <w:p w14:paraId="4BC6306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3C8ECE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673F3A11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f_NBIOT_MAC_CPMode_RlcStatusPdu_RlcAmdPdu_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v_RlcSduList);</w:t>
            </w:r>
          </w:p>
          <w:p w14:paraId="7FA3981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14:paraId="420E4BC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7DC55E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29098A3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6E07CBA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1D7D1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5253F17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7963E2A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FA50B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28F7840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3A90CA9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5FB82E8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crs_PDCP_SDU_8B;</w:t>
            </w:r>
          </w:p>
          <w:p w14:paraId="37DF16E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047DF4B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6F2283D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28F47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30379B4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R5-241564, R5-181306: scheduled transmission sic@</w:t>
            </w:r>
          </w:p>
          <w:p w14:paraId="604DAE8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2, 3, v_TimingInfo);  // UL grant of 176 bits (ITBS=3, IRU=2)</w:t>
            </w:r>
          </w:p>
          <w:p w14:paraId="1F2DCE9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5BEE6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50D65E1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4AE5067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normalPadding, anyBSR, v_MAC_SDUList_RX);</w:t>
            </w:r>
          </w:p>
          <w:p w14:paraId="4F3659E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7323B5C0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14:paraId="3C0087D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688ED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20A" siclog@</w:t>
            </w:r>
          </w:p>
          <w:p w14:paraId="753C7D0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2C94AAD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6AD05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42C7C2C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0488C52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0DFF659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crs_PDCP_SDU_11B;            // RLC SDU of 11 bytes results in AM RLC PDU of 13 bytes</w:t>
            </w:r>
          </w:p>
          <w:p w14:paraId="19E9538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27375889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114C537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2AD1F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5DC5295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R5-2415646, R5-181306: scheduled transmission sic@</w:t>
            </w:r>
          </w:p>
          <w:p w14:paraId="6FCF2B0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4, 0, v_TimingInfo);  // UL grant of 120 bits (ITBS=0, IRU=4)   @sic R5s170236 change 7: IRU=4 sic@</w:t>
            </w:r>
          </w:p>
          <w:p w14:paraId="79B23EC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00C2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567FDBC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021E914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singleBytePadding, noBSR, v_MAC_SDUList_RX);  // @sic R5s170236 change 8: noBSR sic@</w:t>
            </w:r>
          </w:p>
          <w:p w14:paraId="69B7DE3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4DD45E70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14:paraId="6737CE9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FD8A3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23A" siclog@</w:t>
            </w:r>
          </w:p>
          <w:p w14:paraId="33AD2B0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1557FEA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D17ACD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5E60E96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46E71A0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2ADDE020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crs_PDCP_SDU_8B;</w:t>
            </w:r>
          </w:p>
          <w:p w14:paraId="1CEBE8D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2150694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24E4B01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43A177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25" siclog@</w:t>
            </w:r>
          </w:p>
          <w:p w14:paraId="619646E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R5-241564, R5-181306: scheduled transmission sic@</w:t>
            </w:r>
          </w:p>
          <w:p w14:paraId="5D2A91F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4, 0, v_TimingInfo);  // UL grant of 120 bits (ITBS=0, IRU=4)   @sic R5s170236 change 7: IRU=4 sic@</w:t>
            </w:r>
          </w:p>
          <w:p w14:paraId="452F65BC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5EBA6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26" siclog@</w:t>
            </w:r>
          </w:p>
          <w:p w14:paraId="3B2305B2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499E618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(f_NBIOT_MacPdu_BSR_MacSdus_Padding_RX(-, twoBytePadding, anyBSR, v_MAC_SDUList_RX),</w:t>
            </w:r>
          </w:p>
          <w:p w14:paraId="5C10F03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f_NBIOT_MacPdu_BSR_MacSdus_Padding_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-, normalPadding,  anyBSR, v_MAC_SDUList_RX));</w:t>
            </w:r>
          </w:p>
          <w:p w14:paraId="10DBEB83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5FE6B44A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26");</w:t>
            </w:r>
          </w:p>
          <w:p w14:paraId="309F617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6AB8E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27" siclog@</w:t>
            </w:r>
          </w:p>
          <w:p w14:paraId="3243F88B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74A2ADC1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F0CD56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74021868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0F6F4884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3DB7CF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25CFA9FE" w14:textId="49C16175" w:rsidR="00E37683" w:rsidRPr="00850B74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90B19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4B1E0165" w14:textId="77777777" w:rsidR="000D3307" w:rsidRDefault="000D3307" w:rsidP="000D33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0D3307" w:rsidRPr="00504291" w14:paraId="73F936FB" w14:textId="77777777" w:rsidTr="00F94F6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636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function f_TC_22_3_1_3_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D7AF701" w14:textId="77777777" w:rsidR="000D3307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162DA38" w14:textId="77777777" w:rsidR="000D3307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85A9618" w14:textId="77777777" w:rsidR="000D3307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63D0B62" w14:textId="77777777" w:rsidR="000D3307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EEA816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7572F4E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562938E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//WA#WI=1381782 Delay shall be after Step 7A due to immediate activation time</w:t>
            </w:r>
          </w:p>
          <w:p w14:paraId="0677BAD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if(f_NBIOT_MobileInfo_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3A46F52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 </w:t>
            </w:r>
          </w:p>
          <w:p w14:paraId="4F371A4D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0FF8ECF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BA7964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473CCD6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02A0B75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A5828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6A8D68A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4DF4F04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B3190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8, 10" siclog@</w:t>
            </w:r>
          </w:p>
          <w:p w14:paraId="19D3183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TransRetransmissionList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254386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cs_NB_UL_TransRetransmission_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NewTransmission,   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</w:t>
            </w:r>
          </w:p>
          <w:p w14:paraId="0404225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cs_NB_UL_TransRetransmission_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ReTransmission(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1)            // step 10</w:t>
            </w:r>
          </w:p>
          <w:p w14:paraId="2DA5CDB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CD230E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AB3A6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DciUlInfo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cs_NB_DciInfo_CcchDcchDtchUL(2, 4, v_TransRetransmissionList);                   /* @sic R5-181306: Iru := 2, Imcs := 5 =&gt; TBS=224 sic@</w:t>
            </w:r>
          </w:p>
          <w:p w14:paraId="61EC608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@sic R5-182584: 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Iru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2, Imcs := 4 =&gt; TBS=208 sic@ */</w:t>
            </w:r>
          </w:p>
          <w:p w14:paraId="443EFB9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int2float(3*v_NpdcchBundleOffset)));   // @sic R5s240266, R5-241564, R5-181306: scheduled transmission sic@</w:t>
            </w:r>
          </w:p>
          <w:p w14:paraId="3F46E20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cs_NB_UL_GrantScheduling_Start(cs_NB_SingleGrant(v_DciUlInfo)), v_TimingInfo);</w:t>
            </w:r>
          </w:p>
          <w:p w14:paraId="1D5A821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3D416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 MAC PDU as expected for step 9 and 11</w:t>
            </w:r>
          </w:p>
          <w:p w14:paraId="2D03348F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f_NBIOT_MacPdu_SingleRlcAmdPdu_RX(-, v_RlcSdu);</w:t>
            </w:r>
          </w:p>
          <w:p w14:paraId="6F041C8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C6507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5208AEEE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IncrementVRR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0; /* AM_VRR shall not be incremented for this step as there is an adaptive HARQ restransmission at step 11 */</w:t>
            </w:r>
          </w:p>
          <w:p w14:paraId="322BBCE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v_MAC_PDU_RX, v_IncrementVRR);</w:t>
            </w:r>
          </w:p>
          <w:p w14:paraId="52FB891E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9");</w:t>
            </w:r>
          </w:p>
          <w:p w14:paraId="16C8268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79FE3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3E19D47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7FF9200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134E0F2D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A8DD0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4D3451C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6B31F8E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if(f_NBIOT_MobileInfo_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7726F6A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2CD0859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56A1922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F70A0A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6ED0399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453EAA5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101A1DA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crs_PDCP_SDU_15B };</w:t>
            </w:r>
          </w:p>
          <w:p w14:paraId="54EF88A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v_RlcSduList, tsc_Poll);</w:t>
            </w:r>
          </w:p>
          <w:p w14:paraId="045A160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0B0C1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35DAAAA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int2float(3*v_NpdcchBundleOffset)));   // @sic R5s240266, R5-241564, R5-181306: scheduled transmission sic@</w:t>
            </w:r>
          </w:p>
          <w:p w14:paraId="20D10D7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2, 3, v_TimingInfo);  // UL grant of 176 bits (ITBS=3, IRU=2)</w:t>
            </w:r>
          </w:p>
          <w:p w14:paraId="0EFEC82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50666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2A75D4D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f_NBIOT_MAC_CPMode_RlcStatusPdu_RlcAmdPdu_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v_RlcSduList);</w:t>
            </w:r>
          </w:p>
          <w:p w14:paraId="0572F7E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14:paraId="269D0A7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A693B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1E7E180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666C3C6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55106E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if(f_NBIOT_MobileInfo_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176438D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7AE51A4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422EA40F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258B42F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700535A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12E84BE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B540C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6882D3EE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7E092FC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417B72E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crs_PDCP_SDU_8B;</w:t>
            </w:r>
          </w:p>
          <w:p w14:paraId="37F336E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088EC80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689BF17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8BE61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2F068AC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R5-241564, R5-181306: scheduled transmission sic@</w:t>
            </w:r>
          </w:p>
          <w:p w14:paraId="29068AE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2, 3, v_TimingInfo);  // UL grant of 176 bits (ITBS=3, IRU=2)</w:t>
            </w:r>
          </w:p>
          <w:p w14:paraId="7B0C540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0077A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63FACC6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277FA47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normalPadding, anyBSR, v_MAC_SDUList_RX);</w:t>
            </w:r>
          </w:p>
          <w:p w14:paraId="66D5536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20ED7F0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14:paraId="522EAC2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FE72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20A" siclog@</w:t>
            </w:r>
          </w:p>
          <w:p w14:paraId="22A3B4D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7D5D3E4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2AD6A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if(f_NBIOT_MobileInfo_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6F7A7D3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4921B29E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2CCE2DF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CC5488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377C0B9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2CD510F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04F7E82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crs_PDCP_SDU_11B;            // RLC SDU of 11 bytes results in AM RLC PDU of 13 bytes</w:t>
            </w:r>
          </w:p>
          <w:p w14:paraId="3591407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2063B09D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2B7B292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E6F79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6DB532B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R5-2415646, R5-181306: scheduled transmission sic@</w:t>
            </w:r>
          </w:p>
          <w:p w14:paraId="5B66C48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4, 0, v_TimingInfo);  // UL grant of 120 bits (ITBS=0, IRU=4)   @sic R5s170236 change 7: IRU=4 sic@</w:t>
            </w:r>
          </w:p>
          <w:p w14:paraId="108D942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798FB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2C8AF00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69278EF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singleBytePadding, noBSR, v_MAC_SDUList_RX);  // @sic R5s170236 change 8: noBSR sic@</w:t>
            </w:r>
          </w:p>
          <w:p w14:paraId="2DA38F31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76B903E5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14:paraId="32D751C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68A38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23A" siclog@</w:t>
            </w:r>
          </w:p>
          <w:p w14:paraId="0E550A1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6F6FFA3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DF6AE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if(f_NBIOT_MobileInfo_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5715B04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76189E1C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29767DD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1C6DA6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04B582D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4268B79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4657D4A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crs_PDCP_SDU_8B;</w:t>
            </w:r>
          </w:p>
          <w:p w14:paraId="3285D85F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53CA75D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1917EEA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B814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25" siclog@</w:t>
            </w:r>
          </w:p>
          <w:p w14:paraId="0E0BE10F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R5-241564, R5-181306: scheduled transmission sic@</w:t>
            </w:r>
          </w:p>
          <w:p w14:paraId="78C5A28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4, 0, v_TimingInfo);  // UL grant of 120 bits (ITBS=0, IRU=4)   @sic R5s170236 change 7: IRU=4 sic@</w:t>
            </w:r>
          </w:p>
          <w:p w14:paraId="50F85FE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49C9A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26" siclog@</w:t>
            </w:r>
          </w:p>
          <w:p w14:paraId="71789ECD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3B711D07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= (f_NBIOT_MacPdu_BSR_MacSdus_Padding_RX(-, twoBytePadding, anyBSR, v_MAC_SDUList_RX),</w:t>
            </w:r>
          </w:p>
          <w:p w14:paraId="7D73677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f_NBIOT_MacPdu_BSR_MacSdus_Padding_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RX(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-, normalPadding,  anyBSR, v_MAC_SDUList_RX));</w:t>
            </w:r>
          </w:p>
          <w:p w14:paraId="4F5421FB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69A8826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__FILE__, __LINE__, "Step 26");</w:t>
            </w:r>
          </w:p>
          <w:p w14:paraId="009FC30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097E98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27" siclog@</w:t>
            </w:r>
          </w:p>
          <w:p w14:paraId="634A56A6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35EB03F2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0330C9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597348A3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36B68934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BA70A0" w14:textId="77777777" w:rsidR="000D3307" w:rsidRPr="00E37683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727F70B4" w14:textId="77777777" w:rsidR="000D3307" w:rsidRPr="00850B74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ADA4" w14:textId="77777777" w:rsidR="000D3307" w:rsidRPr="00F212AA" w:rsidRDefault="000D3307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1B5A068" w14:textId="77777777" w:rsidR="000D3307" w:rsidRDefault="000D3307" w:rsidP="004A40D5">
      <w:pPr>
        <w:spacing w:after="0"/>
        <w:rPr>
          <w:rFonts w:ascii="Arial" w:hAnsi="Arial"/>
          <w:b/>
          <w:lang w:eastAsia="en-GB"/>
        </w:rPr>
      </w:pPr>
    </w:p>
    <w:p w14:paraId="52F98DED" w14:textId="73E898F7" w:rsidR="004A40D5" w:rsidRDefault="000D3307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 alternative implemetation</w:t>
      </w:r>
      <w:r w:rsidR="004A40D5">
        <w:rPr>
          <w:rFonts w:ascii="Arial" w:hAnsi="Arial"/>
          <w:b/>
          <w:lang w:eastAsia="en-GB"/>
        </w:rPr>
        <w:t>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411A7A89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02A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function f_TC_22_3_1_3_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40526FF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59F422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NBIOT_CellId_Type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CellId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nbiot_Cell1;</w:t>
            </w:r>
          </w:p>
          <w:p w14:paraId="39B8EA8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NBIOT_IDLEUPDATED_STATE_Type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TestLoopMode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STATE2A_NB_TESTLOOP_ModeG;</w:t>
            </w:r>
          </w:p>
          <w:p w14:paraId="060AA85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NB_RLC_CountsInfoList_Type v_RLC_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CountsInfoListByRef;   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// RLC status to be maintained by Send/Receive functions</w:t>
            </w:r>
          </w:p>
          <w:p w14:paraId="61E812C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RLC_SDU_Type v_RlcSdu;</w:t>
            </w:r>
          </w:p>
          <w:p w14:paraId="1F243C1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RLC_SDUList_Type v_RlcSduList;</w:t>
            </w:r>
          </w:p>
          <w:p w14:paraId="4C22579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EUTRA_ASN1_C_RNTI_Type v_C_RNTI;</w:t>
            </w:r>
          </w:p>
          <w:p w14:paraId="5C86DA6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NB_L2_DATA_IND v_NB_L2_DATA_IND;</w:t>
            </w:r>
          </w:p>
          <w:p w14:paraId="3C7665A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TimingInfo_Type v_Timestamp;</w:t>
            </w:r>
          </w:p>
          <w:p w14:paraId="2525D01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v_SearchSpaceForULTransmission;</w:t>
            </w:r>
          </w:p>
          <w:p w14:paraId="36ADE7B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v_TimingInfo;</w:t>
            </w:r>
          </w:p>
          <w:p w14:paraId="489E2E2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NB_DciUlInfo_Type v_DciUlInfo;</w:t>
            </w:r>
          </w:p>
          <w:p w14:paraId="775D07C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NB_UL_TransRetransmissionList_Type v_TransRetransmissionList;</w:t>
            </w:r>
          </w:p>
          <w:p w14:paraId="47010C7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v_TimingStart;</w:t>
            </w:r>
          </w:p>
          <w:p w14:paraId="0E4794F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MAC_PDU_Type v_MAC_PDU_RX;</w:t>
            </w:r>
          </w:p>
          <w:p w14:paraId="6B2B4F0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MAC_SDUList_Type v_MAC_SDUList_RX;</w:t>
            </w:r>
          </w:p>
          <w:p w14:paraId="7783A45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NB_DciUlInfo_Type v_ULGrant;</w:t>
            </w:r>
          </w:p>
          <w:p w14:paraId="1043C37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v_IncrementVRR;</w:t>
            </w:r>
          </w:p>
          <w:p w14:paraId="12AE98C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v_NpdcchBundleOffset;</w:t>
            </w:r>
          </w:p>
          <w:p w14:paraId="4F28D1E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5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var boolean v_IsNTN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0883A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DB03CA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TransparentMode_RLC_MAC, v_TestLoopMode);</w:t>
            </w:r>
          </w:p>
          <w:p w14:paraId="0D1353C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NpdcchBundleOffset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f_NBIOT_GetNPDCCH_PeriodsInBundle(nbiot_Cell1); //@sic R5s240285, R5s240266, R5-241564 sic@</w:t>
            </w:r>
          </w:p>
          <w:p w14:paraId="3982620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F73A6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883A0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11285DF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Set(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54A8B03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v_C_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RNTI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f_NBIOT_CellInfo_GetC_RNTI(v_CellId);</w:t>
            </w:r>
          </w:p>
          <w:p w14:paraId="667CA9E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5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</w:t>
            </w:r>
            <w:proofErr w:type="gramStart"/>
            <w:r w:rsidRPr="00D75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IsNTN :</w:t>
            </w:r>
            <w:proofErr w:type="gramEnd"/>
            <w:r w:rsidRPr="00D75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f_NBIOT_MobileInfo_IsNTN()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; /*@sic R5s250057 sic@*/</w:t>
            </w:r>
          </w:p>
          <w:p w14:paraId="5790170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    /* @sic R5s170236 change 2: 200ms offset sic@ */</w:t>
            </w:r>
          </w:p>
          <w:p w14:paraId="4DCF71C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</w:t>
            </w:r>
          </w:p>
          <w:p w14:paraId="2A4BE4A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8F0DC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5710F0A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ECEA3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7EE23EF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crs_PDCP_SDU_16B;                // same as in TC_7_1_4_1 step 2</w:t>
            </w:r>
          </w:p>
          <w:p w14:paraId="48971ED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688606A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78BAF10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BCFBF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2 - 3" siclog@</w:t>
            </w:r>
          </w:p>
          <w:p w14:paraId="0B1A567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0.5));</w:t>
            </w:r>
          </w:p>
          <w:p w14:paraId="0C7508F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ConfigActiveCellInfo(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v_TimingInfo, cds_NB_NewC_RNTI_ConfigReq(tsc_C_RNTI_Def2));</w:t>
            </w:r>
          </w:p>
          <w:p w14:paraId="00E6133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7B3DB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int2float(v_NpdcchBundleOffset)));  //@sic R5s240266, R5-241564 sic@</w:t>
            </w:r>
          </w:p>
          <w:p w14:paraId="33FBFD3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2EC50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ULGrant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cs_NB_DciInfo_CcchDcchDtchUL(0, 10);  /* @sic R5s170970: to avoid timing issues grants shall take just one RU =&gt; 144 bits sic@ */</w:t>
            </w:r>
          </w:p>
          <w:p w14:paraId="4E49275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cs_NB_UL_GrantScheduling_Start(cs_NB_PeriodicGrant(v_ULGrant, 10)), v_TimingInfo);  /* 10 times grant of 144 bits */</w:t>
            </w:r>
          </w:p>
          <w:p w14:paraId="6776567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41E11A9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3C594C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10.5 * int2float(v_NpdcchBundleOffset))); //@sic R5s240266, R5-241564 sic@</w:t>
            </w:r>
          </w:p>
          <w:p w14:paraId="7DEA720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ConfigActiveCellInfo(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v_TimingInfo, cds_NB_NewC_RNTI_ConfigReq(v_C_RNTI));</w:t>
            </w:r>
          </w:p>
          <w:p w14:paraId="26259CF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034D2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SearchSpaceForULTransmission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f_NBIOT_IncrementSearchSpace(v_TimingStart, int2float(11 * v_NpdcchBundleOffset)); //@sic R5s240266, R5-241564 sic@</w:t>
            </w:r>
          </w:p>
          <w:p w14:paraId="75B49FF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cs_TimingInfo_SubFrameFull(v_SearchSpaceForULTransmission);</w:t>
            </w:r>
          </w:p>
          <w:p w14:paraId="2D68F6A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cs_NB_UL_GrantScheduling_Start(cs_NB_SingleGrant), v_TimingInfo);            // one default grant</w:t>
            </w:r>
          </w:p>
          <w:p w14:paraId="2ECA781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6E295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r w:rsidRPr="00D75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</w:t>
            </w:r>
            <w:proofErr w:type="gramStart"/>
            <w:r w:rsidRPr="00D75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//@sic R5s240442, R5s25057 sic@</w:t>
            </w:r>
          </w:p>
          <w:p w14:paraId="25354C7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SearchSpaceForULTransmission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f_NBIOT_IncrementSearchSpace(v_SearchSpaceForULTransmission, int2float(v_NpdcchBundleOffset) - 1.0);</w:t>
            </w:r>
          </w:p>
          <w:p w14:paraId="08C36B3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F4EBB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043B1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35C29F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f_NBIOT_MacPdu_SingleRlcAmdPdu_RX(-, v_RlcSdu);</w:t>
            </w:r>
          </w:p>
          <w:p w14:paraId="11C1BFB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IND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f_NBIOT_MAC_CPMode_MacPdu_Receive(v_RLC_CountsInfoListByRef, v_CellId, v_MAC_PDU_RX);</w:t>
            </w:r>
          </w:p>
          <w:p w14:paraId="50E3CB8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Timestamp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v_NB_L2_DATA_IND.Common.TimingInfo;</w:t>
            </w:r>
          </w:p>
          <w:p w14:paraId="4E03FF4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CheckSearchSpace(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v_SearchSpaceForULTransmission, v_Timestamp.SubFrame)) {</w:t>
            </w:r>
          </w:p>
          <w:p w14:paraId="0A64ABE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SetVerdictFailOrInconc(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3 - MAC PDU not received within search space corresponding to UL grant of step 4");</w:t>
            </w:r>
          </w:p>
          <w:p w14:paraId="5323420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AA8546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76BB52D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66681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B2F2D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561A474B" w14:textId="01994961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984B8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="00984B88">
              <w:rPr>
                <w:rFonts w:ascii="Courier New" w:hAnsi="Courier New" w:cs="Courier New"/>
                <w:color w:val="000000"/>
                <w:lang w:eastAsia="de-DE"/>
              </w:rPr>
              <w:t xml:space="preserve"> /*@sic R5s250057 sic@*/</w:t>
            </w:r>
          </w:p>
          <w:p w14:paraId="492DDC6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6CC17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0A47DE7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022E06B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C3AC7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7FBCF85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0F9157D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E47CC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8, 10" siclog@</w:t>
            </w:r>
          </w:p>
          <w:p w14:paraId="39946AD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TransRetransmissionList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DD36D9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cs_NB_UL_TransRetransmission_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NewTransmission,   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</w:t>
            </w:r>
          </w:p>
          <w:p w14:paraId="031FBEC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cs_NB_UL_TransRetransmission_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ReTransmission(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1)            // step 10</w:t>
            </w:r>
          </w:p>
          <w:p w14:paraId="73E797D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6B9C78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7CF6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DciUlInfo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cs_NB_DciInfo_CcchDcchDtchUL(2, 4, v_TransRetransmissionList);                   /* @sic R5-181306: Iru := 2, Imcs := 5 =&gt; TBS=224 sic@</w:t>
            </w:r>
          </w:p>
          <w:p w14:paraId="424D2C1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@sic R5-182584: 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Iru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2, Imcs := 4 =&gt; TBS=208 sic@ */</w:t>
            </w:r>
          </w:p>
          <w:p w14:paraId="25A2324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int2float(3*v_NpdcchBundleOffset)));   // @sic R5s240266, R5-241564, R5-181306: scheduled transmission sic@</w:t>
            </w:r>
          </w:p>
          <w:p w14:paraId="5A6F63D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cs_NB_UL_GrantScheduling_Start(cs_NB_SingleGrant(v_DciUlInfo)), v_TimingInfo);</w:t>
            </w:r>
          </w:p>
          <w:p w14:paraId="7E55588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336E0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 MAC PDU as expected for step 9 and 11</w:t>
            </w:r>
          </w:p>
          <w:p w14:paraId="6F108A4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f_NBIOT_MacPdu_SingleRlcAmdPdu_RX(-, v_RlcSdu);</w:t>
            </w:r>
          </w:p>
          <w:p w14:paraId="6894FB0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6E97C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4BC27B0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IncrementVRR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0; /* AM_VRR shall not be incremented for this step as there is an adaptive HARQ restransmission at step 11 */</w:t>
            </w:r>
          </w:p>
          <w:p w14:paraId="7EF6701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v_MAC_PDU_RX, v_IncrementVRR);</w:t>
            </w:r>
          </w:p>
          <w:p w14:paraId="4F3622A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9");</w:t>
            </w:r>
          </w:p>
          <w:p w14:paraId="6ADD334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04B18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261BBC1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110BD11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0D6045A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5DE92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4AC60E7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0D330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); /*@sic R5s250057 sic@*/</w:t>
            </w:r>
          </w:p>
          <w:p w14:paraId="2B26369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08F14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61D3A5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7A54C82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218EFC6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crs_PDCP_SDU_15B };</w:t>
            </w:r>
          </w:p>
          <w:p w14:paraId="0576921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v_RlcSduList, tsc_Poll);</w:t>
            </w:r>
          </w:p>
          <w:p w14:paraId="30CED0C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2B142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54B174D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int2float(3*v_NpdcchBundleOffset)));   // @sic R5s240266, R5-241564, R5-181306: scheduled transmission sic@</w:t>
            </w:r>
          </w:p>
          <w:p w14:paraId="36DD017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2, 3, v_TimingInfo);  // UL grant of 176 bits (ITBS=3, IRU=2)</w:t>
            </w:r>
          </w:p>
          <w:p w14:paraId="578D775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2800E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3EB8400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f_NBIOT_MAC_CPMode_RlcStatusPdu_RlcAmdPdu_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v_RlcSduList);</w:t>
            </w:r>
          </w:p>
          <w:p w14:paraId="3D7DA57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14:paraId="184173F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09906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63F4E36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0D330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); /*@sic R5s250057 sic@*/</w:t>
            </w:r>
          </w:p>
          <w:p w14:paraId="44C4E48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7FB70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4E9E6DC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2EE62F0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A7012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54E4E8D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6CC4B97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520B3F9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crs_PDCP_SDU_8B;</w:t>
            </w:r>
          </w:p>
          <w:p w14:paraId="1493D41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063BFB0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461912E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F6207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5F47A60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R5-241564, R5-181306: scheduled transmission sic@</w:t>
            </w:r>
          </w:p>
          <w:p w14:paraId="5AB95AF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2, 3, v_TimingInfo);  // UL grant of 176 bits (ITBS=3, IRU=2)</w:t>
            </w:r>
          </w:p>
          <w:p w14:paraId="13E3C2A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B00D8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340329F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786CC3B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normalPadding, anyBSR, v_MAC_SDUList_RX);</w:t>
            </w:r>
          </w:p>
          <w:p w14:paraId="7F9E048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6C21556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14:paraId="55D776C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F4F9C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20A" siclog@</w:t>
            </w:r>
          </w:p>
          <w:p w14:paraId="621F0B53" w14:textId="5098CB7E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0D330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);  /* @sic R5-172834/R5s170236 change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, R5s250057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6 sic@ */</w:t>
            </w:r>
          </w:p>
          <w:p w14:paraId="5C026CA8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0F4C6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39F2464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1E7E391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6B608BB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crs_PDCP_SDU_11B;            // RLC SDU of 11 bytes results in AM RLC PDU of 13 bytes</w:t>
            </w:r>
          </w:p>
          <w:p w14:paraId="71DC779E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31E5D2B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58D1D37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A9F79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078C054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R5-2415646, R5-181306: scheduled transmission sic@</w:t>
            </w:r>
          </w:p>
          <w:p w14:paraId="21B3D2E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4, 0, v_TimingInfo);  // UL grant of 120 bits (ITBS=0, IRU=4)   @sic R5s170236 change 7: IRU=4 sic@</w:t>
            </w:r>
          </w:p>
          <w:p w14:paraId="0AADEA44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0F51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38C74AA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50878D3B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singleBytePadding, noBSR, v_MAC_SDUList_RX);  // @sic R5s170236 change 8: noBSR sic@</w:t>
            </w:r>
          </w:p>
          <w:p w14:paraId="7B4202D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2E7426A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14:paraId="38FCD81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FC013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23A" siclog@</w:t>
            </w:r>
          </w:p>
          <w:p w14:paraId="1CC780A9" w14:textId="76B28D09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0D330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);  /* @sic R5-172834/R5s170236, change 6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R5s250027 sic@ */</w:t>
            </w:r>
          </w:p>
          <w:p w14:paraId="2C9F998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D1AA7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638613B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TimingStart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29B0187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cs_TimingInfo_SubFrameFull(v_TimingStart);                                      // @sic R5-181306: scheduled transmission sic@</w:t>
            </w:r>
          </w:p>
          <w:p w14:paraId="63A6B5A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crs_PDCP_SDU_8B;</w:t>
            </w:r>
          </w:p>
          <w:p w14:paraId="0D93217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v_RlcSdu };</w:t>
            </w:r>
          </w:p>
          <w:p w14:paraId="607746EA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5AE86EC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EF889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25" siclog@</w:t>
            </w:r>
          </w:p>
          <w:p w14:paraId="7D58B637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int2float(3 * v_NpdcchBundleOffset)));   // @sic R5s240266, R5-241564, R5-181306: scheduled transmission sic@</w:t>
            </w:r>
          </w:p>
          <w:p w14:paraId="4F534B40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4, 0, v_TimingInfo);  // UL grant of 120 bits (ITBS=0, IRU=4)   @sic R5s170236 change 7: IRU=4 sic@</w:t>
            </w:r>
          </w:p>
          <w:p w14:paraId="497AA60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41055C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26" siclog@</w:t>
            </w:r>
          </w:p>
          <w:p w14:paraId="36775C96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1C27A8E2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= (f_NBIOT_MacPdu_BSR_MacSdus_Padding_RX(-, twoBytePadding, anyBSR, v_MAC_SDUList_RX),</w:t>
            </w:r>
          </w:p>
          <w:p w14:paraId="3886A27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f_NBIOT_MacPdu_BSR_MacSdus_Padding_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RX(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-, normalPadding,  anyBSR, v_MAC_SDUList_RX));</w:t>
            </w:r>
          </w:p>
          <w:p w14:paraId="2014A50D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530C9F11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__FILE__, __LINE__, "Step 26");</w:t>
            </w:r>
          </w:p>
          <w:p w14:paraId="263F239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46596F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27" siclog@</w:t>
            </w:r>
          </w:p>
          <w:p w14:paraId="28E1ECE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/* @sic R5-172834/R5s170236 change 6 sic@ */</w:t>
            </w:r>
          </w:p>
          <w:p w14:paraId="7E499A1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A8D46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2FE90C85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1A921E63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A48E29" w14:textId="77777777" w:rsidR="000D3307" w:rsidRPr="000D3307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276B7EE3" w14:textId="2DEE9EB3" w:rsidR="00E37683" w:rsidRPr="00850B74" w:rsidRDefault="000D3307" w:rsidP="000D3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330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1AE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FAF40A" w14:textId="77777777" w:rsidR="00E37683" w:rsidRPr="003D65E8" w:rsidRDefault="00E37683" w:rsidP="00E37683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9739192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5E7C1A">
        <w:rPr>
          <w:rFonts w:cs="Arial"/>
          <w:b/>
          <w:bCs/>
          <w:color w:val="000000"/>
          <w:lang w:val="en-US" w:eastAsia="en-GB"/>
        </w:rPr>
        <w:t>f_TC_22_3_1_4_NBIOT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37683" w14:paraId="70D28302" w14:textId="77777777" w:rsidTr="00907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F05C" w14:textId="77777777" w:rsidR="00E37683" w:rsidRDefault="00E37683" w:rsidP="00907F2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D343" w14:textId="77777777" w:rsidR="00E37683" w:rsidRPr="00E13853" w:rsidRDefault="00E37683" w:rsidP="00907F22">
            <w:pPr>
              <w:pStyle w:val="CRCoverPage"/>
              <w:spacing w:after="0"/>
              <w:rPr>
                <w:noProof/>
              </w:rPr>
            </w:pPr>
            <w:r w:rsidRPr="005E7C1A">
              <w:rPr>
                <w:noProof/>
              </w:rPr>
              <w:t xml:space="preserve">f_TC_22_3_1_4_NBIOT </w:t>
            </w:r>
            <w:r>
              <w:rPr>
                <w:noProof/>
              </w:rPr>
              <w:t>()</w:t>
            </w:r>
          </w:p>
        </w:tc>
      </w:tr>
      <w:tr w:rsidR="006D55BC" w14:paraId="7E749D44" w14:textId="77777777" w:rsidTr="00907F2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E37A" w14:textId="77777777" w:rsidR="006D55BC" w:rsidRDefault="006D55BC" w:rsidP="006D5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B3FC" w14:textId="0F225102" w:rsidR="006D55BC" w:rsidRPr="00456784" w:rsidRDefault="006D55BC" w:rsidP="006D55B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NB-IoT NTN, Koffset needs to be </w:t>
            </w:r>
            <w:proofErr w:type="gramStart"/>
            <w:r>
              <w:rPr>
                <w:rFonts w:cs="Arial"/>
                <w:lang w:eastAsia="en-GB"/>
              </w:rPr>
              <w:t>taken into account</w:t>
            </w:r>
            <w:proofErr w:type="gramEnd"/>
            <w:r>
              <w:rPr>
                <w:rFonts w:cs="Arial"/>
                <w:lang w:eastAsia="en-GB"/>
              </w:rPr>
              <w:t xml:space="preserve"> to ensure the RLC STATUS PDU is received by UE and then SS transmits MAC PDU.This change was covered in R5s240706 for Steps 7A/8 of test case 22.3.1.4 but is required in several places for test case 22.3.1.3 and 22.3.1.4</w:t>
            </w:r>
          </w:p>
        </w:tc>
      </w:tr>
      <w:tr w:rsidR="006D55BC" w:rsidRPr="001A18A2" w14:paraId="572BE624" w14:textId="77777777" w:rsidTr="00907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27EC" w14:textId="77777777" w:rsidR="006D55BC" w:rsidRDefault="006D55BC" w:rsidP="006D5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80AF" w14:textId="77777777" w:rsidR="006D55BC" w:rsidRPr="006D55BC" w:rsidRDefault="006D55BC" w:rsidP="006D55B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Pr="006D55BC">
              <w:rPr>
                <w:rFonts w:cs="Arial"/>
                <w:lang w:eastAsia="en-GB"/>
              </w:rPr>
              <w:t>f_Delay(int2float(f_NBIOT_NTN_Get_T_NTNoffset(v_CellId))/500.0)</w:t>
            </w:r>
          </w:p>
          <w:p w14:paraId="067793F1" w14:textId="6C577B99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 xml:space="preserve">After Step </w:t>
            </w:r>
            <w:r>
              <w:rPr>
                <w:rFonts w:cs="Arial"/>
                <w:lang w:eastAsia="en-GB"/>
              </w:rPr>
              <w:t>10C</w:t>
            </w:r>
          </w:p>
          <w:p w14:paraId="34733A47" w14:textId="336F702F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1</w:t>
            </w:r>
            <w:r>
              <w:rPr>
                <w:rFonts w:cs="Arial"/>
                <w:lang w:eastAsia="en-GB"/>
              </w:rPr>
              <w:t>4</w:t>
            </w:r>
          </w:p>
          <w:p w14:paraId="438F7256" w14:textId="1D70A6AF" w:rsidR="006D55BC" w:rsidRPr="006D55BC" w:rsidRDefault="006D55BC" w:rsidP="006D55B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1</w:t>
            </w:r>
            <w:r>
              <w:rPr>
                <w:rFonts w:cs="Arial"/>
                <w:lang w:eastAsia="en-GB"/>
              </w:rPr>
              <w:t>8</w:t>
            </w:r>
          </w:p>
          <w:p w14:paraId="65826A10" w14:textId="3D97E369" w:rsidR="006D55BC" w:rsidRPr="001F087A" w:rsidRDefault="006D55BC" w:rsidP="001F087A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6D55BC">
              <w:rPr>
                <w:rFonts w:cs="Arial"/>
                <w:lang w:eastAsia="en-GB"/>
              </w:rPr>
              <w:t>After Step 2</w:t>
            </w:r>
            <w:r>
              <w:rPr>
                <w:rFonts w:cs="Arial"/>
                <w:lang w:eastAsia="en-GB"/>
              </w:rPr>
              <w:t>1</w:t>
            </w:r>
            <w:r w:rsidRPr="006D55BC">
              <w:rPr>
                <w:rFonts w:cs="Arial"/>
                <w:lang w:eastAsia="en-GB"/>
              </w:rPr>
              <w:t>A</w:t>
            </w:r>
          </w:p>
        </w:tc>
      </w:tr>
      <w:tr w:rsidR="006D55BC" w14:paraId="70240E9B" w14:textId="77777777" w:rsidTr="00907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D65C" w14:textId="77777777" w:rsidR="006D55BC" w:rsidRDefault="006D55BC" w:rsidP="006D55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54C0" w14:textId="4100A94E" w:rsidR="006D55BC" w:rsidRPr="00CC39F9" w:rsidRDefault="00946FFD" w:rsidP="006D55BC">
            <w:pPr>
              <w:spacing w:after="0"/>
              <w:rPr>
                <w:rFonts w:ascii="Arial" w:hAnsi="Arial" w:cs="Arial"/>
                <w:lang w:eastAsia="en-GB"/>
              </w:rPr>
            </w:pPr>
            <w:r w:rsidRPr="006D55BC">
              <w:rPr>
                <w:rFonts w:ascii="Arial" w:hAnsi="Arial" w:cs="Arial"/>
                <w:lang w:eastAsia="en-GB"/>
              </w:rPr>
              <w:t>NBIOT_MAC_Testcases</w:t>
            </w:r>
          </w:p>
        </w:tc>
      </w:tr>
      <w:tr w:rsidR="00946FFD" w14:paraId="10B2EC85" w14:textId="77777777" w:rsidTr="00907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4DBD" w14:textId="77777777" w:rsidR="00946FFD" w:rsidRDefault="00946FFD" w:rsidP="00946FF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832" w14:textId="23AAAA1F" w:rsidR="00C504A5" w:rsidRDefault="00946FFD" w:rsidP="001D798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but different implementation is proposed. Since the issue generally appears in a relation with MAC PDU transmissions from SS it is proposed for the sake of consistency and</w:t>
            </w:r>
            <w:r>
              <w:rPr>
                <w:rFonts w:ascii="Arial" w:hAnsi="Arial"/>
                <w:highlight w:val="cyan"/>
                <w:lang w:eastAsia="zh-CN"/>
              </w:rPr>
              <w:t xml:space="preserve"> the</w:t>
            </w:r>
            <w:r>
              <w:rPr>
                <w:rFonts w:ascii="Arial" w:hAnsi="Arial"/>
                <w:highlight w:val="cyan"/>
                <w:lang w:eastAsia="zh-CN"/>
              </w:rPr>
              <w:t xml:space="preserve"> maintenance simplification to update the </w:t>
            </w:r>
            <w:r w:rsidRPr="001D798C">
              <w:rPr>
                <w:rFonts w:ascii="Arial" w:hAnsi="Arial"/>
                <w:highlight w:val="cyan"/>
                <w:lang w:eastAsia="zh-CN"/>
              </w:rPr>
              <w:t xml:space="preserve">function </w:t>
            </w:r>
            <w:r w:rsidR="001D798C" w:rsidRPr="001D798C">
              <w:rPr>
                <w:rFonts w:ascii="Arial" w:hAnsi="Arial"/>
                <w:highlight w:val="cyan"/>
                <w:lang w:eastAsia="zh-CN"/>
              </w:rPr>
              <w:t xml:space="preserve">f_NBIOT_MAC_CPMode_SendRlcStatus </w:t>
            </w:r>
            <w:r w:rsidRPr="001D798C">
              <w:rPr>
                <w:rFonts w:ascii="Arial" w:hAnsi="Arial"/>
                <w:highlight w:val="cyan"/>
                <w:lang w:eastAsia="zh-CN"/>
              </w:rPr>
              <w:t xml:space="preserve">with </w:t>
            </w:r>
            <w:r>
              <w:rPr>
                <w:rFonts w:ascii="Arial" w:hAnsi="Arial"/>
                <w:highlight w:val="cyan"/>
                <w:lang w:eastAsia="zh-CN"/>
              </w:rPr>
              <w:t>the corresponding delay for the NTN execution, see alternative implementation</w:t>
            </w:r>
            <w:r w:rsidR="00C504A5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B286297" w14:textId="77777777" w:rsidR="00E37683" w:rsidRDefault="00E37683" w:rsidP="00E37683">
      <w:pPr>
        <w:spacing w:after="0"/>
        <w:rPr>
          <w:rFonts w:ascii="Arial" w:hAnsi="Arial"/>
          <w:b/>
          <w:lang w:eastAsia="en-GB"/>
        </w:rPr>
      </w:pPr>
    </w:p>
    <w:p w14:paraId="175AFE25" w14:textId="77777777" w:rsidR="00E37683" w:rsidRDefault="00E37683" w:rsidP="00E376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683" w:rsidRPr="00504291" w14:paraId="2CA2B58B" w14:textId="77777777" w:rsidTr="00907F2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5B5" w14:textId="77777777" w:rsidR="00E37683" w:rsidRP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function fl_TC_22_3_1_4_RetxBSR_Timer_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NpdcchPeriods(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RetxBSR_Timer_NB_r13 p_RetxBSR_Timer) return integer</w:t>
            </w:r>
          </w:p>
          <w:p w14:paraId="660CB6DD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807C57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F497FA8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AAFE7CC" w14:textId="77777777" w:rsidR="00E37683" w:rsidRDefault="00E37683" w:rsidP="00E376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0D15BF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//@siclog "Step 10C" siclog@</w:t>
            </w:r>
          </w:p>
          <w:p w14:paraId="2AC1084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    /* @sic R5-176882, R5s170821 sic@ */</w:t>
            </w:r>
          </w:p>
          <w:p w14:paraId="4A66D8C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96BCA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3FD0509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35B1CA9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00B4D83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crs_PDCP_SDU_10B, crs_PDCP_SDU_10B, crs_PDCP_SDU_10B };</w:t>
            </w:r>
          </w:p>
          <w:p w14:paraId="34D8ABE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     /* @sic R5-176882, R5s170821 sic@ */</w:t>
            </w:r>
          </w:p>
          <w:p w14:paraId="774672A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AAA5C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01A6079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R5-176882, R5s170821 sic@ */</w:t>
            </w:r>
          </w:p>
          <w:p w14:paraId="597D7528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3D0468C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1, 9, v_TimingInfo);    /* UL grant of 296 bits (ITBS=9, IRU=1) -&gt; 37 bytes */</w:t>
            </w:r>
          </w:p>
          <w:p w14:paraId="6D359401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7BDD2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9E0058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3 bytes for 2 LIs, 3 * 10 bytes data */</w:t>
            </w:r>
          </w:p>
          <w:p w14:paraId="423FBB4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singleBytePadding, noBSR, v_MAC_SDUList_RX);  /* 1 byte padding, 1 byte SDU sub-header, 35 bytes MAC SDU */</w:t>
            </w:r>
          </w:p>
          <w:p w14:paraId="2201042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1C088F0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13");</w:t>
            </w:r>
          </w:p>
          <w:p w14:paraId="0F63D0F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5564C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7E07411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7757F3C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311376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69C43F7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              /* @sic R5s170238 change 2.5: 200ms offset sic@ */</w:t>
            </w:r>
          </w:p>
          <w:p w14:paraId="28C317B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5F718166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crs_PDCP_SDU_8B, crs_PDCP_SDU_7B };</w:t>
            </w:r>
          </w:p>
          <w:p w14:paraId="207E0F8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1F278AD6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5FBD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3F9A9D7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R5-172835/R5s170238 change 2.5: three NPDCCH cycles to give the UE time for processing the data sic@ */</w:t>
            </w:r>
          </w:p>
          <w:p w14:paraId="29972FC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2810A775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1, 8, v_TimingInfo);    /* UL grant of 256 bits (ITBS=8, IRU=1)  @sic R5s170238 change 2.6: ITBS=8 sic@ */</w:t>
            </w:r>
          </w:p>
          <w:p w14:paraId="21F4F5E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D8A031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42A68731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2 bytes for 1 LI, 8 + 7 bytes data */</w:t>
            </w:r>
          </w:p>
          <w:p w14:paraId="099D2ED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normalPadding, zeroBSR, v_MAC_SDUList_RX);</w:t>
            </w:r>
          </w:p>
          <w:p w14:paraId="6E1B490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27CE21C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14:paraId="29F1E59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00E09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7CB3DBE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1B09680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E9508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5BC31F6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6798ED36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               /* @sic R5s170821 sic@ */</w:t>
            </w:r>
          </w:p>
          <w:p w14:paraId="70D12A4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crs_PDCP_SDU_12B };</w:t>
            </w:r>
          </w:p>
          <w:p w14:paraId="2350A53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67DEEF5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90DDE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469EE0E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R5-176882, R5s170785: scheduled grant rather than "now" sic@ */</w:t>
            </w:r>
          </w:p>
          <w:p w14:paraId="5827F2D6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0F9BD68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0, 9, v_TimingInfo);    /* UL grant of 136 bits (ITBS=9, IRU=0) */</w:t>
            </w:r>
          </w:p>
          <w:p w14:paraId="6882E51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9CA07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13C3E226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5CC7902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noPadding, zeroBSR, v_MAC_SDUList_RX);            /* @sic R5s170238 change 2.8 - MMC160 implementation: zeroBSR instead of anyBSR sic@ */</w:t>
            </w:r>
          </w:p>
          <w:p w14:paraId="6EF18D3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43C3F1F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4F2763EE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318651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21A" siclog@</w:t>
            </w:r>
          </w:p>
          <w:p w14:paraId="47FA97A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                                   /* @sic R5-172835/R5s170238 change 2.9 sic@ */</w:t>
            </w:r>
          </w:p>
          <w:p w14:paraId="73980341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C1D9EA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21B": leave test mode and release RRC connection siclog@</w:t>
            </w:r>
          </w:p>
          <w:p w14:paraId="0CD19EE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ConfigRachPreambleIndMode(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disable);</w:t>
            </w:r>
          </w:p>
          <w:p w14:paraId="60C8F268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1808635D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cs_NB_UL_GrantScheduling_Start);</w:t>
            </w:r>
          </w:p>
          <w:p w14:paraId="14D8A9A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f_NBIOT_RRC_ConnectionRelease(v_CellId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/* @sic R5-176882, R5s170821: RRC Connecntion Release sic@ */</w:t>
            </w:r>
          </w:p>
          <w:p w14:paraId="56F0138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28EE1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21C" siclog@</w:t>
            </w:r>
          </w:p>
          <w:p w14:paraId="6441D07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/* 'Generic Test Procedure NB-IoT Control Plane CIoT MT user data transfer non-SMS transport' as described in TS 36.508 [18], clause 8.1.5A.2.3 are performed:</w:t>
            </w:r>
          </w:p>
          <w:p w14:paraId="4BE7AB0A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 Get UE back to connected mode but with changed BSR timer values */</w:t>
            </w:r>
          </w:p>
          <w:p w14:paraId="11998CD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v_MAC_MainConfig.ul_SCH_Config_r13.periodicBSR_Timer_r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v_PeriodicBSR_Timer_Step21C;</w:t>
            </w:r>
          </w:p>
          <w:p w14:paraId="4ABD6874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v_MAC_MainConfig.ul_SCH_Config_r13.retxBSR_Timer_r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v_RetxBSR_Timer_Step21C;</w:t>
            </w:r>
          </w:p>
          <w:p w14:paraId="5F5CFB2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RrcConnSetup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-, v_MAC_MainConfig);</w:t>
            </w:r>
          </w:p>
          <w:p w14:paraId="0D1B551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f_NBIOT_SS_ConfigRachProcedureMsg4(v_CellId, v_RrcConnSetup);</w:t>
            </w:r>
          </w:p>
          <w:p w14:paraId="6C9D2CD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f_NBIOT_508Check_CP_ResponseToPagingForMTAccess(v_CellId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/* @sic R5-176882, R5s170821: 'Generic Test Procedure acc. to 8.1.5A.2.3 (check Idle state) sic@ */</w:t>
            </w:r>
          </w:p>
          <w:p w14:paraId="64CE6F9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9B463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to test mode</w:t>
            </w:r>
          </w:p>
          <w:p w14:paraId="05E1E12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CountsInfoListByRef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f_NBIOT_L2_CPMode_StopULGrant_EnableSrbTestMode(v_CellId, TransparentMode_RLC_MAC);   /* @sic R5s180148 sic@ */</w:t>
            </w:r>
          </w:p>
          <w:p w14:paraId="45879D5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AAE17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7C98CFD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crs_PDCP_SDU_14B };</w:t>
            </w:r>
          </w:p>
          <w:p w14:paraId="0D6B940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-, v_RlcSduList);</w:t>
            </w:r>
          </w:p>
          <w:p w14:paraId="731A875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C5FFC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23 - 24" siclog@</w:t>
            </w:r>
          </w:p>
          <w:p w14:paraId="55F3192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f_NBIOT_GetNextSearchSpace(v_CellId);</w:t>
            </w:r>
          </w:p>
          <w:p w14:paraId="6A18405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v_BSR_Index_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3F69F1C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5E6DF9E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19B245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i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0; i &lt; 2; i := i + 1) {</w:t>
            </w:r>
          </w:p>
          <w:p w14:paraId="40D8CB3F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25" siclog@</w:t>
            </w:r>
          </w:p>
          <w:p w14:paraId="57FA02F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f_NBIOT_GetNextSearchSpace(v_CellId); //@sic R5s240593 sic@</w:t>
            </w:r>
          </w:p>
          <w:p w14:paraId="2D5141E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v_BSR_Index_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215947C1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NoOfNpdcchPeriods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fl_TC_22_3_1_4_PeriodicBSR_Timer_NpdcchPeriods(v_PeriodicBSR_Timer_Step21C) + v_NpdcchBundleOffset;  // @sic R5s240266, R5-241564 sic@ "+1" (Npdcch period bundle) to be sure that PeriodicBSR-Timer has been expired</w:t>
            </w:r>
          </w:p>
          <w:p w14:paraId="792289F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int2float(v_NoOfNpdcchPeriods));</w:t>
            </w:r>
          </w:p>
          <w:p w14:paraId="3D145E5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siclog@</w:t>
            </w:r>
          </w:p>
          <w:p w14:paraId="517408B2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6B7E6D6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27 - " &amp; int2str(i));</w:t>
            </w:r>
          </w:p>
          <w:p w14:paraId="6C36FE79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CD58E0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D7590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747F183D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AD1CCED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AF882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 give default grant to the UE to allow transmission of pending data</w:t>
            </w:r>
          </w:p>
          <w:p w14:paraId="0207E54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cs_NB_UL_GrantScheduling_Start(cs_NB_SingleGrant));   /* @sic R5s170238 change 2.11: single grant sic@ */</w:t>
            </w:r>
          </w:p>
          <w:p w14:paraId="03F4118B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?;     // any MAC PDU containing pending data</w:t>
            </w:r>
          </w:p>
          <w:p w14:paraId="4551A3D1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68065ABC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56D3DCB3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C6A947" w14:textId="77777777" w:rsidR="006D55BC" w:rsidRPr="006D55BC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18D48944" w14:textId="1858D200" w:rsidR="006D55BC" w:rsidRPr="00850B74" w:rsidRDefault="006D55BC" w:rsidP="006D55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91B660A" w14:textId="77777777" w:rsidR="00E37683" w:rsidRPr="00CD057D" w:rsidRDefault="00E37683" w:rsidP="00E37683">
      <w:pPr>
        <w:spacing w:after="0"/>
        <w:rPr>
          <w:rFonts w:ascii="Arial" w:hAnsi="Arial"/>
          <w:b/>
          <w:color w:val="000000"/>
          <w:lang w:eastAsia="en-GB"/>
        </w:rPr>
      </w:pPr>
    </w:p>
    <w:p w14:paraId="07C48253" w14:textId="77777777" w:rsidR="00ED68AC" w:rsidRDefault="00ED68AC" w:rsidP="00ED68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ED68AC" w:rsidRPr="00504291" w14:paraId="7F064E59" w14:textId="77777777" w:rsidTr="00F94F6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769" w14:textId="77777777" w:rsidR="00ED68AC" w:rsidRPr="00E37683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function fl_TC_22_3_1_4_RetxBSR_Timer_</w:t>
            </w:r>
            <w:proofErr w:type="gramStart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NpdcchPeriods(</w:t>
            </w:r>
            <w:proofErr w:type="gramEnd"/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>RetxBSR_Timer_NB_r13 p_RetxBSR_Timer) return integer</w:t>
            </w:r>
          </w:p>
          <w:p w14:paraId="58CE25E5" w14:textId="77777777" w:rsidR="00ED68A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76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790985B" w14:textId="77777777" w:rsidR="00ED68A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131D6EB" w14:textId="77777777" w:rsidR="00ED68A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00EB296" w14:textId="77777777" w:rsidR="00ED68A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EE60DB0" w14:textId="77777777" w:rsidR="00ED68A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A8259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//@siclog "Step 10C" siclog@</w:t>
            </w:r>
          </w:p>
          <w:p w14:paraId="7FB6765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    /* @sic R5-176882, R5s170821 sic@ */</w:t>
            </w:r>
          </w:p>
          <w:p w14:paraId="15E767D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8844D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BC6488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if(f_NBIOT_MobileInfo_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70D9E52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7239994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26BB3AC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7C9A38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9257D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4240B423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474B852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3740B663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crs_PDCP_SDU_10B, crs_PDCP_SDU_10B, crs_PDCP_SDU_10B };</w:t>
            </w:r>
          </w:p>
          <w:p w14:paraId="48A1BFC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     /* @sic R5-176882, R5s170821 sic@ */</w:t>
            </w:r>
          </w:p>
          <w:p w14:paraId="0047A1B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12E01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0A2A9AB6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R5-176882, R5s170821 sic@ */</w:t>
            </w:r>
          </w:p>
          <w:p w14:paraId="1F7DF24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3DC3CC6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1, 9, v_TimingInfo);    /* UL grant of 296 bits (ITBS=9, IRU=1) -&gt; 37 bytes */</w:t>
            </w:r>
          </w:p>
          <w:p w14:paraId="1B848F7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81779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4CD6ADA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3 bytes for 2 LIs, 3 * 10 bytes data */</w:t>
            </w:r>
          </w:p>
          <w:p w14:paraId="62CFF36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singleBytePadding, noBSR, v_MAC_SDUList_RX);  /* 1 byte padding, 1 byte SDU sub-header, 35 bytes MAC SDU */</w:t>
            </w:r>
          </w:p>
          <w:p w14:paraId="5EB957D6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076B870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13");</w:t>
            </w:r>
          </w:p>
          <w:p w14:paraId="43281306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6EB43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790425B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2F282DB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6E4A3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21716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if(f_NBIOT_MobileInfo_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03074A7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49C081D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7942AB7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DB8DD3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080B002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              /* @sic R5s170238 change 2.5: 200ms offset sic@ */</w:t>
            </w:r>
          </w:p>
          <w:p w14:paraId="291210C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351B04C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crs_PDCP_SDU_8B, crs_PDCP_SDU_7B };</w:t>
            </w:r>
          </w:p>
          <w:p w14:paraId="68940A2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1255962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6DAA1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2223D58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R5-172835/R5s170238 change 2.5: three NPDCCH cycles to give the UE time for processing the data sic@ */</w:t>
            </w:r>
          </w:p>
          <w:p w14:paraId="53C28DE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69CAC12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1, 8, v_TimingInfo);    /* UL grant of 256 bits (ITBS=8, IRU=1)  @sic R5s170238 change 2.6: ITBS=8 sic@ */</w:t>
            </w:r>
          </w:p>
          <w:p w14:paraId="226157D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732541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5B68DBC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2 bytes for 1 LI, 8 + 7 bytes data */</w:t>
            </w:r>
          </w:p>
          <w:p w14:paraId="60C4E8E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normalPadding, zeroBSR, v_MAC_SDUList_RX);</w:t>
            </w:r>
          </w:p>
          <w:p w14:paraId="7D274D1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67C64D0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14:paraId="3D85797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92342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37E7BF8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50AB14C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47F5DF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B049F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if(f_NBIOT_MobileInfo_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3B12A6C1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55941706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2D442403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A2650F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FD17AF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7A82430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7252550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               /* @sic R5s170821 sic@ */</w:t>
            </w:r>
          </w:p>
          <w:p w14:paraId="5B96017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crs_PDCP_SDU_12B };</w:t>
            </w:r>
          </w:p>
          <w:p w14:paraId="24C3AE3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01FF485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876C6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1B567EB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R5-176882, R5s170785: scheduled grant rather than "now" sic@ */</w:t>
            </w:r>
          </w:p>
          <w:p w14:paraId="604908E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6CE7638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0, 9, v_TimingInfo);    /* UL grant of 136 bits (ITBS=9, IRU=0) */</w:t>
            </w:r>
          </w:p>
          <w:p w14:paraId="03E120B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AFA4B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634F548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756A9AA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noPadding, zeroBSR, v_MAC_SDUList_RX);            /* @sic R5s170238 change 2.8 - MMC160 implementation: zeroBSR instead of anyBSR sic@ */</w:t>
            </w:r>
          </w:p>
          <w:p w14:paraId="15BCE4A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0A9D5DD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52260C9F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BF11D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21A" siclog@</w:t>
            </w:r>
          </w:p>
          <w:p w14:paraId="751C5C63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                                     /* @sic R5-172835/R5s170238 change 2.9 sic@ */</w:t>
            </w:r>
          </w:p>
          <w:p w14:paraId="5C1148C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E2131F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8785E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if(f_NBIOT_MobileInfo_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IsNTN(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3C281A2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/@sic R5s240593 sic@</w:t>
            </w:r>
          </w:p>
          <w:p w14:paraId="6980F98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f_Delay(int2float(f_NBIOT_NTN_Get_T_NTNoffset(v_CellId))/500.0); // 2 * NTN message delay (550ms * 2)</w:t>
            </w:r>
          </w:p>
          <w:p w14:paraId="13F281D3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96B28D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0A618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21B": leave test mode and release RRC connection siclog@</w:t>
            </w:r>
          </w:p>
          <w:p w14:paraId="4C4C2BF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ConfigRachPreambleIndMode(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disable);</w:t>
            </w:r>
          </w:p>
          <w:p w14:paraId="213F9E4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20A8448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cs_NB_UL_GrantScheduling_Start);</w:t>
            </w:r>
          </w:p>
          <w:p w14:paraId="7259484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f_NBIOT_RRC_ConnectionRelease(v_CellId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/* @sic R5-176882, R5s170821: RRC Connecntion Release sic@ */</w:t>
            </w:r>
          </w:p>
          <w:p w14:paraId="6637B5B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42541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21C" siclog@</w:t>
            </w:r>
          </w:p>
          <w:p w14:paraId="45A0DBCF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/* 'Generic Test Procedure NB-IoT Control Plane CIoT MT user data transfer non-SMS transport' as described in TS 36.508 [18], clause 8.1.5A.2.3 are performed:</w:t>
            </w:r>
          </w:p>
          <w:p w14:paraId="471D6BC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 Get UE back to connected mode but with changed BSR timer values */</w:t>
            </w:r>
          </w:p>
          <w:p w14:paraId="4EBD223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v_MAC_MainConfig.ul_SCH_Config_r13.periodicBSR_Timer_r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v_PeriodicBSR_Timer_Step21C;</w:t>
            </w:r>
          </w:p>
          <w:p w14:paraId="48D5644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v_MAC_MainConfig.ul_SCH_Config_r13.retxBSR_Timer_r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v_RetxBSR_Timer_Step21C;</w:t>
            </w:r>
          </w:p>
          <w:p w14:paraId="3D75C826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RrcConnSetup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-, v_MAC_MainConfig);</w:t>
            </w:r>
          </w:p>
          <w:p w14:paraId="6A8C1C0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f_NBIOT_SS_ConfigRachProcedureMsg4(v_CellId, v_RrcConnSetup);</w:t>
            </w:r>
          </w:p>
          <w:p w14:paraId="1C1C9B5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f_NBIOT_508Check_CP_ResponseToPagingForMTAccess(v_CellId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/* @sic R5-176882, R5s170821: 'Generic Test Procedure acc. to 8.1.5A.2.3 (check Idle state) sic@ */</w:t>
            </w:r>
          </w:p>
          <w:p w14:paraId="10809ED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5B75F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to test mode</w:t>
            </w:r>
          </w:p>
          <w:p w14:paraId="1CC8DA2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CountsInfoListByRef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f_NBIOT_L2_CPMode_StopULGrant_EnableSrbTestMode(v_CellId, TransparentMode_RLC_MAC);   /* @sic R5s180148 sic@ */</w:t>
            </w:r>
          </w:p>
          <w:p w14:paraId="60669D3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AAB2B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3E968E2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{ crs_PDCP_SDU_14B };</w:t>
            </w:r>
          </w:p>
          <w:p w14:paraId="30D8B4E1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-, v_RlcSduList);</w:t>
            </w:r>
          </w:p>
          <w:p w14:paraId="049FEA7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F39395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23 - 24" siclog@</w:t>
            </w:r>
          </w:p>
          <w:p w14:paraId="6C716A4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f_NBIOT_GetNextSearchSpace(v_CellId);</w:t>
            </w:r>
          </w:p>
          <w:p w14:paraId="5606497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v_BSR_Index_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4A3DD5E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414450D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DF2CD6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i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0; i &lt; 2; i := i + 1) {</w:t>
            </w:r>
          </w:p>
          <w:p w14:paraId="30C805EE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25" siclog@</w:t>
            </w:r>
          </w:p>
          <w:p w14:paraId="04983C6D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f_NBIOT_GetNextSearchSpace(v_CellId); //@sic R5s240593 sic@</w:t>
            </w:r>
          </w:p>
          <w:p w14:paraId="5F52E794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v_BSR_Index_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0A8B0BA2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NoOfNpdcchPeriods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fl_TC_22_3_1_4_PeriodicBSR_Timer_NpdcchPeriods(v_PeriodicBSR_Timer_Step21C) + v_NpdcchBundleOffset;  // @sic R5s240266, R5-241564 sic@ "+1" (Npdcch period bundle) to be sure that PeriodicBSR-Timer has been expired</w:t>
            </w:r>
          </w:p>
          <w:p w14:paraId="134A0AC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int2float(v_NoOfNpdcchPeriods));</w:t>
            </w:r>
          </w:p>
          <w:p w14:paraId="1A8C9F0F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siclog@</w:t>
            </w:r>
          </w:p>
          <w:p w14:paraId="1FBEB45B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7219B97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__FILE__, __LINE__, "Step 27 - " &amp; int2str(i));</w:t>
            </w:r>
          </w:p>
          <w:p w14:paraId="5FEDAD4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1C5CF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278570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3236F061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00B0992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F00D7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// give default grant to the UE to allow transmission of pending data</w:t>
            </w:r>
          </w:p>
          <w:p w14:paraId="41414CB9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cs_NB_UL_GrantScheduling_Start(cs_NB_SingleGrant));   /* @sic R5s170238 change 2.11: single grant sic@ */</w:t>
            </w:r>
          </w:p>
          <w:p w14:paraId="012926E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= ?;     // any MAC PDU containing pending data</w:t>
            </w:r>
          </w:p>
          <w:p w14:paraId="22C6CF1A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4003E818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70EBC947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95A82C" w14:textId="77777777" w:rsidR="00ED68AC" w:rsidRPr="006D55BC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286171BC" w14:textId="77777777" w:rsidR="00ED68AC" w:rsidRPr="00850B74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34B" w14:textId="77777777" w:rsidR="00ED68AC" w:rsidRPr="00F212AA" w:rsidRDefault="00ED68AC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3ABFE34" w14:textId="3843E423" w:rsidR="00ED68AC" w:rsidRDefault="00ED68AC" w:rsidP="00E37683">
      <w:pPr>
        <w:spacing w:after="0"/>
        <w:rPr>
          <w:rFonts w:ascii="Arial" w:hAnsi="Arial"/>
          <w:b/>
          <w:lang w:eastAsia="en-GB"/>
        </w:rPr>
      </w:pPr>
    </w:p>
    <w:p w14:paraId="1F93E4FD" w14:textId="77777777" w:rsidR="00ED68AC" w:rsidRDefault="00ED68AC" w:rsidP="00E37683">
      <w:pPr>
        <w:spacing w:after="0"/>
        <w:rPr>
          <w:rFonts w:ascii="Arial" w:hAnsi="Arial"/>
          <w:b/>
          <w:lang w:eastAsia="en-GB"/>
        </w:rPr>
      </w:pPr>
    </w:p>
    <w:p w14:paraId="2B2697F4" w14:textId="3ACAC739" w:rsidR="00E37683" w:rsidRDefault="00ED68AC" w:rsidP="00E37683">
      <w:pPr>
        <w:spacing w:after="0"/>
        <w:rPr>
          <w:rFonts w:ascii="Arial" w:hAnsi="Arial"/>
          <w:b/>
          <w:lang w:eastAsia="en-GB"/>
        </w:rPr>
      </w:pPr>
      <w:r w:rsidRPr="00ED68AC">
        <w:rPr>
          <w:rFonts w:ascii="Arial" w:hAnsi="Arial"/>
          <w:b/>
          <w:highlight w:val="cyan"/>
          <w:lang w:eastAsia="en-GB"/>
        </w:rPr>
        <w:t>MCC alternative implementation</w:t>
      </w:r>
      <w:r w:rsidR="00E37683" w:rsidRPr="00ED68AC">
        <w:rPr>
          <w:rFonts w:ascii="Arial" w:hAnsi="Arial"/>
          <w:b/>
          <w:highlight w:val="cyan"/>
          <w:lang w:eastAsia="en-GB"/>
        </w:rPr>
        <w:t>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E37683" w:rsidRPr="00504291" w14:paraId="55EA4FF0" w14:textId="77777777" w:rsidTr="00907F2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A1D" w14:textId="77777777" w:rsidR="00FC735E" w:rsidRPr="00FC735E" w:rsidRDefault="006D55BC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55B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C735E" w:rsidRPr="00FC735E">
              <w:rPr>
                <w:rFonts w:ascii="Courier New" w:hAnsi="Courier New" w:cs="Courier New"/>
                <w:color w:val="000000"/>
                <w:lang w:eastAsia="de-DE"/>
              </w:rPr>
              <w:t>function f_TC_22_3_1_4_</w:t>
            </w:r>
            <w:proofErr w:type="gramStart"/>
            <w:r w:rsidR="00FC735E" w:rsidRPr="00FC735E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="00FC735E" w:rsidRPr="00FC735E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7698FF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C4602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NBIOT_CellId_Type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CellId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nbiot_Cell1;</w:t>
            </w:r>
          </w:p>
          <w:p w14:paraId="33AA84C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NBIOT_IDLEUPDATED_STATE_Type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TestLoopMode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STATE2A_NB_TESTLOOP_ModeG;</w:t>
            </w:r>
          </w:p>
          <w:p w14:paraId="2FB4856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RetxBSR_Timer_NB_r13 v_RetxBSR_Timer_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Preamble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pp16;                  /* @sic R5-176882, R5s170821 change 7: pp4 -&gt; pp16 sic@ */</w:t>
            </w:r>
          </w:p>
          <w:p w14:paraId="3B6DD83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PeriodicBSR_Timer_NB_r13 v_PeriodicBSR_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Timer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pp64;                   /* @sic R5-176882, R5s170821 change 7: pp4 -&gt; pp64 sic@ */</w:t>
            </w:r>
          </w:p>
          <w:p w14:paraId="000BB69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RetxBSR_Timer_NB_r13 v_RetxBSR_Timer_Step21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pp64;                   /* @sic R5-176882, R5s170821 change 7 sic@ */</w:t>
            </w:r>
          </w:p>
          <w:p w14:paraId="5C6913E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PeriodicBSR_Timer_NB_r13 v_PeriodicBSR_Timer_Step21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pp16;           /* @sic R5-176882, R5s170821 change 7 sic@ */</w:t>
            </w:r>
          </w:p>
          <w:p w14:paraId="462C61B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MAC_MainConfig_NB_r13 v_MAC_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MainConfig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cs_MAC_MainConfig_NB_SRB;</w:t>
            </w:r>
          </w:p>
          <w:p w14:paraId="2FADEC8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DL_CCCH_Message_NB v_RrcConnSetup;</w:t>
            </w:r>
          </w:p>
          <w:p w14:paraId="3E577CE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NB_RLC_CountsInfoList_Type v_RLC_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CountsInfoListByRef;   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// RLC status to be maintained by Send/Receive functions</w:t>
            </w:r>
          </w:p>
          <w:p w14:paraId="3D5EF0C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v_SubFrameTiming;</w:t>
            </w:r>
          </w:p>
          <w:p w14:paraId="7E46B8E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v_TimingInfo;</w:t>
            </w:r>
          </w:p>
          <w:p w14:paraId="7A2FACB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RLC_SDUList_Type v_RlcSduList;</w:t>
            </w:r>
          </w:p>
          <w:p w14:paraId="1201B0A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RLC_SDUList_Type v_RlcSduList_Step5C;</w:t>
            </w:r>
          </w:p>
          <w:p w14:paraId="65E2340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RLC_SDUList_Type v_RlcSduList_Step7;</w:t>
            </w:r>
          </w:p>
          <w:p w14:paraId="31F3EAE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MAC_SDUList_Type v_MAC_SDUList_RX;</w:t>
            </w:r>
          </w:p>
          <w:p w14:paraId="7588913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MAC_PDU_Type v_MAC_PDU_RX;</w:t>
            </w:r>
          </w:p>
          <w:p w14:paraId="1338B6C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v_NoOfNpdcchPeriods;</w:t>
            </w:r>
          </w:p>
          <w:p w14:paraId="01C83C5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v_BSR_Index_Min;</w:t>
            </w:r>
          </w:p>
          <w:p w14:paraId="79C0C0B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NB_RarList_Type v_NB_RarList;</w:t>
            </w:r>
          </w:p>
          <w:p w14:paraId="72ADC26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NB_RachProcedureList_Type v_RachProcedureList;</w:t>
            </w:r>
          </w:p>
          <w:p w14:paraId="0F0915A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v_RetxBSRTimerValueMin;</w:t>
            </w:r>
          </w:p>
          <w:p w14:paraId="6A8FC4A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28796FC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v_NpdcchBundleOffset;</w:t>
            </w:r>
          </w:p>
          <w:p w14:paraId="55C2D97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v_SchedulingOffset;</w:t>
            </w:r>
          </w:p>
          <w:p w14:paraId="2F1DD42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var boolean v_IsNTN</w:t>
            </w: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614DF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F8B61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v_MAC_MainConfig.ul_SCH_Config_r13.periodicBSR_Timer_r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v_PeriodicBSR_Timer;</w:t>
            </w:r>
          </w:p>
          <w:p w14:paraId="496FC8B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v_MAC_MainConfig.ul_SCH_Config_r13.retxBSR_Timer_r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v_RetxBSR_Timer_Preamble;</w:t>
            </w:r>
          </w:p>
          <w:p w14:paraId="6073B4E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RrcConnSetup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-, v_MAC_MainConfig);</w:t>
            </w:r>
          </w:p>
          <w:p w14:paraId="51F0B48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4A5D0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TransparentMode_RLC_MAC, v_TestLoopMode, v_RrcConnSetup);</w:t>
            </w:r>
          </w:p>
          <w:p w14:paraId="31DEF7E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1D870F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NpdcchBundleOffset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f_NBIOT_GetNPDCCH_PeriodsInBundle(nbiot_Cell1); //@sic R5s240285, R5s240266, R5-241564 sic@</w:t>
            </w:r>
          </w:p>
          <w:p w14:paraId="77739C95" w14:textId="034CF76C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</w:t>
            </w:r>
            <w:proofErr w:type="gramStart"/>
            <w:r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IsNTN :</w:t>
            </w:r>
            <w:proofErr w:type="gramEnd"/>
            <w:r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= </w:t>
            </w:r>
            <w:r w:rsidR="00341E8A"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f_NBIOT_MobileInfo_IsNTN()</w:t>
            </w:r>
            <w:r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294AF7F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r w:rsidRPr="00341E8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v_IsNTN</w:t>
            </w: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C169D1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R5s240285, </w:t>
            </w:r>
            <w:bookmarkStart w:id="26" w:name="_GoBack"/>
            <w:bookmarkEnd w:id="26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R5s240266, R5-241564, R5250057 sic@</w:t>
            </w:r>
          </w:p>
          <w:p w14:paraId="4A961CB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SchedulingOffset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int2float(v_NpdcchBundleOffset);</w:t>
            </w:r>
          </w:p>
          <w:p w14:paraId="7BD8F87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BFDDF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54B3418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BE6522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SchedulingOffset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int2float(3 * v_NpdcchBundleOffset);</w:t>
            </w:r>
          </w:p>
          <w:p w14:paraId="4DEA882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75D58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8D469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ConfigRachPreambleIndMode(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enable);                     /* @sic R5-176882, R5s170821 sic@ */</w:t>
            </w:r>
          </w:p>
          <w:p w14:paraId="5EDA626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FCF46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553848F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Set(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6B530A6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C3353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 (void)" siclog@</w:t>
            </w:r>
          </w:p>
          <w:p w14:paraId="3ADD352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CFF9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4BF64FA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    /* @sic R5s170238 change 2.1: 200ms offset sic@ */</w:t>
            </w:r>
          </w:p>
          <w:p w14:paraId="435B511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21422CB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crs_PDCP_SDU_10B, crs_PDCP_SDU_10B };</w:t>
            </w:r>
          </w:p>
          <w:p w14:paraId="02B9D75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v_RlcSduList_Step5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substr(v_RlcSduList[0], 0, 3) };</w:t>
            </w:r>
          </w:p>
          <w:p w14:paraId="2E864E2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v_RlcSduList_Step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7 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substr(v_RlcSduList[0], 3, 7), v_RlcSduList[1] };</w:t>
            </w:r>
          </w:p>
          <w:p w14:paraId="71707D6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874CA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78948F1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4238D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v_BSR_Index_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6;</w:t>
            </w:r>
          </w:p>
          <w:p w14:paraId="658ADDF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72AC3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3 - 4" siclog@</w:t>
            </w:r>
          </w:p>
          <w:p w14:paraId="194699F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 /* @sic R5-241564, R5-172835/R5s170238 change 2.1: three NPDCCH cycles to give the UE time for processing the data sic@ */</w:t>
            </w:r>
          </w:p>
          <w:p w14:paraId="448E8C7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2BAEF63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7227642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3B234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 schedule RAR and Msg4 at the SS</w:t>
            </w:r>
          </w:p>
          <w:p w14:paraId="33C4803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v_NB_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RarList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cs_NB_RandomAccessResponseParameters_Def(cs_RapIdCtrl_Auto, cs_TempC_RNTI_Explicit(tsc_C_RNTI_Def2)) }; /* @sic R5-176882 change 10: different values for CRNTI and T-CRNTI sic@ */</w:t>
            </w:r>
          </w:p>
          <w:p w14:paraId="1477340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RachProcedureList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cs_NB_RachProcedure(cs_NB_RandomAccessResponseConfig_Common(v_NB_RarList), cs_NB_ContentionResolutionCtrl_CRNTI(1, 6)) }; /* (1, 6) -&gt; 176 bits */</w:t>
            </w:r>
          </w:p>
          <w:p w14:paraId="3C13513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CommonCellConfig(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cas_NB_RachProcedure_Config_REQ(v_CellId, cs_TimingInfo_Now, -, -, v_RachProcedureList));    /* @sic R5-176882, R5s170821: RACH procedure sic@ */</w:t>
            </w:r>
          </w:p>
          <w:p w14:paraId="4C1FD46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23F49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0A6C27A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NoOfNpdcchPeriods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fl_TC_22_3_1_4_RetxBSR_Timer_NpdcchPeriods(v_RetxBSR_Timer_Preamble);</w:t>
            </w:r>
          </w:p>
          <w:p w14:paraId="72399B1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RetxBSRTimerValueMin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f_NBIOT_SetTimerToleranceMin(rrcTimer, int2float(v_NoOfNpdcchPeriods * f_NBIOT_SearchSpace_GetPdcchPeriod()) / 1000.0);</w:t>
            </w:r>
          </w:p>
          <w:p w14:paraId="27008DE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f_Delay(v_RetxBSRTimerValueMin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//Wait for retxBSR-Timer expiry on UE side</w:t>
            </w:r>
          </w:p>
          <w:p w14:paraId="5B501C1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52D4B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5A" siclog@</w:t>
            </w:r>
          </w:p>
          <w:p w14:paraId="23B7E81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SYSIND.receive(car_NB_RachPreamble_IND(v_CellId)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/* @sic R5-176882, R5s170821: RACH procedure sic@ */</w:t>
            </w:r>
          </w:p>
          <w:p w14:paraId="6150AD1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5A");</w:t>
            </w:r>
          </w:p>
          <w:p w14:paraId="6F0D8EF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338A3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5B" siclog@</w:t>
            </w:r>
          </w:p>
          <w:p w14:paraId="324AB8E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 RAR scheduled at the SS</w:t>
            </w:r>
          </w:p>
          <w:p w14:paraId="77A423B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FA633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5C" siclog@</w:t>
            </w:r>
          </w:p>
          <w:p w14:paraId="16BC2EA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v_BSR_Index_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4;   //10-3+10=17 bytes -&gt; Index=4</w:t>
            </w:r>
          </w:p>
          <w:p w14:paraId="4C55E2F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fl_TC_22_3_1_4_Step5c_ReceiveAndCheckMsg3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MacPdu(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v_RlcSduList_Step5C, v_BSR_Index_Min); /* @sic R5-176882, R5s170821: RACH procedure sic@ */</w:t>
            </w:r>
          </w:p>
          <w:p w14:paraId="15F180C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E5A0E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405B165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 Msg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4  scheduled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at the SS: C-RNTI based contention resolution with UL grant of 176</w:t>
            </w:r>
          </w:p>
          <w:p w14:paraId="0173C4B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4E8F8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4DE4E8D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f_NBIOT_MacSdu_RlcAmdPdu_RX(v_RlcSduList_Step7) };                                                    /* @sic R5-176882, R5s170821: RACH procedure sic@ */</w:t>
            </w:r>
          </w:p>
          <w:p w14:paraId="61C63BC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noPadding, noBSR, v_MAC_SDUList_RX);</w:t>
            </w:r>
          </w:p>
          <w:p w14:paraId="0CF024C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73C0885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3B507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siclog@</w:t>
            </w:r>
          </w:p>
          <w:p w14:paraId="4A8ABD9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-, -, v_IsNTN); /*//@sic R5s240593, R5s240706, R5s250057 sic@*/                                                /* @sic R5-176882, R5s170821: RLC STATUS PDU  sic@ */</w:t>
            </w:r>
          </w:p>
          <w:p w14:paraId="479769C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</w:p>
          <w:p w14:paraId="16C2963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4208C2E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6529B70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                                                               /* @sic R5-176882, R5s170821: timing sic@ */</w:t>
            </w:r>
          </w:p>
          <w:p w14:paraId="0C5ED68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crs_PDCP_SDU_10B };</w:t>
            </w:r>
          </w:p>
          <w:p w14:paraId="2D594DE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560EE56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842AC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2D6A56F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3 NPDCCH cycles after sending of the additional RLC SDU at step 8</w:t>
            </w:r>
          </w:p>
          <w:p w14:paraId="6396CB1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2AFA4C9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5F59BDE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NTN  sic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@ */</w:t>
            </w:r>
          </w:p>
          <w:p w14:paraId="10D85BA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v_BSR_Index_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1;                                                       /* @sic R5-176882, R5s170821: 1 instead of 8 sic@ */</w:t>
            </w:r>
          </w:p>
          <w:p w14:paraId="5742049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1AB701A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79C7339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1406F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14:paraId="1D5C388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//@sic R5-241564 sic@</w:t>
            </w:r>
          </w:p>
          <w:p w14:paraId="75F1641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489A9AE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0, 7, v_TimingInfo);    /* @sic R5-176882, R5s170821: sic@</w:t>
            </w:r>
          </w:p>
          <w:p w14:paraId="6E357F2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UL grant of 104 bits (ITBS=7, IRU=0) -&gt; 13 bytes */</w:t>
            </w:r>
          </w:p>
          <w:p w14:paraId="155D242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10B" siclog@</w:t>
            </w:r>
          </w:p>
          <w:p w14:paraId="31411CE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10 bytes data */</w:t>
            </w:r>
          </w:p>
          <w:p w14:paraId="29FF766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noPadding, noBSR, v_MAC_SDUList_RX);  /* 1 byte SDU sub-header, 12 bytes MAC SDU */</w:t>
            </w:r>
          </w:p>
          <w:p w14:paraId="486D4F9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          /* @sic R5-176882, R5s170821: sic@ */</w:t>
            </w:r>
          </w:p>
          <w:p w14:paraId="249414D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F0A85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10C" siclog@</w:t>
            </w:r>
          </w:p>
          <w:p w14:paraId="2E77E85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FC735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);      /* @sic R5-176882, R5s170821, R5s250057 sic@ */</w:t>
            </w:r>
          </w:p>
          <w:p w14:paraId="4918B19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62985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087C412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21DCBB2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2C03B6C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crs_PDCP_SDU_10B, crs_PDCP_SDU_10B, crs_PDCP_SDU_10B };</w:t>
            </w:r>
          </w:p>
          <w:p w14:paraId="2587EFA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     /* @sic R5-176882, R5s170821 sic@ */</w:t>
            </w:r>
          </w:p>
          <w:p w14:paraId="6B026B3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D896C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4E1DB40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R5-176882, R5s170821 sic@ */</w:t>
            </w:r>
          </w:p>
          <w:p w14:paraId="648F3E1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664CD26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1, 9, v_TimingInfo);    /* UL grant of 296 bits (ITBS=9, IRU=1) -&gt; 37 bytes */</w:t>
            </w:r>
          </w:p>
          <w:p w14:paraId="2C30135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63596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3D69D25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3 bytes for 2 LIs, 3 * 10 bytes data */</w:t>
            </w:r>
          </w:p>
          <w:p w14:paraId="1FB6E1C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singleBytePadding, noBSR, v_MAC_SDUList_RX);  /* 1 byte padding, 1 byte SDU sub-header, 35 bytes MAC SDU */</w:t>
            </w:r>
          </w:p>
          <w:p w14:paraId="460002B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09749FD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13");</w:t>
            </w:r>
          </w:p>
          <w:p w14:paraId="5A23C20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D7941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7158C809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FC735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); /*@sic R5s250057 sic@*/</w:t>
            </w:r>
          </w:p>
          <w:p w14:paraId="75FEFC6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24D97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6AB8C94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              /* @sic R5s170238 change 2.5: 200ms offset sic@ */</w:t>
            </w:r>
          </w:p>
          <w:p w14:paraId="4E0DC6F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0195B67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crs_PDCP_SDU_8B, crs_PDCP_SDU_7B };</w:t>
            </w:r>
          </w:p>
          <w:p w14:paraId="67868FF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304D8CD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20C31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45E8F88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R5-172835/R5s170238 change 2.5: three NPDCCH cycles to give the UE time for processing the data sic@ */</w:t>
            </w:r>
          </w:p>
          <w:p w14:paraId="1594706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7AA9BD5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1, 8, v_TimingInfo);    /* UL grant of 256 bits (ITBS=8, IRU=1)  @sic R5s170238 change 2.6: ITBS=8 sic@ */</w:t>
            </w:r>
          </w:p>
          <w:p w14:paraId="5CD1B83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9477A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7EBE6C6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          /* 2 bytes RLC AM header fixed part, 2 bytes for 1 LI, 8 + 7 bytes data */</w:t>
            </w:r>
          </w:p>
          <w:p w14:paraId="6A516A4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normalPadding, zeroBSR, v_MAC_SDUList_RX);</w:t>
            </w:r>
          </w:p>
          <w:p w14:paraId="5067354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2273DEE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14:paraId="523C06C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DD1AF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345F8C2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FC735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); /*@sic R5s250057 sic@*/</w:t>
            </w:r>
          </w:p>
          <w:p w14:paraId="5090B6F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C90DA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6E1DC8A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f_NBIOT_GetNextSearchSpace(v_CellId, tsc_NBIOT_CPModeSendRlcSdus_SchedulingDelay);</w:t>
            </w:r>
          </w:p>
          <w:p w14:paraId="07A6F08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               /* @sic R5s170821 sic@ */</w:t>
            </w:r>
          </w:p>
          <w:p w14:paraId="2A673B3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crs_PDCP_SDU_12B };</w:t>
            </w:r>
          </w:p>
          <w:p w14:paraId="5558BA8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v_TimingInfo, v_RlcSduList);</w:t>
            </w:r>
          </w:p>
          <w:p w14:paraId="47F984D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693EB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42979E7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v_SchedulingOffset);    /* @sic R5-241564, R5-176882, R5s170785: scheduled grant rather than "now" sic@ */</w:t>
            </w:r>
          </w:p>
          <w:p w14:paraId="4DA7069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cs_TimingInfo_SubFrameFull(v_SubFrameTiming);</w:t>
            </w:r>
          </w:p>
          <w:p w14:paraId="1BB55E2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ExplicitGrant(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0, 9, v_TimingInfo);    /* UL grant of 136 bits (ITBS=9, IRU=0) */</w:t>
            </w:r>
          </w:p>
          <w:p w14:paraId="17EA8D1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343DD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1B34622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v_MAC_SDUList_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f_NBIOT_MacSdu_RlcAmdPdu_RX(v_RlcSduList) };</w:t>
            </w:r>
          </w:p>
          <w:p w14:paraId="43A73DB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f_NBIOT_MacPdu_BSR_MacSdus_Padding_RX(-, noPadding, zeroBSR, v_MAC_SDUList_RX);            /* @sic R5s170238 change 2.8 - MMC160 implementation: zeroBSR instead of anyBSR sic@ */</w:t>
            </w:r>
          </w:p>
          <w:p w14:paraId="01F7D93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1C5417B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611EF5C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C73DB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21A" siclog@</w:t>
            </w:r>
          </w:p>
          <w:p w14:paraId="2597635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</w:t>
            </w:r>
            <w:r w:rsidRPr="00FC735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 -, -, v_IsNTN</w:t>
            </w: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);   /* @sic R5-172835/R5s170238 change 2.9, R5s250057 sic@ */</w:t>
            </w:r>
          </w:p>
          <w:p w14:paraId="3BCA833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192F9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21B": leave test mode and release RRC connection siclog@</w:t>
            </w:r>
          </w:p>
          <w:p w14:paraId="5844C1A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ConfigRachPreambleIndMode(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disable);</w:t>
            </w:r>
          </w:p>
          <w:p w14:paraId="60C5E3C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22C1424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cs_NB_UL_GrantScheduling_Start);</w:t>
            </w:r>
          </w:p>
          <w:p w14:paraId="6B17B17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f_NBIOT_RRC_ConnectionRelease(v_CellId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/* @sic R5-176882, R5s170821: RRC Connecntion Release sic@ */</w:t>
            </w:r>
          </w:p>
          <w:p w14:paraId="06FF499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B70458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21C" siclog@</w:t>
            </w:r>
          </w:p>
          <w:p w14:paraId="2A2E595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/* 'Generic Test Procedure NB-IoT Control Plane CIoT MT user data transfer non-SMS transport' as described in TS 36.508 [18], clause 8.1.5A.2.3 are performed:</w:t>
            </w:r>
          </w:p>
          <w:p w14:paraId="4F255ED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Get UE back to connected mode but with changed BSR timer values */</w:t>
            </w:r>
          </w:p>
          <w:p w14:paraId="67B4B6A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v_MAC_MainConfig.ul_SCH_Config_r13.periodicBSR_Timer_r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v_PeriodicBSR_Timer_Step21C;</w:t>
            </w:r>
          </w:p>
          <w:p w14:paraId="1ACFD5E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v_MAC_MainConfig.ul_SCH_Config_r13.retxBSR_Timer_r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v_RetxBSR_Timer_Step21C;</w:t>
            </w:r>
          </w:p>
          <w:p w14:paraId="324D98F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RrcConnSetup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-, v_MAC_MainConfig);</w:t>
            </w:r>
          </w:p>
          <w:p w14:paraId="65F32A3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f_NBIOT_SS_ConfigRachProcedureMsg4(v_CellId, v_RrcConnSetup);</w:t>
            </w:r>
          </w:p>
          <w:p w14:paraId="3CA6F63E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f_NBIOT_508Check_CP_ResponseToPagingForMTAccess(v_CellId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/* @sic R5-176882, R5s170821: 'Generic Test Procedure acc. to 8.1.5A.2.3 (check Idle state) sic@ */</w:t>
            </w:r>
          </w:p>
          <w:p w14:paraId="6C416AD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AC6411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to test mode</w:t>
            </w:r>
          </w:p>
          <w:p w14:paraId="0487AF3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CountsInfoListByRef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f_NBIOT_L2_CPMode_StopULGrant_EnableSrbTestMode(v_CellId, TransparentMode_RLC_MAC);   /* @sic R5s180148 sic@ */</w:t>
            </w:r>
          </w:p>
          <w:p w14:paraId="645A0FB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1AFDC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1C85E07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RlcSduList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{ crs_PDCP_SDU_14B };</w:t>
            </w:r>
          </w:p>
          <w:p w14:paraId="5701A2D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SendRlcSdus(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v_TestLoopMode, -, v_RlcSduList);</w:t>
            </w:r>
          </w:p>
          <w:p w14:paraId="74D0782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9F5C64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23 - 24" siclog@</w:t>
            </w:r>
          </w:p>
          <w:p w14:paraId="08A866E3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f_NBIOT_GetNextSearchSpace(v_CellId);</w:t>
            </w:r>
          </w:p>
          <w:p w14:paraId="3F7FBE0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v_BSR_Index_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22A8CDE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40F10BB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5A2BD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i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0; i &lt; 2; i := i + 1) {</w:t>
            </w:r>
          </w:p>
          <w:p w14:paraId="704FB25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25" siclog@</w:t>
            </w:r>
          </w:p>
          <w:p w14:paraId="3C797D1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f_NBIOT_GetNextSearchSpace(v_CellId); //@sic R5s240593 sic@</w:t>
            </w:r>
          </w:p>
          <w:p w14:paraId="1BC17C5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v_BSR_Index_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68CC791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NoOfNpdcchPeriods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fl_TC_22_3_1_4_PeriodicBSR_Timer_NpdcchPeriods(v_PeriodicBSR_Timer_Step21C) + v_NpdcchBundleOffset;  // @sic R5s240266, R5-241564 sic@ "+1" (Npdcch period bundle) to be sure that PeriodicBSR-Timer has been expired</w:t>
            </w:r>
          </w:p>
          <w:p w14:paraId="074E2C85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SubFrameTiming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f_NBIOT_IncrementSearchSpace(v_SubFrameTiming, int2float(v_NoOfNpdcchPeriods));</w:t>
            </w:r>
          </w:p>
          <w:p w14:paraId="5D0E9087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siclog@</w:t>
            </w:r>
          </w:p>
          <w:p w14:paraId="12CB7D5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v_SubFrameTiming, v_BSR_Index_Min);</w:t>
            </w:r>
          </w:p>
          <w:p w14:paraId="2393199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__FILE__, __LINE__, "Step 27 - " &amp; int2str(i));</w:t>
            </w:r>
          </w:p>
          <w:p w14:paraId="5D4A74AD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6AE61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0ADB7F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479385BB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017E34AC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B766E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// give default grant to the UE to allow transmission of pending data</w:t>
            </w:r>
          </w:p>
          <w:p w14:paraId="53F288A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ULGrantTransmission(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cs_NB_UL_GrantScheduling_Start(cs_NB_SingleGrant));   /* @sic R5s170238 change 2.11: single grant sic@ */</w:t>
            </w:r>
          </w:p>
          <w:p w14:paraId="1A71357A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RX :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= ?;     // any MAC PDU containing pending data</w:t>
            </w:r>
          </w:p>
          <w:p w14:paraId="041D55C0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f_NBIOT_MAC_CPMode_MacPdu_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v_CellId, v_MAC_PDU_RX);</w:t>
            </w:r>
          </w:p>
          <w:p w14:paraId="746F64B6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v_RLC_CountsInfoListByRef, v_CellId);</w:t>
            </w:r>
          </w:p>
          <w:p w14:paraId="7077A2A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A71F42" w14:textId="77777777" w:rsidR="00FC735E" w:rsidRPr="00FC735E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>v_CellId, v_RLC_CountsInfoListByRef.AM_VTS, v_RLC_CountsInfoListByRef.AM_VRR);</w:t>
            </w:r>
          </w:p>
          <w:p w14:paraId="02A02B1C" w14:textId="7E66EAEF" w:rsidR="006D55BC" w:rsidRPr="00850B74" w:rsidRDefault="00FC735E" w:rsidP="00FC7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735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EE1" w14:textId="77777777" w:rsidR="00E37683" w:rsidRPr="00F212AA" w:rsidRDefault="00E37683" w:rsidP="00907F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9097EA2" w14:textId="59465DB3" w:rsidR="00E37683" w:rsidRDefault="00907F22" w:rsidP="00E37683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  <w:r>
        <w:rPr>
          <w:b/>
          <w:color w:val="000000"/>
          <w:lang w:eastAsia="en-GB"/>
        </w:rPr>
        <w:t>MCC160 proposed implementation</w:t>
      </w:r>
    </w:p>
    <w:p w14:paraId="1CDD963F" w14:textId="77777777" w:rsidR="00907F22" w:rsidRDefault="00907F22" w:rsidP="00907F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2"/>
      </w:tblGrid>
      <w:tr w:rsidR="00907F22" w:rsidRPr="00504291" w14:paraId="5E1A41EF" w14:textId="77777777" w:rsidTr="00E1233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6F6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function f_NBIOT_MAC_CPMode_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NB_RLC_CountsInfoList_Type p_RLC_CountsInfoList,</w:t>
            </w:r>
          </w:p>
          <w:p w14:paraId="7C44DAD4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NBIOT_CellId_Type p_CellId,</w:t>
            </w:r>
          </w:p>
          <w:p w14:paraId="788BF173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TimingInfo_Type p_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= cs_TimingInfo_Now,</w:t>
            </w:r>
          </w:p>
          <w:p w14:paraId="2BBAB20E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(omit) integer p_DL_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TBS :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344D7E81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* @sic R5s170234: p_DL_TBS sic@ */</w:t>
            </w:r>
          </w:p>
          <w:p w14:paraId="1BFAF647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AckSN :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= p_RLC_CountsInfoList.AM_VRR;</w:t>
            </w:r>
          </w:p>
          <w:p w14:paraId="05C6CC5A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EncodedRlcPdu :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= f_RLC_Status_1PDU_Encvalue(v_AckSN);</w:t>
            </w:r>
          </w:p>
          <w:p w14:paraId="369A41E8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var MAC_SDUList_Type v_MAC_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SDUList :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= { v_EncodedRlcPdu };</w:t>
            </w:r>
          </w:p>
          <w:p w14:paraId="56DF375F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5C2C66" w14:textId="77777777" w:rsidR="00E1233A" w:rsidRPr="00E1233A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SendMacPdu(</w:t>
            </w:r>
            <w:proofErr w:type="gramEnd"/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>p_CellId, p_TimingInfo, f_NBIOT_MAC_PDU_WithSDUs_TX(tsc_LchId_SIB1bis, v_MAC_SDUList, p_DL_TBS));</w:t>
            </w:r>
          </w:p>
          <w:p w14:paraId="797A263F" w14:textId="07202CAF" w:rsidR="00907F22" w:rsidRPr="00850B74" w:rsidRDefault="00E1233A" w:rsidP="00E1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233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0606230" w14:textId="77777777" w:rsidR="00907F22" w:rsidRPr="00CD057D" w:rsidRDefault="00907F22" w:rsidP="00907F22">
      <w:pPr>
        <w:spacing w:after="0"/>
        <w:rPr>
          <w:rFonts w:ascii="Arial" w:hAnsi="Arial"/>
          <w:b/>
          <w:color w:val="000000"/>
          <w:lang w:eastAsia="en-GB"/>
        </w:rPr>
      </w:pPr>
    </w:p>
    <w:p w14:paraId="7CA3A8A5" w14:textId="77777777" w:rsidR="00907F22" w:rsidRDefault="00907F22" w:rsidP="00907F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907F22" w:rsidRPr="00504291" w14:paraId="202260FC" w14:textId="77777777" w:rsidTr="00907F2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699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function f_NBIOT_MAC_CPMode_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SendRlcStatus(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NB_RLC_CountsInfoList_Type p_RLC_CountsInfoList,</w:t>
            </w:r>
          </w:p>
          <w:p w14:paraId="38D03A4C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NBIOT_CellId_Type p_CellId,</w:t>
            </w:r>
          </w:p>
          <w:p w14:paraId="275950B9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TimingInfo_Type p_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TimingInfo :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= cs_TimingInfo_Now,</w:t>
            </w:r>
          </w:p>
          <w:p w14:paraId="287A9E41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ED68AC">
              <w:rPr>
                <w:rFonts w:ascii="Courier New" w:hAnsi="Courier New" w:cs="Courier New"/>
                <w:color w:val="000000"/>
                <w:lang w:val="de-DE" w:eastAsia="de-DE"/>
              </w:rPr>
              <w:t>template (omit) integer p_DL_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val="de-DE" w:eastAsia="de-DE"/>
              </w:rPr>
              <w:t>TBS :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val="de-DE" w:eastAsia="de-DE"/>
              </w:rPr>
              <w:t>= omit,</w:t>
            </w:r>
          </w:p>
          <w:p w14:paraId="0315DD50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</w:t>
            </w:r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boolean p_</w:t>
            </w:r>
            <w:proofErr w:type="gramStart"/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IsNTN :</w:t>
            </w:r>
            <w:proofErr w:type="gramEnd"/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false</w:t>
            </w: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8D7F44A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* @sic R5s170234: p_DL_TBS sic@ </w:t>
            </w:r>
          </w:p>
          <w:p w14:paraId="0FC3BDDD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 * @sic R5s250057: p_IsNTN sic@*/</w:t>
            </w:r>
          </w:p>
          <w:p w14:paraId="63577EF4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AckSN :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= p_RLC_CountsInfoList.AM_VRR;</w:t>
            </w:r>
          </w:p>
          <w:p w14:paraId="2EAE5545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EncodedRlcPdu :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= f_RLC_Status_1PDU_Encvalue(v_AckSN);</w:t>
            </w:r>
          </w:p>
          <w:p w14:paraId="710A10DB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var MAC_SDUList_Type v_MAC_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SDUList :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= { v_EncodedRlcPdu };</w:t>
            </w:r>
          </w:p>
          <w:p w14:paraId="2A3584C4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33198F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</w:t>
            </w:r>
            <w:proofErr w:type="gramStart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SendMacPdu(</w:t>
            </w:r>
            <w:proofErr w:type="gramEnd"/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>p_CellId, p_TimingInfo, f_NBIOT_MAC_PDU_WithSDUs_TX(tsc_LchId_SIB1bis, v_MAC_SDUList, p_DL_TBS));</w:t>
            </w:r>
          </w:p>
          <w:p w14:paraId="5D68724B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AF57DF1" w14:textId="77777777" w:rsidR="00ED68AC" w:rsidRPr="00455679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if(p_IsNTN) </w:t>
            </w:r>
            <w:proofErr w:type="gramStart"/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{ /</w:t>
            </w:r>
            <w:proofErr w:type="gramEnd"/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*@sic R5s250057 sic@*/</w:t>
            </w:r>
          </w:p>
          <w:p w14:paraId="06ED4019" w14:textId="77777777" w:rsidR="00ED68AC" w:rsidRPr="00455679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f_Delay(int2float(f_NBIOT_NTN_Get_T_NTNoffset(p_CellId))/500.0); // 2 * NTN message delay (550ms * 2)   </w:t>
            </w:r>
          </w:p>
          <w:p w14:paraId="56C0C5BD" w14:textId="77777777" w:rsidR="00ED68AC" w:rsidRPr="00ED68AC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567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}</w:t>
            </w: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1E3A51F8" w14:textId="3C6EC884" w:rsidR="00907F22" w:rsidRPr="00850B74" w:rsidRDefault="00ED68AC" w:rsidP="00ED6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68A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88B" w14:textId="77777777" w:rsidR="00907F22" w:rsidRPr="00F212AA" w:rsidRDefault="00907F22" w:rsidP="00907F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B8589DE" w14:textId="77777777" w:rsidR="00907F22" w:rsidRPr="00907F22" w:rsidRDefault="00907F22" w:rsidP="00907F22">
      <w:pPr>
        <w:rPr>
          <w:lang w:eastAsia="en-GB"/>
        </w:rPr>
      </w:pPr>
    </w:p>
    <w:p w14:paraId="2FDBA9F2" w14:textId="77777777" w:rsidR="003D5DA4" w:rsidRPr="00CD057D" w:rsidRDefault="003D5DA4" w:rsidP="00F03BA7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</w:p>
    <w:sectPr w:rsidR="003D5DA4" w:rsidRPr="00CD057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2AB10" w14:textId="77777777" w:rsidR="007A2306" w:rsidRDefault="007A2306">
      <w:r>
        <w:separator/>
      </w:r>
    </w:p>
  </w:endnote>
  <w:endnote w:type="continuationSeparator" w:id="0">
    <w:p w14:paraId="20F367FC" w14:textId="77777777" w:rsidR="007A2306" w:rsidRDefault="007A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D93E9" w14:textId="77777777" w:rsidR="00907F22" w:rsidRDefault="00907F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789D" w14:textId="77777777" w:rsidR="00907F22" w:rsidRDefault="00907F2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230C" w14:textId="77777777" w:rsidR="00907F22" w:rsidRDefault="00907F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B793" w14:textId="77777777" w:rsidR="007A2306" w:rsidRDefault="007A2306">
      <w:r>
        <w:separator/>
      </w:r>
    </w:p>
  </w:footnote>
  <w:footnote w:type="continuationSeparator" w:id="0">
    <w:p w14:paraId="66BF3C8E" w14:textId="77777777" w:rsidR="007A2306" w:rsidRDefault="007A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39A11" w14:textId="77777777" w:rsidR="00907F22" w:rsidRDefault="00907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5D9C19" wp14:editId="7B3A31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3E356F8" w14:textId="77777777" w:rsidR="00907F22" w:rsidRPr="00A11327" w:rsidRDefault="00907F22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5D9C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43E356F8" w14:textId="77777777" w:rsidR="00907F22" w:rsidRPr="00A11327" w:rsidRDefault="00907F22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54B2" w14:textId="77777777" w:rsidR="00907F22" w:rsidRDefault="00907F2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7C058D" wp14:editId="6AED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5770EC2" w14:textId="77777777" w:rsidR="00907F22" w:rsidRPr="00A11327" w:rsidRDefault="00907F22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C05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5770EC2" w14:textId="77777777" w:rsidR="00907F22" w:rsidRPr="00A11327" w:rsidRDefault="00907F22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2121" w14:textId="77777777" w:rsidR="00907F22" w:rsidRDefault="00907F2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FFFE6C" wp14:editId="66D058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23D4559" w14:textId="77777777" w:rsidR="00907F22" w:rsidRPr="00A11327" w:rsidRDefault="00907F22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FF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023D4559" w14:textId="77777777" w:rsidR="00907F22" w:rsidRPr="00A11327" w:rsidRDefault="00907F22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60D5" w14:textId="77777777" w:rsidR="00907F22" w:rsidRDefault="00907F2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1EC0CC3" wp14:editId="37B26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6EFAC4F" w14:textId="77777777" w:rsidR="00907F22" w:rsidRPr="00A11327" w:rsidRDefault="00907F22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1EC0C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EFAC4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B08D8" w14:textId="77777777" w:rsidR="00907F22" w:rsidRDefault="00907F22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36F5954" wp14:editId="71C2E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582BE60" w14:textId="77777777" w:rsidR="00907F22" w:rsidRPr="00A11327" w:rsidRDefault="00907F22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36F595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582BE6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BE7D" w14:textId="77777777" w:rsidR="00907F22" w:rsidRDefault="00907F2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1F176E" wp14:editId="2FD2C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3B84AAA" w14:textId="77777777" w:rsidR="00907F22" w:rsidRPr="00A11327" w:rsidRDefault="00907F22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C1F17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84A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E5731"/>
    <w:multiLevelType w:val="hybridMultilevel"/>
    <w:tmpl w:val="834A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760A9E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1B238B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E50B00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3E6E43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3DD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307"/>
    <w:rsid w:val="000D3331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80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1C03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DFE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0EF"/>
    <w:rsid w:val="001714EA"/>
    <w:rsid w:val="0017163D"/>
    <w:rsid w:val="00171D45"/>
    <w:rsid w:val="00172C97"/>
    <w:rsid w:val="0017331C"/>
    <w:rsid w:val="00173835"/>
    <w:rsid w:val="001741D2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8A2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98C"/>
    <w:rsid w:val="001D7DA2"/>
    <w:rsid w:val="001E0BCF"/>
    <w:rsid w:val="001E0C6E"/>
    <w:rsid w:val="001E0F44"/>
    <w:rsid w:val="001E106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087A"/>
    <w:rsid w:val="001F121A"/>
    <w:rsid w:val="001F1549"/>
    <w:rsid w:val="001F1817"/>
    <w:rsid w:val="001F1ED2"/>
    <w:rsid w:val="001F3B23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35F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A6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1B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7E9"/>
    <w:rsid w:val="002A0A67"/>
    <w:rsid w:val="002A29B2"/>
    <w:rsid w:val="002A2C85"/>
    <w:rsid w:val="002A3532"/>
    <w:rsid w:val="002A3654"/>
    <w:rsid w:val="002A3658"/>
    <w:rsid w:val="002A42F5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C7F47"/>
    <w:rsid w:val="002D0674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6F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178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C33"/>
    <w:rsid w:val="00327F3A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BA2"/>
    <w:rsid w:val="00341E8A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121"/>
    <w:rsid w:val="0036231A"/>
    <w:rsid w:val="00363861"/>
    <w:rsid w:val="00363EC0"/>
    <w:rsid w:val="0036418A"/>
    <w:rsid w:val="00364A6D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8BE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6D2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2EB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E3B"/>
    <w:rsid w:val="00410F52"/>
    <w:rsid w:val="00410F8B"/>
    <w:rsid w:val="00411482"/>
    <w:rsid w:val="0041182D"/>
    <w:rsid w:val="00411BE5"/>
    <w:rsid w:val="00412379"/>
    <w:rsid w:val="00412428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679"/>
    <w:rsid w:val="00455718"/>
    <w:rsid w:val="00455951"/>
    <w:rsid w:val="00456359"/>
    <w:rsid w:val="00456784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4CA"/>
    <w:rsid w:val="004646F2"/>
    <w:rsid w:val="004648C0"/>
    <w:rsid w:val="00465C97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49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B17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0906"/>
    <w:rsid w:val="004E1504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9CD"/>
    <w:rsid w:val="0050797D"/>
    <w:rsid w:val="005105E0"/>
    <w:rsid w:val="005114F3"/>
    <w:rsid w:val="00511692"/>
    <w:rsid w:val="0051196A"/>
    <w:rsid w:val="005132D3"/>
    <w:rsid w:val="005135A1"/>
    <w:rsid w:val="005147A2"/>
    <w:rsid w:val="005149DE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18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A27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2D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54C"/>
    <w:rsid w:val="00574954"/>
    <w:rsid w:val="005767B2"/>
    <w:rsid w:val="00580A43"/>
    <w:rsid w:val="00580CB6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5B5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C1A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B6C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0D8"/>
    <w:rsid w:val="0067414F"/>
    <w:rsid w:val="00674573"/>
    <w:rsid w:val="00674BA8"/>
    <w:rsid w:val="0067573F"/>
    <w:rsid w:val="00676949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55BC"/>
    <w:rsid w:val="006D6410"/>
    <w:rsid w:val="006D6FB1"/>
    <w:rsid w:val="006E096A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E32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4D05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3EF6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30F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306"/>
    <w:rsid w:val="007A2600"/>
    <w:rsid w:val="007A2DF8"/>
    <w:rsid w:val="007A39F5"/>
    <w:rsid w:val="007A42DF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8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0C9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575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5CB5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B7B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1C"/>
    <w:rsid w:val="008C1152"/>
    <w:rsid w:val="008C14E4"/>
    <w:rsid w:val="008C1E5A"/>
    <w:rsid w:val="008C2F23"/>
    <w:rsid w:val="008C3E51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2D6E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682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07F22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6FFD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2DB"/>
    <w:rsid w:val="00982DFC"/>
    <w:rsid w:val="0098336A"/>
    <w:rsid w:val="00984B37"/>
    <w:rsid w:val="00984B88"/>
    <w:rsid w:val="00985613"/>
    <w:rsid w:val="009856B2"/>
    <w:rsid w:val="00986821"/>
    <w:rsid w:val="00987C9F"/>
    <w:rsid w:val="00990B3D"/>
    <w:rsid w:val="00990D47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0903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4E2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225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17A87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D4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17B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E10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74E"/>
    <w:rsid w:val="00B11841"/>
    <w:rsid w:val="00B13251"/>
    <w:rsid w:val="00B13880"/>
    <w:rsid w:val="00B13A4F"/>
    <w:rsid w:val="00B14250"/>
    <w:rsid w:val="00B14E1C"/>
    <w:rsid w:val="00B14F86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4BC8"/>
    <w:rsid w:val="00B65C21"/>
    <w:rsid w:val="00B676E7"/>
    <w:rsid w:val="00B67B97"/>
    <w:rsid w:val="00B67D2C"/>
    <w:rsid w:val="00B7159F"/>
    <w:rsid w:val="00B7315D"/>
    <w:rsid w:val="00B73E98"/>
    <w:rsid w:val="00B746F9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564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28"/>
    <w:rsid w:val="00B96A5F"/>
    <w:rsid w:val="00B97877"/>
    <w:rsid w:val="00B97913"/>
    <w:rsid w:val="00BA048E"/>
    <w:rsid w:val="00BA0A12"/>
    <w:rsid w:val="00BA0A95"/>
    <w:rsid w:val="00BA2544"/>
    <w:rsid w:val="00BA2CD7"/>
    <w:rsid w:val="00BA35AC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420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572"/>
    <w:rsid w:val="00C057CB"/>
    <w:rsid w:val="00C07A7D"/>
    <w:rsid w:val="00C10393"/>
    <w:rsid w:val="00C10691"/>
    <w:rsid w:val="00C1082F"/>
    <w:rsid w:val="00C10D23"/>
    <w:rsid w:val="00C10F29"/>
    <w:rsid w:val="00C11925"/>
    <w:rsid w:val="00C14CD0"/>
    <w:rsid w:val="00C15555"/>
    <w:rsid w:val="00C15593"/>
    <w:rsid w:val="00C17A82"/>
    <w:rsid w:val="00C2003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36F59"/>
    <w:rsid w:val="00C40866"/>
    <w:rsid w:val="00C4086C"/>
    <w:rsid w:val="00C40A25"/>
    <w:rsid w:val="00C40F46"/>
    <w:rsid w:val="00C41852"/>
    <w:rsid w:val="00C41FB4"/>
    <w:rsid w:val="00C4494A"/>
    <w:rsid w:val="00C4522A"/>
    <w:rsid w:val="00C46A5F"/>
    <w:rsid w:val="00C46B38"/>
    <w:rsid w:val="00C46DAE"/>
    <w:rsid w:val="00C474AD"/>
    <w:rsid w:val="00C47F3E"/>
    <w:rsid w:val="00C504A5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41A0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B7975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67AE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1C5"/>
    <w:rsid w:val="00D562B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915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5F9E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828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233A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6CD"/>
    <w:rsid w:val="00E34898"/>
    <w:rsid w:val="00E35D6E"/>
    <w:rsid w:val="00E37029"/>
    <w:rsid w:val="00E37683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8F5"/>
    <w:rsid w:val="00E97CAA"/>
    <w:rsid w:val="00EA1C5F"/>
    <w:rsid w:val="00EA1E6C"/>
    <w:rsid w:val="00EA30F6"/>
    <w:rsid w:val="00EA442A"/>
    <w:rsid w:val="00EA55D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8AC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496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3BA7"/>
    <w:rsid w:val="00F053E3"/>
    <w:rsid w:val="00F054B9"/>
    <w:rsid w:val="00F06779"/>
    <w:rsid w:val="00F0717D"/>
    <w:rsid w:val="00F07D89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B46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6D1"/>
    <w:rsid w:val="00F547AE"/>
    <w:rsid w:val="00F54CDF"/>
    <w:rsid w:val="00F561C0"/>
    <w:rsid w:val="00F562D6"/>
    <w:rsid w:val="00F57B52"/>
    <w:rsid w:val="00F57FCE"/>
    <w:rsid w:val="00F60475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C6F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72C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1B3A"/>
    <w:rsid w:val="00FB1F1F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35E"/>
    <w:rsid w:val="00FC75B0"/>
    <w:rsid w:val="00FC75C1"/>
    <w:rsid w:val="00FC7A84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210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DB1D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37683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H4VU7HTV54JD-1231737843-1487</_dlc_DocId>
    <_dlc_DocIdUrl xmlns="05fef6b6-48ff-4793-a586-dff4857ec2fd">
      <Url>https://sharepoint.rsint.net/teams/MRT_Dev/_layouts/15/DocIdRedir.aspx?ID=H4VU7HTV54JD-1231737843-1487</Url>
      <Description>H4VU7HTV54JD-1231737843-1487</Description>
    </_dlc_DocIdUrl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353BDE-032C-4E67-A2E0-00C0089AA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AA187BA-FECF-4678-B041-3E582426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10336</Words>
  <Characters>58916</Characters>
  <Application>Microsoft Office Word</Application>
  <DocSecurity>0</DocSecurity>
  <Lines>490</Lines>
  <Paragraphs>138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2025-02-10T10:47:00Z</dcterms:created>
  <dcterms:modified xsi:type="dcterms:W3CDTF">2025-02-10T20:18:00Z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69ff5f5d-bf23-4aab-afab-b3a62fdc967e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