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08E" w14:textId="18DB175A" w:rsidR="00A75950" w:rsidRDefault="00A75950" w:rsidP="00A75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273CD">
          <w:rPr>
            <w:b/>
            <w:i/>
            <w:noProof/>
            <w:sz w:val="28"/>
          </w:rPr>
          <w:t>440</w:t>
        </w:r>
      </w:fldSimple>
    </w:p>
    <w:p w14:paraId="52C2D43D" w14:textId="77777777" w:rsidR="00A75950" w:rsidRDefault="00A75950" w:rsidP="00A759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950" w14:paraId="322F37B3" w14:textId="77777777" w:rsidTr="009E7A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FB09" w14:textId="77777777" w:rsidR="00A75950" w:rsidRDefault="00A75950" w:rsidP="009E7A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5950" w14:paraId="27AD22BF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8A70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950" w14:paraId="736080B4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AB36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A52C8E5" w14:textId="77777777" w:rsidTr="009E7A97">
        <w:tc>
          <w:tcPr>
            <w:tcW w:w="142" w:type="dxa"/>
            <w:tcBorders>
              <w:left w:val="single" w:sz="4" w:space="0" w:color="auto"/>
            </w:tcBorders>
          </w:tcPr>
          <w:p w14:paraId="58366BE1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5858F" w14:textId="77777777" w:rsidR="00A75950" w:rsidRPr="00410371" w:rsidRDefault="00A75950" w:rsidP="009E7A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C718B3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70677" w14:textId="77777777" w:rsidR="00A75950" w:rsidRPr="00410371" w:rsidRDefault="00A75950" w:rsidP="009E7A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0992</w:t>
              </w:r>
            </w:fldSimple>
          </w:p>
        </w:tc>
        <w:tc>
          <w:tcPr>
            <w:tcW w:w="709" w:type="dxa"/>
          </w:tcPr>
          <w:p w14:paraId="11BFC745" w14:textId="77777777" w:rsidR="00A75950" w:rsidRDefault="00A75950" w:rsidP="009E7A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C52D9" w14:textId="79DE88B4" w:rsidR="00A75950" w:rsidRPr="00410371" w:rsidRDefault="00B273CD" w:rsidP="009E7A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C130BD3" w14:textId="77777777" w:rsidR="00A75950" w:rsidRDefault="00A75950" w:rsidP="009E7A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971F2" w14:textId="4848D405" w:rsidR="00A75950" w:rsidRPr="00410371" w:rsidRDefault="00A75950" w:rsidP="009E7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273CD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53804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1C144D43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D20F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507C881F" w14:textId="77777777" w:rsidTr="009E7A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4C593" w14:textId="77777777" w:rsidR="00A75950" w:rsidRPr="00F25D98" w:rsidRDefault="00A75950" w:rsidP="009E7A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950" w14:paraId="2274CDA1" w14:textId="77777777" w:rsidTr="009E7A97">
        <w:tc>
          <w:tcPr>
            <w:tcW w:w="9641" w:type="dxa"/>
            <w:gridSpan w:val="9"/>
          </w:tcPr>
          <w:p w14:paraId="547EE06E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16204" w14:textId="77777777" w:rsidR="00A75950" w:rsidRDefault="00A75950" w:rsidP="00A759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950" w14:paraId="629BE9AB" w14:textId="77777777" w:rsidTr="009E7A97">
        <w:tc>
          <w:tcPr>
            <w:tcW w:w="2835" w:type="dxa"/>
          </w:tcPr>
          <w:p w14:paraId="2E1A2D10" w14:textId="77777777" w:rsidR="00A75950" w:rsidRDefault="00A75950" w:rsidP="009E7A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F9129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09D46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E55ED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35A97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36FF24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6C8F8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B8911C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3AFCC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6026AE" w14:textId="77777777" w:rsidR="00A75950" w:rsidRDefault="00A75950" w:rsidP="00A759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950" w14:paraId="000714C4" w14:textId="77777777" w:rsidTr="009E7A97">
        <w:tc>
          <w:tcPr>
            <w:tcW w:w="9640" w:type="dxa"/>
            <w:gridSpan w:val="11"/>
          </w:tcPr>
          <w:p w14:paraId="0DB8A7B9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96E3FC0" w14:textId="77777777" w:rsidTr="009E7A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44B4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9368A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f_NR5GC_ModifyPDUSession_ConfigureCallMedia</w:t>
              </w:r>
            </w:fldSimple>
          </w:p>
        </w:tc>
      </w:tr>
      <w:tr w:rsidR="00A75950" w14:paraId="49C54737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59066A4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E7CC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0AE42B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049E4E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FE058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5950" w14:paraId="3C407AC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28417F62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08879" w14:textId="3499B720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75950" w14:paraId="739B909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10B3D33B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B4038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7173E47B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207C2EF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E13E0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DD7C65" w14:textId="77777777" w:rsidR="00A75950" w:rsidRDefault="00A75950" w:rsidP="009E7A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A30FE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65551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2025-09-25</w:t>
              </w:r>
            </w:fldSimple>
          </w:p>
        </w:tc>
      </w:tr>
      <w:tr w:rsidR="00A75950" w14:paraId="7C6A211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06113DA5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6994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293A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65DBB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86AB65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C297BD" w14:textId="77777777" w:rsidTr="009E7A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3B883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4A2E90" w14:textId="77777777" w:rsidR="00A75950" w:rsidRDefault="00A75950" w:rsidP="009E7A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93443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6C22F" w14:textId="77777777" w:rsidR="00A75950" w:rsidRDefault="00A75950" w:rsidP="009E7A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468BB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A75950" w14:paraId="7BDEC167" w14:textId="77777777" w:rsidTr="009E7A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40448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4F0BB" w14:textId="77777777" w:rsidR="00A75950" w:rsidRDefault="00A75950" w:rsidP="009E7A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42712" w14:textId="77777777" w:rsidR="00A75950" w:rsidRDefault="00A75950" w:rsidP="009E7A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0BE861" w14:textId="77777777" w:rsidR="00A75950" w:rsidRPr="007C2097" w:rsidRDefault="00A75950" w:rsidP="009E7A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5950" w14:paraId="6DC8D92D" w14:textId="77777777" w:rsidTr="009E7A97">
        <w:tc>
          <w:tcPr>
            <w:tcW w:w="1843" w:type="dxa"/>
          </w:tcPr>
          <w:p w14:paraId="2BAE897A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DCC6F0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627A560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7414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F56A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2433C6B7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21049" w14:textId="715B20D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</w:t>
            </w:r>
          </w:p>
        </w:tc>
      </w:tr>
      <w:tr w:rsidR="00A75950" w14:paraId="24312D35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1A1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7909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1D231F0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030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1D76C" w14:textId="5007A11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A75950" w14:paraId="7D45BD7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86A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46C91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A85DAC1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0A78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5A848" w14:textId="4FBB9FD5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A75950" w14:paraId="789FB7FF" w14:textId="77777777" w:rsidTr="009E7A97">
        <w:tc>
          <w:tcPr>
            <w:tcW w:w="2694" w:type="dxa"/>
            <w:gridSpan w:val="2"/>
          </w:tcPr>
          <w:p w14:paraId="1C25D6B0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D6BB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75EF133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2996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103" w14:textId="6BEF9C39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A75950" w14:paraId="78DE20EA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F498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F0E23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5CD63E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1B52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08F6F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B7A8E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C45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5B63C" w14:textId="77777777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0133F473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D613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870AB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1AD3" w14:textId="76D7510E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CEE2A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98F1B" w14:textId="08131EAB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8A2FE99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59A2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76A63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94150" w14:textId="3D4D7FFF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82B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35CFB" w14:textId="608C4A01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4224CAC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FF43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725A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DA557" w14:textId="61342D08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CA863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4B722" w14:textId="00FFF7F0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79D25D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3A9A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907C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3C110547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208F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FC838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950" w:rsidRPr="008863B9" w14:paraId="58564A99" w14:textId="77777777" w:rsidTr="009E7A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45539" w14:textId="77777777" w:rsidR="00A75950" w:rsidRPr="008863B9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66324" w14:textId="77777777" w:rsidR="00A75950" w:rsidRPr="008863B9" w:rsidRDefault="00A75950" w:rsidP="00A759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950" w14:paraId="6CF35927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8A65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28B36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7935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7935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79355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A2546E" w:rsidR="00273EC8" w:rsidRPr="00B2655B" w:rsidRDefault="00C72BA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C72BAB">
              <w:rPr>
                <w:rFonts w:ascii="Arial" w:eastAsia="Microsoft YaHei" w:hAnsi="Arial" w:cs="Arial"/>
                <w:noProof/>
                <w:sz w:val="18"/>
                <w:szCs w:val="18"/>
              </w:rPr>
              <w:t>f_NR5GC_ModifyPDUSession_ConfigureCallMedia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B1A7F7" w14:textId="77777777" w:rsidR="00C72BAB" w:rsidRDefault="00C72BAB" w:rsidP="00C72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37857F21" w14:textId="77777777" w:rsidR="00C72BAB" w:rsidRDefault="00C72BAB" w:rsidP="00C72B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76AEB02" w:rsidR="00611669" w:rsidRPr="00B2655B" w:rsidRDefault="00C72BAB" w:rsidP="00C72BA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This needs to be fixed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C2FCA3B" w:rsidR="007E26D6" w:rsidRPr="00B2655B" w:rsidRDefault="00C72BAB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2400DF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</w:t>
            </w:r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R5GC_IMSProcedures.ttcn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EBA4E1" w14:textId="77777777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6CF183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1E0E3A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B8B3AB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:= 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7575F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E02607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C3A6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7B1D4A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36DCB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cs_NR_DRB_ToAddMod(cs_NR_DRB_SDAP(cs_SDAP_Config(oct2int(p_GSM_MobilityInfo.SessionId),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2FBD0842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1F287EC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5055283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6DF4009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44C7D6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4187916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cs_38508_RLC_Config_UM_DRB(f_NR_UL_UM_RLC(), f_NR_DL_UM_RLC(v_IsFR1)),</w:t>
            </w:r>
          </w:p>
          <w:p w14:paraId="08E1A84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400BA4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AF7088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320E77C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7017217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26B568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} else {</w:t>
            </w:r>
          </w:p>
          <w:p w14:paraId="2AE253F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7BC71B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F3E34A3" w14:textId="23644A49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B72381C" w14:textId="5FF49722" w:rsidR="00DE77BA" w:rsidRPr="005571C5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18B199E" w14:textId="609A0A10" w:rsidR="00DE77BA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78D8A2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BF9308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1C6FC9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//WA#WI1454486</w:t>
            </w:r>
          </w:p>
          <w:p w14:paraId="49D4EF0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8E2553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DEB9A2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86E5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178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cs_NR_DRB_ToAddMod(cs_NR_DRB_SDAP(cs_SDAP_Config(oct2int(p_GSM_MobilityInfo.SessionId),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7DC6577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3D16E5F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3281DD3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3B10A40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087195F6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892A3A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cs_38508_RLC_Config_UM_DRB(f_NR_UL_UM_RLC(), f_NR_DL_UM_RLC(v_IsFR1)),</w:t>
            </w:r>
          </w:p>
          <w:p w14:paraId="7C9E359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C7A7A2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C3E7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27E667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4D15D4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598C092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 else {</w:t>
            </w:r>
          </w:p>
          <w:p w14:paraId="6C47C1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17DD357B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B9432E2" w14:textId="1C597572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625C754" w14:textId="67435A61" w:rsidR="00C72BAB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273CD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785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Props1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2025-09-24T07:59:00Z</dcterms:created>
  <dcterms:modified xsi:type="dcterms:W3CDTF">2025-10-10T14:18:00Z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