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13D05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</w:t>
        </w:r>
        <w:r w:rsidR="009969B3">
          <w:rPr>
            <w:b/>
            <w:i/>
            <w:noProof/>
            <w:sz w:val="28"/>
          </w:rPr>
          <w:t>435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1030D0" w:rsidR="001E41F3" w:rsidRPr="00410371" w:rsidRDefault="009969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FDF1E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9969B3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proofErr w:type="spellStart"/>
            <w:r>
              <w:t>eCall</w:t>
            </w:r>
            <w:proofErr w:type="spellEnd"/>
            <w:r>
              <w:t xml:space="preserve"> over IMS CEN test case 21.24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572D40" w:rsidR="001E41F3" w:rsidRDefault="00257C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C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7CAA" w:rsidRDefault="00257CAA" w:rsidP="00257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11C25B" w:rsidR="00257CAA" w:rsidRDefault="00257CAA" w:rsidP="00257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test case 21.24 to </w:t>
            </w:r>
            <w:r w:rsidRPr="00F056A8">
              <w:rPr>
                <w:noProof/>
              </w:rPr>
              <w:t xml:space="preserve">the IMS_EUTRA </w:t>
            </w:r>
            <w:r>
              <w:rPr>
                <w:noProof/>
              </w:rPr>
              <w:t>test suite.</w:t>
            </w:r>
          </w:p>
        </w:tc>
      </w:tr>
      <w:tr w:rsidR="00257C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7CAA" w:rsidRDefault="00257CAA" w:rsidP="00257C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7CAA" w:rsidRDefault="00257CAA" w:rsidP="00257C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C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7CAA" w:rsidRDefault="00257CAA" w:rsidP="00257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59D807" w:rsidR="00257CAA" w:rsidRDefault="00257CAA" w:rsidP="00257CAA">
            <w:pPr>
              <w:pStyle w:val="CRCoverPage"/>
              <w:spacing w:after="0"/>
              <w:ind w:left="100"/>
              <w:rPr>
                <w:noProof/>
              </w:rPr>
            </w:pPr>
            <w:r w:rsidRPr="00F056A8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21.24</w:t>
            </w:r>
            <w:r w:rsidRPr="00F056A8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257C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7CAA" w:rsidRDefault="00257CAA" w:rsidP="00257C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7CAA" w:rsidRDefault="00257CAA" w:rsidP="00257C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C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7CAA" w:rsidRDefault="00257CAA" w:rsidP="00257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C15C82" w:rsidR="00257CAA" w:rsidRDefault="00257CAA" w:rsidP="00257CAA">
            <w:pPr>
              <w:pStyle w:val="CRCoverPage"/>
              <w:spacing w:after="0"/>
              <w:ind w:left="100"/>
              <w:rPr>
                <w:noProof/>
              </w:rPr>
            </w:pPr>
            <w:r w:rsidRPr="00F056A8">
              <w:rPr>
                <w:noProof/>
              </w:rPr>
              <w:t>Test case will not be added to ATS</w:t>
            </w:r>
          </w:p>
        </w:tc>
      </w:tr>
      <w:tr w:rsidR="00257CAA" w14:paraId="034AF533" w14:textId="77777777" w:rsidTr="00547111">
        <w:tc>
          <w:tcPr>
            <w:tcW w:w="2694" w:type="dxa"/>
            <w:gridSpan w:val="2"/>
          </w:tcPr>
          <w:p w14:paraId="39D9EB5B" w14:textId="77777777" w:rsidR="00257CAA" w:rsidRDefault="00257CAA" w:rsidP="00257C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7CAA" w:rsidRDefault="00257CAA" w:rsidP="00257C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CA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7CAA" w:rsidRDefault="00257CAA" w:rsidP="00257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FC901" w:rsidR="00257CAA" w:rsidRDefault="00257CAA" w:rsidP="00257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21.24</w:t>
            </w:r>
          </w:p>
        </w:tc>
      </w:tr>
      <w:tr w:rsidR="00257CA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7CAA" w:rsidRDefault="00257CAA" w:rsidP="00257C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7CAA" w:rsidRDefault="00257CAA" w:rsidP="00257C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CA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7CAA" w:rsidRDefault="00257CAA" w:rsidP="00257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7CAA" w:rsidRDefault="00257CAA" w:rsidP="00257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7CAA" w:rsidRDefault="00257CAA" w:rsidP="00257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7CAA" w:rsidRDefault="00257CAA" w:rsidP="00257C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7CAA" w:rsidRDefault="00257CAA" w:rsidP="00257C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7CA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7CAA" w:rsidRDefault="00257CAA" w:rsidP="00257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7CAA" w:rsidRDefault="00257CAA" w:rsidP="00257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06CA81" w:rsidR="00257CAA" w:rsidRDefault="00257CAA" w:rsidP="00257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7CAA" w:rsidRDefault="00257CAA" w:rsidP="00257C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7CAA" w:rsidRDefault="00257CAA" w:rsidP="00257C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CA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7CAA" w:rsidRDefault="00257CAA" w:rsidP="00257C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7CAA" w:rsidRDefault="00257CAA" w:rsidP="00257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93AA8D" w:rsidR="00257CAA" w:rsidRDefault="00257CAA" w:rsidP="00257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7CAA" w:rsidRDefault="00257CAA" w:rsidP="00257C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7CAA" w:rsidRDefault="00257CAA" w:rsidP="00257C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CA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7CAA" w:rsidRDefault="00257CAA" w:rsidP="00257C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7CAA" w:rsidRDefault="00257CAA" w:rsidP="00257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2CE73" w:rsidR="00257CAA" w:rsidRDefault="00257CAA" w:rsidP="00257C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7CAA" w:rsidRDefault="00257CAA" w:rsidP="00257C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7CAA" w:rsidRDefault="00257CAA" w:rsidP="00257C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CA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7CAA" w:rsidRDefault="00257CAA" w:rsidP="00257C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7CAA" w:rsidRDefault="00257CAA" w:rsidP="00257CAA">
            <w:pPr>
              <w:pStyle w:val="CRCoverPage"/>
              <w:spacing w:after="0"/>
              <w:rPr>
                <w:noProof/>
              </w:rPr>
            </w:pPr>
          </w:p>
        </w:tc>
      </w:tr>
      <w:tr w:rsidR="00257CA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7CAA" w:rsidRDefault="00257CAA" w:rsidP="00257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57CAA" w:rsidRDefault="00257CAA" w:rsidP="00257C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7CA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7CAA" w:rsidRPr="008863B9" w:rsidRDefault="00257CAA" w:rsidP="00257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7CAA" w:rsidRPr="008863B9" w:rsidRDefault="00257CAA" w:rsidP="00257C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7CA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7CAA" w:rsidRDefault="00257CAA" w:rsidP="00257C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7CAA" w:rsidRDefault="00257CAA" w:rsidP="00257C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367A86" w14:textId="77777777" w:rsidR="00445963" w:rsidRPr="001C38C4" w:rsidRDefault="00445963" w:rsidP="00445963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1" w:name="_Toc196228592"/>
      <w:r w:rsidRPr="001C38C4">
        <w:rPr>
          <w:rStyle w:val="Emphasis"/>
          <w:rFonts w:cs="Arial"/>
          <w:b/>
          <w:bCs/>
        </w:rPr>
        <w:lastRenderedPageBreak/>
        <w:t>Table of Contents</w:t>
      </w:r>
      <w:bookmarkEnd w:id="1"/>
    </w:p>
    <w:p w14:paraId="79075053" w14:textId="77777777" w:rsidR="00445963" w:rsidRPr="00BF091D" w:rsidRDefault="00445963" w:rsidP="00445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Pr="00B85176">
        <w:rPr>
          <w:rFonts w:cs="Arial"/>
          <w:b/>
          <w:bCs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_Toc196228592 \h </w:instrText>
      </w:r>
      <w:r>
        <w:fldChar w:fldCharType="separate"/>
      </w:r>
      <w:r>
        <w:t>2</w:t>
      </w:r>
      <w:r>
        <w:fldChar w:fldCharType="end"/>
      </w:r>
    </w:p>
    <w:p w14:paraId="28A184B4" w14:textId="77777777" w:rsidR="00445963" w:rsidRPr="00BF091D" w:rsidRDefault="00445963" w:rsidP="00445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rFonts w:cs="Arial"/>
          <w:lang w:eastAsia="ja-JP"/>
        </w:rPr>
        <w:t>1</w:t>
      </w:r>
      <w:r w:rsidRPr="00BF091D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B85176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_Toc196228593 \h </w:instrText>
      </w:r>
      <w:r>
        <w:fldChar w:fldCharType="separate"/>
      </w:r>
      <w:r>
        <w:t>2</w:t>
      </w:r>
      <w:r>
        <w:fldChar w:fldCharType="end"/>
      </w:r>
    </w:p>
    <w:p w14:paraId="576CAD4E" w14:textId="77777777" w:rsidR="00445963" w:rsidRPr="00BF091D" w:rsidRDefault="00445963" w:rsidP="0044596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b/>
          <w:bCs/>
        </w:rPr>
        <w:t>1.1 Verification Test Summary</w:t>
      </w:r>
      <w:r>
        <w:tab/>
      </w:r>
      <w:r>
        <w:fldChar w:fldCharType="begin"/>
      </w:r>
      <w:r>
        <w:instrText xml:space="preserve"> PAGEREF _Toc196228594 \h </w:instrText>
      </w:r>
      <w:r>
        <w:fldChar w:fldCharType="separate"/>
      </w:r>
      <w:r>
        <w:t>3</w:t>
      </w:r>
      <w:r>
        <w:fldChar w:fldCharType="end"/>
      </w:r>
    </w:p>
    <w:p w14:paraId="7F4160D9" w14:textId="77777777" w:rsidR="00445963" w:rsidRPr="00BF091D" w:rsidRDefault="00445963" w:rsidP="00445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b/>
          <w:bCs/>
        </w:rPr>
        <w:t>2</w:t>
      </w:r>
      <w:r w:rsidRPr="00BF091D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B85176">
        <w:rPr>
          <w:b/>
          <w:bCs/>
        </w:rPr>
        <w:t>Corrections required</w:t>
      </w:r>
      <w:r>
        <w:tab/>
      </w:r>
      <w:r>
        <w:fldChar w:fldCharType="begin"/>
      </w:r>
      <w:r>
        <w:instrText xml:space="preserve"> PAGEREF _Toc196228595 \h </w:instrText>
      </w:r>
      <w:r>
        <w:fldChar w:fldCharType="separate"/>
      </w:r>
      <w:r>
        <w:t>3</w:t>
      </w:r>
      <w:r>
        <w:fldChar w:fldCharType="end"/>
      </w:r>
    </w:p>
    <w:p w14:paraId="0A2D6B08" w14:textId="77777777" w:rsidR="00445963" w:rsidRPr="00BF091D" w:rsidRDefault="00445963" w:rsidP="00445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rFonts w:cs="Arial"/>
          <w:b/>
        </w:rPr>
        <w:t>3</w:t>
      </w:r>
      <w:r w:rsidRPr="00BF091D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B8517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_Toc196228596 \h </w:instrText>
      </w:r>
      <w:r>
        <w:fldChar w:fldCharType="separate"/>
      </w:r>
      <w:r>
        <w:t>3</w:t>
      </w:r>
      <w:r>
        <w:fldChar w:fldCharType="end"/>
      </w:r>
    </w:p>
    <w:p w14:paraId="0B6FD1AC" w14:textId="77777777" w:rsidR="00445963" w:rsidRPr="00BF091D" w:rsidRDefault="00445963" w:rsidP="00445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rFonts w:cs="Arial"/>
          <w:b/>
        </w:rPr>
        <w:t>4</w:t>
      </w:r>
      <w:r w:rsidRPr="00BF091D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B8517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_Toc196228597 \h </w:instrText>
      </w:r>
      <w:r>
        <w:fldChar w:fldCharType="separate"/>
      </w:r>
      <w:r>
        <w:t>3</w:t>
      </w:r>
      <w:r>
        <w:fldChar w:fldCharType="end"/>
      </w:r>
    </w:p>
    <w:p w14:paraId="5BCB7D10" w14:textId="77777777" w:rsidR="00445963" w:rsidRPr="00BF091D" w:rsidRDefault="00445963" w:rsidP="0044596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rFonts w:cs="Arial"/>
          <w:b/>
        </w:rPr>
        <w:t>4.1</w:t>
      </w:r>
      <w:r w:rsidRPr="00BF091D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B85176">
        <w:rPr>
          <w:rFonts w:cs="Arial"/>
        </w:rPr>
        <w:t>Qualcomm Snapdragon Auto 5G Modem-RF</w:t>
      </w:r>
      <w:r>
        <w:tab/>
      </w:r>
      <w:r>
        <w:fldChar w:fldCharType="begin"/>
      </w:r>
      <w:r>
        <w:instrText xml:space="preserve"> PAGEREF _Toc196228598 \h </w:instrText>
      </w:r>
      <w:r>
        <w:fldChar w:fldCharType="separate"/>
      </w:r>
      <w:r>
        <w:t>3</w:t>
      </w:r>
      <w:r>
        <w:fldChar w:fldCharType="end"/>
      </w:r>
    </w:p>
    <w:p w14:paraId="2889B6E4" w14:textId="77777777" w:rsidR="00445963" w:rsidRPr="00BF091D" w:rsidRDefault="00445963" w:rsidP="00445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rFonts w:cs="Arial"/>
          <w:b/>
        </w:rPr>
        <w:t>5</w:t>
      </w:r>
      <w:r w:rsidRPr="00BF091D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B8517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_Toc196228599 \h </w:instrText>
      </w:r>
      <w:r>
        <w:fldChar w:fldCharType="separate"/>
      </w:r>
      <w:r>
        <w:t>3</w:t>
      </w:r>
      <w:r>
        <w:fldChar w:fldCharType="end"/>
      </w:r>
    </w:p>
    <w:p w14:paraId="463A07C5" w14:textId="77777777" w:rsidR="00445963" w:rsidRDefault="00445963" w:rsidP="00445963">
      <w:pPr>
        <w:rPr>
          <w:rFonts w:ascii="Arial" w:hAnsi="Arial" w:cs="Arial"/>
          <w:lang w:val="pt-BR"/>
        </w:rPr>
      </w:pPr>
      <w:r w:rsidRPr="003C4E4F">
        <w:rPr>
          <w:rFonts w:ascii="Arial" w:hAnsi="Arial" w:cs="Arial"/>
          <w:noProof/>
        </w:rPr>
        <w:fldChar w:fldCharType="end"/>
      </w:r>
    </w:p>
    <w:p w14:paraId="3B48DA39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74E88562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17520826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410F63E9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0678ADC7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5EAF4D62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06389B3F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44A86FEA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0CDA4E69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2DFEC2ED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2188BB17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157E35A7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25DD0868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275B15BC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5C5B23FE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2B985539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0E0A4493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3AF57F37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771E2337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5A39E4B3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7A077A45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0BEAA1B4" w14:textId="77777777" w:rsidR="00445963" w:rsidRDefault="00445963" w:rsidP="00445963">
      <w:pPr>
        <w:rPr>
          <w:rFonts w:ascii="Arial" w:hAnsi="Arial" w:cs="Arial"/>
          <w:lang w:val="pt-BR"/>
        </w:rPr>
      </w:pPr>
    </w:p>
    <w:p w14:paraId="434A3AF3" w14:textId="77777777" w:rsidR="00445963" w:rsidRPr="00DB3CB0" w:rsidRDefault="00445963" w:rsidP="00445963">
      <w:pPr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 xml:space="preserve"> </w:t>
      </w:r>
    </w:p>
    <w:p w14:paraId="11C45DD6" w14:textId="77777777" w:rsidR="00445963" w:rsidRPr="003C4E4F" w:rsidRDefault="00445963" w:rsidP="00445963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96228593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3550A140" w14:textId="77777777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>
        <w:rPr>
          <w:rFonts w:ascii="Arial" w:hAnsi="Arial" w:cs="Arial"/>
        </w:rPr>
        <w:t xml:space="preserve">21.24 </w:t>
      </w:r>
      <w:r w:rsidRPr="003C4E4F">
        <w:rPr>
          <w:rFonts w:ascii="Arial" w:hAnsi="Arial" w:cs="Arial"/>
        </w:rPr>
        <w:t xml:space="preserve">which is part of the </w:t>
      </w:r>
      <w:r w:rsidRPr="00133F60">
        <w:rPr>
          <w:rFonts w:ascii="Arial" w:hAnsi="Arial" w:cs="Arial"/>
        </w:rPr>
        <w:t>IMS_EUTRA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test suite. </w:t>
      </w:r>
    </w:p>
    <w:p w14:paraId="7146EB2A" w14:textId="77777777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48B89F12" w14:textId="77777777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>Juan Garcia Martin</w:t>
      </w:r>
    </w:p>
    <w:p w14:paraId="6DBB5645" w14:textId="77777777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Juan.garciamartin</w:t>
      </w:r>
      <w:r w:rsidRPr="0050051B">
        <w:rPr>
          <w:rFonts w:cs="Arial"/>
          <w:sz w:val="24"/>
          <w:lang w:val="es-ES" w:eastAsia="ja-JP"/>
        </w:rPr>
        <w:t>@rohde-schwarz.com</w:t>
      </w:r>
      <w:r>
        <w:rPr>
          <w:rFonts w:ascii="Arial" w:hAnsi="Arial" w:cs="Arial"/>
          <w:sz w:val="24"/>
          <w:lang w:eastAsia="ja-JP"/>
        </w:rPr>
        <w:t xml:space="preserve">  </w:t>
      </w:r>
    </w:p>
    <w:p w14:paraId="46E98203" w14:textId="77777777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</w:p>
    <w:p w14:paraId="072D8B21" w14:textId="77777777" w:rsidR="00445963" w:rsidRPr="00DB3CB0" w:rsidRDefault="00445963" w:rsidP="00445963">
      <w:pPr>
        <w:pStyle w:val="Heading2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  <w:bCs/>
        </w:rPr>
      </w:pPr>
      <w:bookmarkStart w:id="4" w:name="_Toc196228594"/>
      <w:r w:rsidRPr="00DB3CB0">
        <w:rPr>
          <w:b/>
          <w:bCs/>
        </w:rPr>
        <w:t>1.1 Verification Test Summary</w:t>
      </w:r>
      <w:bookmarkEnd w:id="4"/>
      <w:r w:rsidRPr="00DB3CB0">
        <w:rPr>
          <w:b/>
          <w:bCs/>
        </w:rPr>
        <w:t xml:space="preserve"> </w:t>
      </w:r>
    </w:p>
    <w:p w14:paraId="793F22E3" w14:textId="77777777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</w:rPr>
        <w:t>21.24</w:t>
      </w:r>
    </w:p>
    <w:p w14:paraId="062A5D9F" w14:textId="77777777" w:rsidR="00445963" w:rsidRPr="001C38C4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>
        <w:rPr>
          <w:rFonts w:cs="Arial"/>
          <w:b/>
          <w:lang w:val="en-US" w:eastAsia="ja-JP"/>
        </w:rPr>
        <w:t>Test Group</w:t>
      </w:r>
      <w:r w:rsidRPr="00133F60">
        <w:rPr>
          <w:rFonts w:cs="Arial"/>
          <w:bCs/>
          <w:lang w:val="en-US" w:eastAsia="ja-JP"/>
        </w:rPr>
        <w:t>:                            \IMS\21\</w:t>
      </w:r>
      <w:proofErr w:type="spellStart"/>
      <w:r w:rsidRPr="00133F60">
        <w:rPr>
          <w:rFonts w:cs="Arial"/>
          <w:bCs/>
          <w:lang w:val="en-US" w:eastAsia="ja-JP"/>
        </w:rPr>
        <w:t>IMS_eCall_Testcases.ttcn</w:t>
      </w:r>
      <w:proofErr w:type="spellEnd"/>
      <w:r w:rsidRPr="00133F60">
        <w:rPr>
          <w:rFonts w:cs="Arial"/>
          <w:b/>
          <w:lang w:val="en-US" w:eastAsia="ja-JP"/>
        </w:rPr>
        <w:t xml:space="preserve"> </w:t>
      </w:r>
    </w:p>
    <w:p w14:paraId="225659AE" w14:textId="77777777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Pr="00F76599">
        <w:rPr>
          <w:rFonts w:ascii="Arial" w:hAnsi="Arial" w:cs="Arial"/>
          <w:lang w:eastAsia="ja-JP"/>
        </w:rPr>
        <w:t>iwd-TTCN3-B2024-06_D2</w:t>
      </w:r>
      <w:r>
        <w:rPr>
          <w:rFonts w:ascii="Arial" w:hAnsi="Arial" w:cs="Arial"/>
          <w:lang w:eastAsia="ja-JP"/>
        </w:rPr>
        <w:t>5</w:t>
      </w:r>
      <w:r w:rsidRPr="00F76599">
        <w:rPr>
          <w:rFonts w:ascii="Arial" w:hAnsi="Arial" w:cs="Arial"/>
          <w:lang w:eastAsia="ja-JP"/>
        </w:rPr>
        <w:t>wk</w:t>
      </w:r>
      <w:r>
        <w:rPr>
          <w:rFonts w:ascii="Arial" w:hAnsi="Arial" w:cs="Arial"/>
          <w:lang w:eastAsia="ja-JP"/>
        </w:rPr>
        <w:t>24</w:t>
      </w:r>
    </w:p>
    <w:p w14:paraId="65BB3589" w14:textId="77777777" w:rsidR="00445963" w:rsidRPr="001C38C4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1C38C4">
        <w:rPr>
          <w:rFonts w:ascii="Arial" w:hAnsi="Arial" w:cs="Arial"/>
          <w:lang w:eastAsia="ja-JP"/>
        </w:rPr>
        <w:t>Rohde &amp; Schwarz CMW500</w:t>
      </w:r>
    </w:p>
    <w:p w14:paraId="5A01B3FE" w14:textId="77777777" w:rsidR="00445963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Pr="00133F60">
        <w:rPr>
          <w:rFonts w:ascii="Arial" w:hAnsi="Arial" w:cs="Arial"/>
          <w:bCs/>
          <w:lang w:eastAsia="ja-JP"/>
        </w:rPr>
        <w:t xml:space="preserve">Qualcomm Snapdragon Auto 5G Modem-RF UE </w:t>
      </w:r>
    </w:p>
    <w:p w14:paraId="0E62EE58" w14:textId="77777777" w:rsidR="00445963" w:rsidRPr="003C4E4F" w:rsidRDefault="00445963" w:rsidP="0044596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5E5BFF" w14:textId="77777777" w:rsidR="00445963" w:rsidRDefault="00445963" w:rsidP="00445963">
      <w:pPr>
        <w:rPr>
          <w:rFonts w:ascii="Arial" w:hAnsi="Arial" w:cs="Arial"/>
          <w:noProof/>
        </w:rPr>
      </w:pPr>
    </w:p>
    <w:p w14:paraId="32FBF7B1" w14:textId="77777777" w:rsidR="00445963" w:rsidRPr="00DB3CB0" w:rsidRDefault="00445963" w:rsidP="00445963">
      <w:pPr>
        <w:pStyle w:val="Heading1"/>
        <w:numPr>
          <w:ilvl w:val="0"/>
          <w:numId w:val="1"/>
        </w:numPr>
        <w:rPr>
          <w:b/>
          <w:bCs/>
        </w:rPr>
      </w:pPr>
      <w:bookmarkStart w:id="5" w:name="_Toc122434488"/>
      <w:bookmarkStart w:id="6" w:name="_Toc295288959"/>
      <w:bookmarkStart w:id="7" w:name="_Toc196228595"/>
      <w:r w:rsidRPr="00DB3CB0">
        <w:rPr>
          <w:b/>
          <w:bCs/>
        </w:rPr>
        <w:t>Corrections require</w:t>
      </w:r>
      <w:bookmarkEnd w:id="5"/>
      <w:bookmarkEnd w:id="6"/>
      <w:r w:rsidRPr="00DB3CB0">
        <w:rPr>
          <w:b/>
          <w:bCs/>
        </w:rPr>
        <w:t>d</w:t>
      </w:r>
      <w:bookmarkEnd w:id="7"/>
      <w:r w:rsidRPr="00DB3CB0">
        <w:rPr>
          <w:b/>
          <w:bCs/>
        </w:rPr>
        <w:t xml:space="preserve"> </w:t>
      </w:r>
    </w:p>
    <w:p w14:paraId="075A01AB" w14:textId="77777777" w:rsidR="00445963" w:rsidRDefault="00445963" w:rsidP="00445963">
      <w:r>
        <w:t>No changes were required.</w:t>
      </w:r>
    </w:p>
    <w:p w14:paraId="22FEB1B9" w14:textId="77777777" w:rsidR="00445963" w:rsidRPr="00BB6C5E" w:rsidRDefault="00445963" w:rsidP="00445963"/>
    <w:p w14:paraId="1FF4CD51" w14:textId="77777777" w:rsidR="00445963" w:rsidRPr="003C4E4F" w:rsidRDefault="00445963" w:rsidP="0044596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96228596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0D755E5E" w14:textId="031E7A06" w:rsidR="00445963" w:rsidRPr="000F4199" w:rsidRDefault="00445963" w:rsidP="00445963">
      <w:pPr>
        <w:rPr>
          <w:rFonts w:ascii="Arial" w:hAnsi="Arial" w:cs="Arial"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proofErr w:type="spellStart"/>
      <w:r w:rsidRPr="00F76599">
        <w:rPr>
          <w:rFonts w:ascii="Arial" w:hAnsi="Arial" w:cs="Arial"/>
        </w:rPr>
        <w:t>on</w:t>
      </w:r>
      <w:proofErr w:type="spellEnd"/>
      <w:r w:rsidRPr="00F76599">
        <w:rPr>
          <w:rFonts w:ascii="Arial" w:hAnsi="Arial" w:cs="Arial"/>
        </w:rPr>
        <w:t xml:space="preserve"> EUTRA band </w:t>
      </w:r>
      <w:r>
        <w:rPr>
          <w:rFonts w:ascii="Arial" w:hAnsi="Arial" w:cs="Arial"/>
        </w:rPr>
        <w:t>1</w:t>
      </w:r>
      <w:r w:rsidRPr="00F76599">
        <w:rPr>
          <w:rFonts w:ascii="Arial" w:hAnsi="Arial" w:cs="Arial"/>
        </w:rPr>
        <w:t xml:space="preserve"> using ciphering algorithm eea1 and integrity algorithm eia1</w:t>
      </w:r>
      <w:r>
        <w:rPr>
          <w:rFonts w:ascii="Arial" w:hAnsi="Arial" w:cs="Arial"/>
        </w:rPr>
        <w:t xml:space="preserve"> on </w:t>
      </w:r>
      <w:r w:rsidRPr="00BE181D">
        <w:rPr>
          <w:rFonts w:ascii="Arial" w:hAnsi="Arial" w:cs="Arial"/>
        </w:rPr>
        <w:t xml:space="preserve">Qualcomm </w:t>
      </w:r>
      <w:r w:rsidRPr="00445963">
        <w:rPr>
          <w:rFonts w:ascii="Arial" w:hAnsi="Arial" w:cs="Arial"/>
        </w:rPr>
        <w:t>Snapdragon Auto 5G Modem-RF</w:t>
      </w:r>
      <w:r>
        <w:rPr>
          <w:rFonts w:ascii="Arial" w:hAnsi="Arial" w:cs="Arial"/>
        </w:rPr>
        <w:t xml:space="preserve"> UE.</w:t>
      </w:r>
    </w:p>
    <w:p w14:paraId="6AB1E9A1" w14:textId="77777777" w:rsidR="00445963" w:rsidRPr="003C4E4F" w:rsidRDefault="00445963" w:rsidP="00445963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96228597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465CA925" w14:textId="77777777" w:rsidR="00445963" w:rsidRPr="003C4E4F" w:rsidRDefault="00445963" w:rsidP="00445963">
      <w:pPr>
        <w:pStyle w:val="Heading2"/>
        <w:numPr>
          <w:ilvl w:val="1"/>
          <w:numId w:val="4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</w:rPr>
      </w:pPr>
      <w:bookmarkStart w:id="18" w:name="_Toc189508208"/>
      <w:bookmarkStart w:id="19" w:name="_Toc194410391"/>
      <w:bookmarkStart w:id="20" w:name="_Toc196228598"/>
      <w:bookmarkStart w:id="21" w:name="_Hlk120026754"/>
      <w:bookmarkStart w:id="22" w:name="_Toc122434496"/>
      <w:bookmarkStart w:id="23" w:name="_Toc295288973"/>
      <w:bookmarkStart w:id="24" w:name="_Toc325725668"/>
      <w:bookmarkStart w:id="25" w:name="_Toc121172019"/>
      <w:r w:rsidRPr="003548EB">
        <w:rPr>
          <w:rFonts w:cs="Arial"/>
        </w:rPr>
        <w:t xml:space="preserve">Qualcomm </w:t>
      </w:r>
      <w:bookmarkEnd w:id="18"/>
      <w:bookmarkEnd w:id="19"/>
      <w:r w:rsidRPr="00BE181D">
        <w:rPr>
          <w:rFonts w:cs="Arial"/>
        </w:rPr>
        <w:t>Snapdragon Auto 5G Modem-RF</w:t>
      </w:r>
      <w:bookmarkEnd w:id="20"/>
    </w:p>
    <w:bookmarkEnd w:id="21"/>
    <w:p w14:paraId="6BD1BA3E" w14:textId="77777777" w:rsidR="00445963" w:rsidRPr="00A504C0" w:rsidRDefault="00445963" w:rsidP="00445963">
      <w:pPr>
        <w:rPr>
          <w:rFonts w:ascii="Arial" w:hAnsi="Arial" w:cs="Arial"/>
        </w:rPr>
      </w:pPr>
      <w:r w:rsidRPr="00A504C0">
        <w:rPr>
          <w:rFonts w:ascii="Arial" w:hAnsi="Arial" w:cs="Arial"/>
        </w:rPr>
        <w:t xml:space="preserve">The Qualcomm </w:t>
      </w:r>
      <w:r w:rsidRPr="00BE181D">
        <w:rPr>
          <w:rFonts w:ascii="Arial" w:hAnsi="Arial" w:cs="Arial"/>
        </w:rPr>
        <w:t>Snapdragon Auto 5G Modem-RF</w:t>
      </w:r>
      <w:r>
        <w:rPr>
          <w:rFonts w:ascii="Arial" w:hAnsi="Arial" w:cs="Arial"/>
        </w:rPr>
        <w:t xml:space="preserve"> </w:t>
      </w:r>
      <w:r w:rsidRPr="00A504C0">
        <w:rPr>
          <w:rFonts w:ascii="Arial" w:hAnsi="Arial" w:cs="Arial"/>
        </w:rPr>
        <w:t>UE passed this test case on Rohde &amp; Schwarz CMW500. The documentation below is enclosed as evidence of the successful test case run [1]:</w:t>
      </w:r>
    </w:p>
    <w:p w14:paraId="67E2D980" w14:textId="77777777" w:rsidR="00445963" w:rsidRPr="003C4E4F" w:rsidRDefault="00445963" w:rsidP="00445963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04BF02CF" w14:textId="77777777" w:rsidR="00445963" w:rsidRPr="001D5966" w:rsidRDefault="00445963" w:rsidP="00445963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TC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21_24</w:t>
      </w:r>
      <w:r w:rsidRPr="00AD4102">
        <w:rPr>
          <w:rFonts w:ascii="Arial" w:hAnsi="Arial" w:cs="Arial"/>
        </w:rPr>
        <w:t>.log</w:t>
      </w:r>
    </w:p>
    <w:p w14:paraId="2EDB639E" w14:textId="77777777" w:rsidR="00445963" w:rsidRPr="00AB3F52" w:rsidRDefault="00445963" w:rsidP="00445963">
      <w:pPr>
        <w:overflowPunct w:val="0"/>
        <w:autoSpaceDE w:val="0"/>
        <w:autoSpaceDN w:val="0"/>
        <w:adjustRightInd w:val="0"/>
        <w:rPr>
          <w:rFonts w:cs="Arial"/>
        </w:rPr>
      </w:pPr>
      <w:r w:rsidRPr="00F829B4">
        <w:rPr>
          <w:rFonts w:eastAsia="SimSun"/>
        </w:rPr>
        <w:t>(</w:t>
      </w:r>
      <w:r w:rsidRPr="00F829B4">
        <w:rPr>
          <w:rFonts w:eastAsia="SimSun"/>
          <w:u w:val="single"/>
        </w:rPr>
        <w:t>Note:</w:t>
      </w:r>
      <w:r w:rsidRPr="00F829B4">
        <w:rPr>
          <w:rFonts w:eastAsia="SimSun"/>
        </w:rPr>
        <w:t xml:space="preserve"> PICS/PIXIT settings are captured at the beginning of the TLI log)</w:t>
      </w:r>
    </w:p>
    <w:p w14:paraId="31896284" w14:textId="77777777" w:rsidR="00445963" w:rsidRDefault="00445963" w:rsidP="00445963">
      <w:pPr>
        <w:overflowPunct w:val="0"/>
        <w:autoSpaceDE w:val="0"/>
        <w:autoSpaceDN w:val="0"/>
        <w:adjustRightInd w:val="0"/>
        <w:rPr>
          <w:rFonts w:cs="Arial"/>
          <w:b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</w:t>
      </w:r>
    </w:p>
    <w:p w14:paraId="7E952BAE" w14:textId="77777777" w:rsidR="00445963" w:rsidRPr="009D0044" w:rsidRDefault="00445963" w:rsidP="00445963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14:paraId="3BB9A839" w14:textId="77777777" w:rsidR="00445963" w:rsidRPr="003C4E4F" w:rsidRDefault="00445963" w:rsidP="00445963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6" w:name="_Toc196228599"/>
      <w:r w:rsidRPr="003C4E4F">
        <w:rPr>
          <w:rFonts w:cs="Arial"/>
          <w:b/>
        </w:rPr>
        <w:lastRenderedPageBreak/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8518"/>
      </w:tblGrid>
      <w:tr w:rsidR="00445963" w:rsidRPr="003C4E4F" w14:paraId="474A55FC" w14:textId="77777777" w:rsidTr="00E1323A">
        <w:trPr>
          <w:trHeight w:val="499"/>
        </w:trPr>
        <w:tc>
          <w:tcPr>
            <w:tcW w:w="787" w:type="dxa"/>
            <w:hideMark/>
          </w:tcPr>
          <w:p w14:paraId="5C776FD7" w14:textId="77777777" w:rsidR="00445963" w:rsidRPr="00414993" w:rsidRDefault="00445963" w:rsidP="00E1323A">
            <w:pPr>
              <w:pStyle w:val="FP"/>
              <w:spacing w:before="40" w:after="40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14993">
              <w:rPr>
                <w:rFonts w:ascii="Arial" w:hAnsi="Arial" w:cs="Arial"/>
                <w:bCs/>
                <w:sz w:val="18"/>
                <w:szCs w:val="18"/>
              </w:rPr>
              <w:t>[1]</w:t>
            </w:r>
          </w:p>
        </w:tc>
        <w:tc>
          <w:tcPr>
            <w:tcW w:w="8518" w:type="dxa"/>
            <w:hideMark/>
          </w:tcPr>
          <w:p w14:paraId="6D0A82D7" w14:textId="7B257BED" w:rsidR="00445963" w:rsidRPr="00414993" w:rsidRDefault="00445963" w:rsidP="00E1323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414993">
              <w:rPr>
                <w:rFonts w:ascii="Arial" w:hAnsi="Arial" w:cs="Arial"/>
                <w:bCs/>
                <w:sz w:val="18"/>
                <w:szCs w:val="18"/>
              </w:rPr>
              <w:t>R5s250</w:t>
            </w:r>
            <w:r>
              <w:rPr>
                <w:rFonts w:ascii="Arial" w:hAnsi="Arial" w:cs="Arial"/>
                <w:bCs/>
                <w:sz w:val="18"/>
                <w:szCs w:val="18"/>
              </w:rPr>
              <w:t>378</w:t>
            </w:r>
            <w:r w:rsidRPr="00414993">
              <w:rPr>
                <w:rFonts w:ascii="Arial" w:hAnsi="Arial" w:cs="Arial"/>
                <w:bCs/>
                <w:sz w:val="18"/>
                <w:szCs w:val="18"/>
              </w:rPr>
              <w:t>: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1499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Supporting information for </w:t>
            </w:r>
            <w:r w:rsidRPr="00BE181D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Addition of IMS </w:t>
            </w:r>
            <w:proofErr w:type="spellStart"/>
            <w:r w:rsidRPr="00BE181D">
              <w:rPr>
                <w:rFonts w:ascii="Arial" w:hAnsi="Arial" w:cs="Arial"/>
                <w:bCs/>
                <w:sz w:val="18"/>
                <w:szCs w:val="18"/>
                <w:lang w:val="en-US"/>
              </w:rPr>
              <w:t>eCall</w:t>
            </w:r>
            <w:proofErr w:type="spellEnd"/>
            <w:r w:rsidRPr="00BE181D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over LTE CEN test case 21.2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DAF08" w14:textId="77777777" w:rsidR="00592EA9" w:rsidRDefault="00592EA9">
      <w:r>
        <w:separator/>
      </w:r>
    </w:p>
  </w:endnote>
  <w:endnote w:type="continuationSeparator" w:id="0">
    <w:p w14:paraId="1957E64C" w14:textId="77777777" w:rsidR="00592EA9" w:rsidRDefault="0059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42584" w14:textId="77777777" w:rsidR="00445963" w:rsidRDefault="004459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527CE" w14:textId="77777777" w:rsidR="00445963" w:rsidRDefault="004459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A638" w14:textId="77777777" w:rsidR="00445963" w:rsidRDefault="00445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B9E3F" w14:textId="77777777" w:rsidR="00592EA9" w:rsidRDefault="00592EA9">
      <w:r>
        <w:separator/>
      </w:r>
    </w:p>
  </w:footnote>
  <w:footnote w:type="continuationSeparator" w:id="0">
    <w:p w14:paraId="52EFC15F" w14:textId="77777777" w:rsidR="00592EA9" w:rsidRDefault="00592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25196E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4596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F1713A6" wp14:editId="3359D18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072230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50513310"/>
                          </w:sdtPr>
                          <w:sdtEndPr/>
                          <w:sdtContent>
                            <w:p w14:paraId="732A714F" w14:textId="37F4FEF2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1713A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50513310"/>
                    </w:sdtPr>
                    <w:sdtEndPr/>
                    <w:sdtContent>
                      <w:p w14:paraId="732A714F" w14:textId="37F4FEF2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A53B8" w14:textId="7435A45E" w:rsidR="00445963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8EFA614" wp14:editId="2CC337E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4F8F564A" w14:textId="51A8D27F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EFA61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4F8F564A" w14:textId="51A8D27F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840F5" w14:textId="544A8685" w:rsidR="00445963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A178092" wp14:editId="02AC3C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850167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71430991"/>
                          </w:sdtPr>
                          <w:sdtEndPr/>
                          <w:sdtContent>
                            <w:p w14:paraId="27FD90C7" w14:textId="21394E93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17809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71430991"/>
                    </w:sdtPr>
                    <w:sdtEndPr/>
                    <w:sdtContent>
                      <w:p w14:paraId="27FD90C7" w14:textId="21394E93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BA2DA9A" w:rsidR="00695808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1A94686" wp14:editId="460350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3504526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25593495"/>
                          </w:sdtPr>
                          <w:sdtEndPr/>
                          <w:sdtContent>
                            <w:p w14:paraId="0E618B49" w14:textId="0765DF90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A946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25593495"/>
                    </w:sdtPr>
                    <w:sdtEndPr/>
                    <w:sdtContent>
                      <w:p w14:paraId="0E618B49" w14:textId="0765DF90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F17A5C5" w:rsidR="00695808" w:rsidRDefault="00695808">
    <w:pPr>
      <w:pStyle w:val="Header"/>
      <w:tabs>
        <w:tab w:val="right" w:pos="9639"/>
      </w:tabs>
    </w:pPr>
    <w:r>
      <w:tab/>
    </w:r>
    <w:r w:rsidR="0044596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93F5F76" wp14:editId="0F3E3D7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1153070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4610053"/>
                          </w:sdtPr>
                          <w:sdtEndPr/>
                          <w:sdtContent>
                            <w:p w14:paraId="405C98A9" w14:textId="284DF19E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3F5F7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4610053"/>
                    </w:sdtPr>
                    <w:sdtEndPr/>
                    <w:sdtContent>
                      <w:p w14:paraId="405C98A9" w14:textId="284DF19E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0EFCCC" w:rsidR="00695808" w:rsidRDefault="0044596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004CDB0" wp14:editId="0353BF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592847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287082858"/>
                          </w:sdtPr>
                          <w:sdtEndPr/>
                          <w:sdtContent>
                            <w:p w14:paraId="3553E72F" w14:textId="4D328954" w:rsidR="00445963" w:rsidRPr="00A11327" w:rsidRDefault="0044596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4CDB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287082858"/>
                    </w:sdtPr>
                    <w:sdtEndPr/>
                    <w:sdtContent>
                      <w:p w14:paraId="3553E72F" w14:textId="4D328954" w:rsidR="00445963" w:rsidRPr="00A11327" w:rsidRDefault="0044596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64204E3"/>
    <w:multiLevelType w:val="multilevel"/>
    <w:tmpl w:val="3006B24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num w:numId="1" w16cid:durableId="3718800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"/>
  </w:num>
  <w:num w:numId="3" w16cid:durableId="1083718607">
    <w:abstractNumId w:val="0"/>
  </w:num>
  <w:num w:numId="4" w16cid:durableId="551385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CA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5963"/>
    <w:rsid w:val="004B75B7"/>
    <w:rsid w:val="005141D9"/>
    <w:rsid w:val="0051580D"/>
    <w:rsid w:val="00547111"/>
    <w:rsid w:val="00592D74"/>
    <w:rsid w:val="00592EA9"/>
    <w:rsid w:val="005E2C44"/>
    <w:rsid w:val="00621188"/>
    <w:rsid w:val="006257ED"/>
    <w:rsid w:val="00653DE4"/>
    <w:rsid w:val="00665C47"/>
    <w:rsid w:val="00695808"/>
    <w:rsid w:val="006B46FB"/>
    <w:rsid w:val="006E21FB"/>
    <w:rsid w:val="007922D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69B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728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459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45963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445963"/>
    <w:rPr>
      <w:i/>
      <w:iCs/>
    </w:rPr>
  </w:style>
  <w:style w:type="character" w:styleId="PlaceholderText">
    <w:name w:val="Placeholder Text"/>
    <w:basedOn w:val="DefaultParagraphFont"/>
    <w:uiPriority w:val="99"/>
    <w:unhideWhenUsed/>
    <w:rsid w:val="0044596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4596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44596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530</Words>
  <Characters>4163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14</cp:revision>
  <cp:lastPrinted>1900-01-01T00:00:00Z</cp:lastPrinted>
  <dcterms:created xsi:type="dcterms:W3CDTF">2020-02-03T08:32:00Z</dcterms:created>
  <dcterms:modified xsi:type="dcterms:W3CDTF">2025-10-10T14:04:00Z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R5s250377</vt:lpwstr>
  </property>
  <property fmtid="{D5CDD505-2E9C-101B-9397-08002B2CF9AE}" pid="10" name="Spec#">
    <vt:lpwstr>34.229-3</vt:lpwstr>
  </property>
  <property fmtid="{D5CDD505-2E9C-101B-9397-08002B2CF9AE}" pid="11" name="Cr#">
    <vt:lpwstr>0988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eCall over IMS CEN test case 21.24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2025-09-23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2025-09-23T09:22:35Z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7d75d1df-8889-47aa-8554-a5f1dba0900b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