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3A6E19C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117B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397BC2" w:rsidRPr="00397BC2">
        <w:rPr>
          <w:b/>
          <w:i/>
          <w:noProof/>
          <w:sz w:val="28"/>
        </w:rPr>
        <w:t>250</w:t>
      </w:r>
      <w:r w:rsidR="004B0F8C">
        <w:rPr>
          <w:b/>
          <w:i/>
          <w:noProof/>
          <w:sz w:val="28"/>
        </w:rPr>
        <w:t>429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5EE205B1" w:rsidR="00745C21" w:rsidRDefault="00397BC2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97BC2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397BC2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397BC2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D257B8" w:rsidR="001E41F3" w:rsidRPr="00410371" w:rsidRDefault="00397BC2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97BC2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C7429" w:rsidR="001E41F3" w:rsidRPr="00410371" w:rsidRDefault="00397BC2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397BC2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0D39D" w:rsidR="001E41F3" w:rsidRPr="00745C21" w:rsidRDefault="004B0F8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7A1036" w:rsidR="001E41F3" w:rsidRPr="00410371" w:rsidRDefault="00397B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97BC2">
                <w:rPr>
                  <w:b/>
                  <w:noProof/>
                  <w:sz w:val="28"/>
                </w:rPr>
                <w:t>18.</w:t>
              </w:r>
              <w:r w:rsidR="004B0F8C">
                <w:rPr>
                  <w:b/>
                  <w:noProof/>
                  <w:sz w:val="28"/>
                </w:rPr>
                <w:t>3</w:t>
              </w:r>
              <w:r w:rsidRPr="00397B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E3FE3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52334" w:rsidR="001E41F3" w:rsidRDefault="00397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MCPTT test case 6.1.1.16 to the MCX ATS with MCX-NR5GC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45FB79" w:rsidR="001E41F3" w:rsidRDefault="00397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0240F" w:rsidR="001E41F3" w:rsidRDefault="003A6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7BC2">
              <w:rPr>
                <w:noProof/>
              </w:rPr>
              <w:t xml:space="preserve">TEI17_Test, </w:t>
            </w:r>
            <w:r w:rsidR="00397BC2">
              <w:t>MCPTT-</w:t>
            </w:r>
            <w:proofErr w:type="spellStart"/>
            <w:r w:rsidR="00397BC2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20DC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97BC2">
              <w:rPr>
                <w:noProof/>
              </w:rPr>
              <w:t>2025-09-19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DEB74" w:rsidR="001E41F3" w:rsidRDefault="00397B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97BC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25A234" w:rsidR="001E41F3" w:rsidRDefault="00397B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2075C6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E616B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CF651B">
              <w:t>add</w:t>
            </w:r>
            <w:r>
              <w:t xml:space="preserve"> MCPTT TC </w:t>
            </w:r>
            <w:r w:rsidR="00BF54AD">
              <w:t>6.1.1.16</w:t>
            </w:r>
            <w:r w:rsidR="00523677">
              <w:t xml:space="preserve"> </w:t>
            </w:r>
            <w:r>
              <w:t xml:space="preserve">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F65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36A16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>-</w:t>
            </w:r>
            <w:r w:rsidR="0070677D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581D51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</w:t>
            </w:r>
            <w:r w:rsidR="007A6DB4">
              <w:rPr>
                <w:rFonts w:cs="Arial"/>
                <w:lang w:val="en-US" w:eastAsia="zh-CN"/>
              </w:rPr>
              <w:t>NR5GC</w:t>
            </w:r>
            <w:r>
              <w:rPr>
                <w:rFonts w:cs="Arial"/>
                <w:lang w:val="en-US" w:eastAsia="zh-CN"/>
              </w:rPr>
              <w:t xml:space="preserve">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68A3F2" w:rsidR="001E41F3" w:rsidRDefault="00BF54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6.1.1.16</w:t>
            </w:r>
            <w:r w:rsidR="00DA79E7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916935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234645B" w14:textId="710BD1C7" w:rsidR="00397BC2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7BC2" w:rsidRPr="005C730D">
        <w:rPr>
          <w:rFonts w:cs="Arial"/>
          <w:iCs/>
        </w:rPr>
        <w:t>Table of Contents</w:t>
      </w:r>
      <w:r w:rsidR="00397BC2">
        <w:tab/>
      </w:r>
      <w:r w:rsidR="00397BC2">
        <w:fldChar w:fldCharType="begin"/>
      </w:r>
      <w:r w:rsidR="00397BC2">
        <w:instrText xml:space="preserve"> PAGEREF _Toc209169350 \h </w:instrText>
      </w:r>
      <w:r w:rsidR="00397BC2">
        <w:fldChar w:fldCharType="separate"/>
      </w:r>
      <w:r w:rsidR="00397BC2">
        <w:t>2</w:t>
      </w:r>
      <w:r w:rsidR="00397BC2">
        <w:fldChar w:fldCharType="end"/>
      </w:r>
    </w:p>
    <w:p w14:paraId="1EFAD52C" w14:textId="3FCFF87D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_Toc209169351 \h </w:instrText>
      </w:r>
      <w:r>
        <w:fldChar w:fldCharType="separate"/>
      </w:r>
      <w:r>
        <w:t>3</w:t>
      </w:r>
      <w:r>
        <w:fldChar w:fldCharType="end"/>
      </w:r>
    </w:p>
    <w:p w14:paraId="17D0B1DC" w14:textId="4F4C21BC" w:rsidR="00397BC2" w:rsidRDefault="00397B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_Toc209169352 \h </w:instrText>
      </w:r>
      <w:r>
        <w:fldChar w:fldCharType="separate"/>
      </w:r>
      <w:r>
        <w:t>3</w:t>
      </w:r>
      <w:r>
        <w:fldChar w:fldCharType="end"/>
      </w:r>
    </w:p>
    <w:p w14:paraId="3C43F33A" w14:textId="28618BF9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_Toc209169353 \h </w:instrText>
      </w:r>
      <w:r>
        <w:fldChar w:fldCharType="separate"/>
      </w:r>
      <w:r>
        <w:t>3</w:t>
      </w:r>
      <w:r>
        <w:fldChar w:fldCharType="end"/>
      </w:r>
    </w:p>
    <w:p w14:paraId="15D6DBA7" w14:textId="573F0E45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_Toc209169354 \h </w:instrText>
      </w:r>
      <w:r>
        <w:fldChar w:fldCharType="separate"/>
      </w:r>
      <w:r>
        <w:t>3</w:t>
      </w:r>
      <w:r>
        <w:fldChar w:fldCharType="end"/>
      </w:r>
    </w:p>
    <w:p w14:paraId="6EB55880" w14:textId="6490F892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_Toc209169355 \h </w:instrText>
      </w:r>
      <w:r>
        <w:fldChar w:fldCharType="separate"/>
      </w:r>
      <w:r>
        <w:t>3</w:t>
      </w:r>
      <w:r>
        <w:fldChar w:fldCharType="end"/>
      </w:r>
    </w:p>
    <w:p w14:paraId="3E11279A" w14:textId="26666FFA" w:rsidR="00397BC2" w:rsidRDefault="00397BC2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b/>
          <w:bCs/>
        </w:rPr>
        <w:t>Alea - a Leonardo Company, MCXPTT Platform v. 4.2.2 - Android Client v 1.12.1</w:t>
      </w:r>
      <w:r>
        <w:tab/>
      </w:r>
      <w:r>
        <w:fldChar w:fldCharType="begin"/>
      </w:r>
      <w:r>
        <w:instrText xml:space="preserve"> PAGEREF _Toc209169356 \h </w:instrText>
      </w:r>
      <w:r>
        <w:fldChar w:fldCharType="separate"/>
      </w:r>
      <w:r>
        <w:t>3</w:t>
      </w:r>
      <w:r>
        <w:fldChar w:fldCharType="end"/>
      </w:r>
    </w:p>
    <w:p w14:paraId="33291796" w14:textId="091DF98E" w:rsidR="00397BC2" w:rsidRDefault="00397BC2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5C730D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5C730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_Toc209169357 \h </w:instrText>
      </w:r>
      <w:r>
        <w:fldChar w:fldCharType="separate"/>
      </w:r>
      <w:r>
        <w:t>4</w:t>
      </w:r>
      <w:r>
        <w:fldChar w:fldCharType="end"/>
      </w:r>
    </w:p>
    <w:p w14:paraId="325A0C2F" w14:textId="4A7AAAC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209169351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6427FDC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6.1.1.16.MCPTT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397BC2">
        <w:rPr>
          <w:rFonts w:cs="Arial"/>
        </w:rPr>
        <w:t>MCX_NR5GC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209169352"/>
      <w:r w:rsidRPr="007036CE">
        <w:rPr>
          <w:b/>
        </w:rPr>
        <w:t>Verification Test Summary</w:t>
      </w:r>
      <w:bookmarkEnd w:id="7"/>
      <w:bookmarkEnd w:id="8"/>
    </w:p>
    <w:p w14:paraId="015EF2B9" w14:textId="5292BE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6.1.1.16.MCPTT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603579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397BC2">
        <w:rPr>
          <w:rFonts w:cs="Arial"/>
        </w:rPr>
        <w:t>iwd-TTCN3-B2024-06_D25wk24</w:t>
      </w:r>
      <w:r w:rsidR="0048090B">
        <w:rPr>
          <w:rFonts w:cs="Arial"/>
        </w:rPr>
        <w:fldChar w:fldCharType="end"/>
      </w:r>
    </w:p>
    <w:p w14:paraId="32370A34" w14:textId="3E54097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397BC2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0F2BD9B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397BC2">
        <w:rPr>
          <w:rFonts w:cs="Arial"/>
          <w:b/>
          <w:lang w:eastAsia="ja-JP"/>
        </w:rPr>
        <w:t>Alea - a Leonardo Company, MCXPTT Platform v. 4.2.2 - Android Client v 1.12.1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</w:t>
      </w:r>
      <w:r w:rsidR="007A78A3">
        <w:rPr>
          <w:rFonts w:cs="Arial"/>
          <w:b/>
          <w:lang w:eastAsia="ja-JP"/>
        </w:rPr>
        <w:t>5G</w:t>
      </w:r>
      <w:r w:rsidR="004760A5">
        <w:rPr>
          <w:rFonts w:cs="Arial"/>
          <w:b/>
          <w:lang w:eastAsia="ja-JP"/>
        </w:rPr>
        <w:t xml:space="preserve">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09169353"/>
      <w:r w:rsidRPr="00854C55">
        <w:rPr>
          <w:b/>
        </w:rPr>
        <w:t>Corrections required</w:t>
      </w:r>
      <w:bookmarkEnd w:id="5"/>
      <w:bookmarkEnd w:id="6"/>
      <w:bookmarkEnd w:id="9"/>
    </w:p>
    <w:p w14:paraId="5505C5B5" w14:textId="15BBBD9E" w:rsidR="00220D46" w:rsidRDefault="004318BA" w:rsidP="00021EE4">
      <w:pPr>
        <w:rPr>
          <w:noProof/>
        </w:rPr>
      </w:pPr>
      <w:r w:rsidRPr="004318BA">
        <w:rPr>
          <w:noProof/>
        </w:rPr>
        <w:t>R5s250265</w:t>
      </w:r>
      <w:r>
        <w:rPr>
          <w:noProof/>
        </w:rPr>
        <w:t xml:space="preserve"> (with MCC comments</w:t>
      </w:r>
      <w:r w:rsidR="00BD4E45">
        <w:rPr>
          <w:noProof/>
        </w:rPr>
        <w:t xml:space="preserve"> / implementation</w:t>
      </w:r>
      <w:r>
        <w:rPr>
          <w:noProof/>
        </w:rPr>
        <w:t>) is implemented.</w:t>
      </w: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209169354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r>
        <w:rPr>
          <w:rFonts w:cs="Arial"/>
          <w:b/>
        </w:rPr>
        <w:t>executed</w:t>
      </w:r>
      <w:bookmarkEnd w:id="13"/>
      <w:bookmarkEnd w:id="14"/>
    </w:p>
    <w:p w14:paraId="3376348C" w14:textId="5981E1F4" w:rsidR="00EC68D4" w:rsidRDefault="00EC68D4" w:rsidP="00EC68D4">
      <w:pPr>
        <w:rPr>
          <w:rFonts w:cs="Arial"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4F37E81C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088D1044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1D62E848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5CB24A61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397BC2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209169355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26F086AF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209169356"/>
      <w:r w:rsidR="00397BC2">
        <w:rPr>
          <w:rStyle w:val="ui-provider"/>
          <w:b/>
          <w:bCs/>
        </w:rPr>
        <w:t>Alea - a Leonardo Company, MCXPTT Platform v. 4.2.2 - Android Client v 1.12.1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62E206FB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397BC2">
        <w:rPr>
          <w:rFonts w:cs="Arial"/>
        </w:rPr>
        <w:t>Alea - a Leonardo Company, MCXPTT Platform v. 4.2.2 - Android Client v 1.12.1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397BC2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7EC82D92" w14:textId="79390316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397BC2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5B14A000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397BC2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209169357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4086A5F7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397BC2">
              <w:rPr>
                <w:rFonts w:cs="Arial"/>
                <w:b/>
                <w:noProof/>
                <w:sz w:val="18"/>
              </w:rPr>
              <w:t>250369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397BC2">
              <w:rPr>
                <w:rFonts w:cs="Arial"/>
                <w:bCs/>
                <w:sz w:val="18"/>
              </w:rPr>
              <w:t>Addition of MCPTT test case 6.1.1.16 to the MCX ATS with MCX-NR5GC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0DB22" w14:textId="77777777" w:rsidR="00285D51" w:rsidRDefault="00285D51">
      <w:r>
        <w:separator/>
      </w:r>
    </w:p>
  </w:endnote>
  <w:endnote w:type="continuationSeparator" w:id="0">
    <w:p w14:paraId="05ACC0EF" w14:textId="77777777" w:rsidR="00285D51" w:rsidRDefault="00285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B43BF" w14:textId="77777777" w:rsidR="00285D51" w:rsidRDefault="00285D51">
      <w:r>
        <w:separator/>
      </w:r>
    </w:p>
  </w:footnote>
  <w:footnote w:type="continuationSeparator" w:id="0">
    <w:p w14:paraId="16C72990" w14:textId="77777777" w:rsidR="00285D51" w:rsidRDefault="00285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2EC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61A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51D"/>
    <w:rsid w:val="001E790C"/>
    <w:rsid w:val="001F0D8F"/>
    <w:rsid w:val="001F2C28"/>
    <w:rsid w:val="001F3342"/>
    <w:rsid w:val="001F375F"/>
    <w:rsid w:val="001F428B"/>
    <w:rsid w:val="001F552C"/>
    <w:rsid w:val="00207C1F"/>
    <w:rsid w:val="00207C96"/>
    <w:rsid w:val="002102B6"/>
    <w:rsid w:val="002110A2"/>
    <w:rsid w:val="002130AF"/>
    <w:rsid w:val="00215336"/>
    <w:rsid w:val="0021651D"/>
    <w:rsid w:val="00220D46"/>
    <w:rsid w:val="002222AA"/>
    <w:rsid w:val="00224561"/>
    <w:rsid w:val="0022539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058"/>
    <w:rsid w:val="00266EB8"/>
    <w:rsid w:val="00272C27"/>
    <w:rsid w:val="00275D12"/>
    <w:rsid w:val="00275E6B"/>
    <w:rsid w:val="00275F33"/>
    <w:rsid w:val="0028238E"/>
    <w:rsid w:val="0028349C"/>
    <w:rsid w:val="00283765"/>
    <w:rsid w:val="0028401E"/>
    <w:rsid w:val="00284FEB"/>
    <w:rsid w:val="00285D51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97BC2"/>
    <w:rsid w:val="003A1C42"/>
    <w:rsid w:val="003A364D"/>
    <w:rsid w:val="003A5400"/>
    <w:rsid w:val="003A5FC4"/>
    <w:rsid w:val="003A673E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18BA"/>
    <w:rsid w:val="00433EC3"/>
    <w:rsid w:val="00435796"/>
    <w:rsid w:val="00441A8B"/>
    <w:rsid w:val="004715D9"/>
    <w:rsid w:val="004760A5"/>
    <w:rsid w:val="0048090B"/>
    <w:rsid w:val="004837E9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0F8C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677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4C74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C03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9B1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26B"/>
    <w:rsid w:val="00622653"/>
    <w:rsid w:val="006257ED"/>
    <w:rsid w:val="00626544"/>
    <w:rsid w:val="0062739B"/>
    <w:rsid w:val="006273C5"/>
    <w:rsid w:val="00635690"/>
    <w:rsid w:val="00641ED6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2723"/>
    <w:rsid w:val="006836EA"/>
    <w:rsid w:val="00691586"/>
    <w:rsid w:val="00691655"/>
    <w:rsid w:val="00695808"/>
    <w:rsid w:val="0069689D"/>
    <w:rsid w:val="00696EAF"/>
    <w:rsid w:val="006975E3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B5592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0677D"/>
    <w:rsid w:val="0071292F"/>
    <w:rsid w:val="00717171"/>
    <w:rsid w:val="00720B3C"/>
    <w:rsid w:val="00720E0E"/>
    <w:rsid w:val="007217DE"/>
    <w:rsid w:val="0072189A"/>
    <w:rsid w:val="00725A73"/>
    <w:rsid w:val="007306CA"/>
    <w:rsid w:val="0073112A"/>
    <w:rsid w:val="007330F1"/>
    <w:rsid w:val="00733252"/>
    <w:rsid w:val="00733D8D"/>
    <w:rsid w:val="00734C73"/>
    <w:rsid w:val="00745C21"/>
    <w:rsid w:val="00746C59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208B"/>
    <w:rsid w:val="00785AFF"/>
    <w:rsid w:val="00791FBD"/>
    <w:rsid w:val="00792342"/>
    <w:rsid w:val="007946CB"/>
    <w:rsid w:val="00795B90"/>
    <w:rsid w:val="00796887"/>
    <w:rsid w:val="007977A8"/>
    <w:rsid w:val="00797CBA"/>
    <w:rsid w:val="007A09A2"/>
    <w:rsid w:val="007A3538"/>
    <w:rsid w:val="007A6723"/>
    <w:rsid w:val="007A6DB4"/>
    <w:rsid w:val="007A6DE5"/>
    <w:rsid w:val="007A78A3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0201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3B4B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3B6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1184F"/>
    <w:rsid w:val="009148DE"/>
    <w:rsid w:val="00916D20"/>
    <w:rsid w:val="0092191E"/>
    <w:rsid w:val="00923A09"/>
    <w:rsid w:val="0093061C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7FB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1545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196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32297"/>
    <w:rsid w:val="00B4741C"/>
    <w:rsid w:val="00B47C54"/>
    <w:rsid w:val="00B5037A"/>
    <w:rsid w:val="00B51C78"/>
    <w:rsid w:val="00B51FE2"/>
    <w:rsid w:val="00B601F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4B7D"/>
    <w:rsid w:val="00BA5160"/>
    <w:rsid w:val="00BA51D9"/>
    <w:rsid w:val="00BB0817"/>
    <w:rsid w:val="00BB2C57"/>
    <w:rsid w:val="00BB5DFC"/>
    <w:rsid w:val="00BC117B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4E45"/>
    <w:rsid w:val="00BD637E"/>
    <w:rsid w:val="00BD6BB8"/>
    <w:rsid w:val="00BF01AE"/>
    <w:rsid w:val="00BF0935"/>
    <w:rsid w:val="00BF0D0B"/>
    <w:rsid w:val="00BF3D71"/>
    <w:rsid w:val="00BF54AD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46A51"/>
    <w:rsid w:val="00C503C4"/>
    <w:rsid w:val="00C5621A"/>
    <w:rsid w:val="00C57747"/>
    <w:rsid w:val="00C63429"/>
    <w:rsid w:val="00C635EB"/>
    <w:rsid w:val="00C66BA2"/>
    <w:rsid w:val="00C679BC"/>
    <w:rsid w:val="00C7139B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651B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2496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1163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A79E7"/>
    <w:rsid w:val="00DB293D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0477F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43F8"/>
    <w:rsid w:val="00E45193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03D5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7DA"/>
    <w:rsid w:val="00F119D9"/>
    <w:rsid w:val="00F136D6"/>
    <w:rsid w:val="00F139CA"/>
    <w:rsid w:val="00F160FC"/>
    <w:rsid w:val="00F170AA"/>
    <w:rsid w:val="00F20F1B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577D"/>
    <w:rsid w:val="00F666F4"/>
    <w:rsid w:val="00F66C92"/>
    <w:rsid w:val="00F66CD0"/>
    <w:rsid w:val="00F73868"/>
    <w:rsid w:val="00F754C8"/>
    <w:rsid w:val="00F77A35"/>
    <w:rsid w:val="00F8110D"/>
    <w:rsid w:val="00F83472"/>
    <w:rsid w:val="00F84CA6"/>
    <w:rsid w:val="00F872EB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594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3004</TotalTime>
  <Pages>4</Pages>
  <Words>548</Words>
  <Characters>4947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777</cp:revision>
  <cp:lastPrinted>1900-01-01T00:00:00Z</cp:lastPrinted>
  <dcterms:created xsi:type="dcterms:W3CDTF">2023-12-11T16:00:00Z</dcterms:created>
  <dcterms:modified xsi:type="dcterms:W3CDTF">2025-10-10T13:55:00Z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250368</vt:lpwstr>
  </property>
  <property fmtid="{D5CDD505-2E9C-101B-9397-08002B2CF9AE}" pid="9" name="Spec#">
    <vt:lpwstr>37.579-5</vt:lpwstr>
  </property>
  <property fmtid="{D5CDD505-2E9C-101B-9397-08002B2CF9AE}" pid="10" name="Cr#">
    <vt:lpwstr>0019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TEI17_Test, MCPTT-ConTest</vt:lpwstr>
  </property>
  <property fmtid="{D5CDD505-2E9C-101B-9397-08002B2CF9AE}" pid="16" name="Cat">
    <vt:lpwstr>B</vt:lpwstr>
  </property>
  <property fmtid="{D5CDD505-2E9C-101B-9397-08002B2CF9AE}" pid="17" name="ResDate">
    <vt:lpwstr>2025-09-19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6.1.1.16 to the MCX ATS with MCX-NR5GC model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iwd-TTCN3-B2024-06_D25wk24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4.2.2 - Android Client v 1.12.1</vt:lpwstr>
  </property>
  <property fmtid="{D5CDD505-2E9C-101B-9397-08002B2CF9AE}" pid="24" name="TCname">
    <vt:lpwstr>6.1.1.16.MCPTT</vt:lpwstr>
  </property>
  <property fmtid="{D5CDD505-2E9C-101B-9397-08002B2CF9AE}" pid="25" name="TestSuiteName">
    <vt:lpwstr>MCX_NR5GC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6_1_1_16_MCPTT</vt:lpwstr>
  </property>
</Properties>
</file>