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E6C77" w14:textId="77777777" w:rsidR="00011A29" w:rsidRDefault="00011A29" w:rsidP="00011A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R5s250359</w:t>
      </w:r>
      <w:r>
        <w:rPr>
          <w:b/>
          <w:i/>
          <w:noProof/>
          <w:sz w:val="28"/>
        </w:rPr>
        <w:fldChar w:fldCharType="end"/>
      </w:r>
    </w:p>
    <w:p w14:paraId="63A3D1E4" w14:textId="77777777" w:rsidR="00011A29" w:rsidRDefault="00011A29" w:rsidP="00011A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1A29" w14:paraId="16176CBF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80EAB" w14:textId="77777777" w:rsidR="00011A29" w:rsidRDefault="00011A29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11A29" w14:paraId="54E0CA69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39ED3" w14:textId="77777777" w:rsidR="00011A29" w:rsidRDefault="00011A2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1A29" w14:paraId="02F1691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1FC1B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36660F3C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025A0DB9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CD2EAD" w14:textId="77777777" w:rsidR="00011A29" w:rsidRPr="00410371" w:rsidRDefault="00011A29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8483BB" w14:textId="77777777" w:rsidR="00011A29" w:rsidRDefault="00011A2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BE4372" w14:textId="77777777" w:rsidR="00011A29" w:rsidRPr="00410371" w:rsidRDefault="00011A29" w:rsidP="009F622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2E5431" w14:textId="77777777" w:rsidR="00011A29" w:rsidRDefault="00011A29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60B0B2" w14:textId="77777777" w:rsidR="00011A29" w:rsidRPr="00410371" w:rsidRDefault="00011A29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676ECA" w14:textId="77777777" w:rsidR="00011A29" w:rsidRDefault="00011A29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11F1DC" w14:textId="77777777" w:rsidR="00011A29" w:rsidRPr="00410371" w:rsidRDefault="00011A29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83A6D" w14:textId="77777777" w:rsidR="00011A29" w:rsidRDefault="00011A2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70B47B10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34E03" w14:textId="77777777" w:rsidR="00011A29" w:rsidRDefault="00011A2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3B30220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21AEF" w14:textId="77777777" w:rsidR="00011A29" w:rsidRPr="00F25D98" w:rsidRDefault="00011A29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1A29" w14:paraId="0C68587B" w14:textId="77777777" w:rsidTr="009F6228">
        <w:tc>
          <w:tcPr>
            <w:tcW w:w="9641" w:type="dxa"/>
            <w:gridSpan w:val="9"/>
          </w:tcPr>
          <w:p w14:paraId="40976E1E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2986" w14:textId="77777777" w:rsidR="00011A29" w:rsidRDefault="00011A29" w:rsidP="00011A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1A29" w14:paraId="5B6DA443" w14:textId="77777777" w:rsidTr="009F6228">
        <w:tc>
          <w:tcPr>
            <w:tcW w:w="2835" w:type="dxa"/>
          </w:tcPr>
          <w:p w14:paraId="05A0AE0F" w14:textId="77777777" w:rsidR="00011A29" w:rsidRDefault="00011A29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4227A8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FFF9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239FD1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6EB28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682324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8EC1B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67AFC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8F1B5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4393C1" w14:textId="77777777" w:rsidR="00011A29" w:rsidRDefault="00011A29" w:rsidP="00011A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1A29" w14:paraId="481216C1" w14:textId="77777777" w:rsidTr="009F6228">
        <w:tc>
          <w:tcPr>
            <w:tcW w:w="9640" w:type="dxa"/>
            <w:gridSpan w:val="11"/>
          </w:tcPr>
          <w:p w14:paraId="73881ECA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3E9E970D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FCF30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C65EB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NBIOT-NTN testcase 22.3.1.13 (NGSO mode)</w:t>
            </w:r>
            <w:r>
              <w:fldChar w:fldCharType="end"/>
            </w:r>
          </w:p>
        </w:tc>
      </w:tr>
      <w:tr w:rsidR="00011A29" w14:paraId="45CEC1DD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6515ADC7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B8A641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467D868D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27F0023E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92DEE3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11A29" w14:paraId="5D39273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89FB220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16CD7" w14:textId="03629D8B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11A29" w14:paraId="5C40A4C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4A1F172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89BE0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56D63B71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6FE86A4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801054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FF3CB0" w14:textId="77777777" w:rsidR="00011A29" w:rsidRDefault="00011A29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7DB12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BFEAD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2025-09-11</w:t>
            </w:r>
            <w:r>
              <w:rPr>
                <w:noProof/>
              </w:rPr>
              <w:fldChar w:fldCharType="end"/>
            </w:r>
          </w:p>
        </w:tc>
      </w:tr>
      <w:tr w:rsidR="00011A29" w14:paraId="3A1248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3B33CFB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76EB5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EE39A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E8095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E7B4DD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0F48DF6B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824A88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2341A" w14:textId="77777777" w:rsidR="00011A29" w:rsidRDefault="00011A29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45841D" w14:textId="77777777" w:rsidR="00011A29" w:rsidRDefault="00011A29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A2EFD" w14:textId="77777777" w:rsidR="00011A29" w:rsidRDefault="00011A29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993D3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11A29" w14:paraId="253121C0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AFD692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7A2E9" w14:textId="77777777" w:rsidR="00011A29" w:rsidRDefault="00011A29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1B8DC" w14:textId="77777777" w:rsidR="00011A29" w:rsidRDefault="00011A29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DD9F32" w14:textId="77777777" w:rsidR="00011A29" w:rsidRPr="007C2097" w:rsidRDefault="00011A29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11A29" w14:paraId="63E2BCDE" w14:textId="77777777" w:rsidTr="009F6228">
        <w:tc>
          <w:tcPr>
            <w:tcW w:w="1843" w:type="dxa"/>
          </w:tcPr>
          <w:p w14:paraId="68E87B65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2B7D2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4C60093E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478BA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83682" w14:textId="6C0F66D2" w:rsidR="00011A29" w:rsidRP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 w:rsidRPr="00011A29">
              <w:rPr>
                <w:rFonts w:cs="Arial"/>
                <w:lang w:eastAsia="en-GB"/>
              </w:rPr>
              <w:t xml:space="preserve">For NB-IoT NTN, </w:t>
            </w:r>
            <w:r w:rsidRPr="00011A29">
              <w:rPr>
                <w:rFonts w:cs="Arial" w:hint="eastAsia"/>
                <w:lang w:eastAsia="zh-CN"/>
              </w:rPr>
              <w:t xml:space="preserve">in </w:t>
            </w:r>
            <w:r w:rsidRPr="00011A29">
              <w:rPr>
                <w:rFonts w:cs="Arial"/>
                <w:lang w:eastAsia="zh-CN"/>
              </w:rPr>
              <w:t>N</w:t>
            </w:r>
            <w:r w:rsidRPr="00011A29">
              <w:rPr>
                <w:rFonts w:cs="Arial" w:hint="eastAsia"/>
                <w:lang w:eastAsia="zh-CN"/>
              </w:rPr>
              <w:t xml:space="preserve">GSO mode, </w:t>
            </w:r>
            <w:r w:rsidRPr="00011A29">
              <w:rPr>
                <w:rFonts w:cs="Arial"/>
                <w:lang w:eastAsia="en-GB"/>
              </w:rPr>
              <w:t xml:space="preserve">the </w:t>
            </w:r>
            <w:proofErr w:type="spellStart"/>
            <w:r w:rsidRPr="00011A29">
              <w:rPr>
                <w:rFonts w:cs="Arial"/>
                <w:lang w:eastAsia="en-GB"/>
              </w:rPr>
              <w:t>Koffset</w:t>
            </w:r>
            <w:proofErr w:type="spellEnd"/>
            <w:r w:rsidRPr="00011A29">
              <w:rPr>
                <w:rFonts w:cs="Arial"/>
                <w:lang w:eastAsia="en-GB"/>
              </w:rPr>
              <w:t xml:space="preserve"> = 5 or 8. At step19 “</w:t>
            </w:r>
            <w:r w:rsidRPr="00011A29">
              <w:rPr>
                <w:rFonts w:cs="Arial"/>
                <w:lang w:val="en-US" w:eastAsia="en-GB"/>
              </w:rPr>
              <w:t xml:space="preserve">The SS transmits a MAC PDU containing a Differential </w:t>
            </w:r>
            <w:proofErr w:type="spellStart"/>
            <w:r w:rsidRPr="00011A29">
              <w:rPr>
                <w:rFonts w:cs="Arial"/>
                <w:lang w:val="en-US" w:eastAsia="en-GB"/>
              </w:rPr>
              <w:t>Koffset</w:t>
            </w:r>
            <w:proofErr w:type="spellEnd"/>
            <w:r w:rsidRPr="00011A29">
              <w:rPr>
                <w:rFonts w:cs="Arial"/>
                <w:lang w:val="en-US" w:eastAsia="en-GB"/>
              </w:rPr>
              <w:t xml:space="preserve"> MAC CE with differential </w:t>
            </w:r>
            <w:proofErr w:type="spellStart"/>
            <w:r w:rsidRPr="00011A29">
              <w:rPr>
                <w:rFonts w:cs="Arial"/>
                <w:lang w:val="en-US" w:eastAsia="en-GB"/>
              </w:rPr>
              <w:t>Koffset</w:t>
            </w:r>
            <w:proofErr w:type="spellEnd"/>
            <w:r w:rsidRPr="00011A29">
              <w:rPr>
                <w:rFonts w:cs="Arial"/>
                <w:lang w:val="en-US" w:eastAsia="en-GB"/>
              </w:rPr>
              <w:t xml:space="preserve"> set to 5 </w:t>
            </w:r>
            <w:proofErr w:type="spellStart"/>
            <w:r w:rsidRPr="00011A29">
              <w:rPr>
                <w:rFonts w:cs="Arial"/>
                <w:lang w:val="en-US" w:eastAsia="en-GB"/>
              </w:rPr>
              <w:t>ms.</w:t>
            </w:r>
            <w:proofErr w:type="spellEnd"/>
            <w:r w:rsidRPr="00011A29">
              <w:rPr>
                <w:rFonts w:cs="Arial"/>
                <w:lang w:eastAsia="en-GB"/>
              </w:rPr>
              <w:t xml:space="preserve">”, which will cause the </w:t>
            </w:r>
            <w:proofErr w:type="spellStart"/>
            <w:r w:rsidRPr="00011A29">
              <w:rPr>
                <w:rFonts w:cs="Arial"/>
                <w:lang w:eastAsia="en-GB"/>
              </w:rPr>
              <w:t>Koffset</w:t>
            </w:r>
            <w:proofErr w:type="spellEnd"/>
            <w:r w:rsidRPr="00011A29">
              <w:rPr>
                <w:rFonts w:cs="Arial"/>
                <w:lang w:eastAsia="en-GB"/>
              </w:rPr>
              <w:t xml:space="preserve"> value as “zero” and cause the failure of UL sync from UE to send the message at step 21 </w:t>
            </w:r>
          </w:p>
        </w:tc>
      </w:tr>
      <w:tr w:rsidR="00011A29" w14:paraId="2B7868D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F7EA5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A41BA" w14:textId="77777777" w:rsidR="00011A29" w:rsidRPr="00011A29" w:rsidRDefault="00011A29" w:rsidP="00011A29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02E9058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AEC01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CAB6B" w14:textId="64E46B7C" w:rsidR="00011A29" w:rsidRP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 w:rsidRPr="00011A29">
              <w:rPr>
                <w:rFonts w:eastAsia="Microsoft YaHei" w:cs="Arial"/>
                <w:noProof/>
              </w:rPr>
              <w:t>At step 19 for NGSO mode, the differential Koffset should be corrected to not value “5”, but as value “1”</w:t>
            </w:r>
          </w:p>
        </w:tc>
      </w:tr>
      <w:tr w:rsidR="00011A29" w14:paraId="0746858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60E32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B5B32" w14:textId="77777777" w:rsidR="00011A29" w:rsidRDefault="00011A29" w:rsidP="00011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07B95CEE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C4E8D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42E7" w14:textId="647981B9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011A29" w14:paraId="23B2EC19" w14:textId="77777777" w:rsidTr="009F6228">
        <w:tc>
          <w:tcPr>
            <w:tcW w:w="2694" w:type="dxa"/>
            <w:gridSpan w:val="2"/>
          </w:tcPr>
          <w:p w14:paraId="6D2ED519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B21A97" w14:textId="77777777" w:rsidR="00011A29" w:rsidRDefault="00011A29" w:rsidP="00011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25EA6975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83B5F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A7F82" w14:textId="247281A8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22.3.1.13</w:t>
            </w:r>
          </w:p>
        </w:tc>
      </w:tr>
      <w:tr w:rsidR="00011A29" w14:paraId="0070C46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6F11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DB68B" w14:textId="77777777" w:rsidR="00011A29" w:rsidRDefault="00011A29" w:rsidP="00011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382E05CD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B1EA0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2A1FC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4D3F4A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1B30D" w14:textId="77777777" w:rsidR="00011A29" w:rsidRDefault="00011A29" w:rsidP="00011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EEA43" w14:textId="77777777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A29" w14:paraId="5DD4E6D3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14DE2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5AAB9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349F6" w14:textId="036D233B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9122D" w14:textId="77777777" w:rsidR="00011A29" w:rsidRDefault="00011A29" w:rsidP="00011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AF77B" w14:textId="79428342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A29" w14:paraId="610FC52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80EE2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FD2F7" w14:textId="0CED4E5A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CFF8F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C4E2C5" w14:textId="77777777" w:rsidR="00011A29" w:rsidRDefault="00011A29" w:rsidP="00011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C86E5" w14:textId="30ACBC20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011A29" w14:paraId="3F6890D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C1BDA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53F21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3B305" w14:textId="06E383DA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7C572" w14:textId="77777777" w:rsidR="00011A29" w:rsidRDefault="00011A29" w:rsidP="00011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E7F5A" w14:textId="62918376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A29" w14:paraId="2857E61F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465F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D822E" w14:textId="77777777" w:rsidR="00011A29" w:rsidRDefault="00011A29" w:rsidP="00011A29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26F52C7A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3EAB5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00B7B" w14:textId="77777777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1A29" w:rsidRPr="008863B9" w14:paraId="4DAD3805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8000A" w14:textId="77777777" w:rsidR="00011A29" w:rsidRPr="008863B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6508D" w14:textId="77777777" w:rsidR="00011A29" w:rsidRPr="008863B9" w:rsidRDefault="00011A29" w:rsidP="00011A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1A29" w14:paraId="12855677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E8F8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81AB5" w14:textId="77777777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847897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D8859AD" w14:textId="456CD2F4" w:rsidR="00611CB3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11CB3" w:rsidRPr="00A9068D">
        <w:rPr>
          <w:rFonts w:ascii="Arial" w:hAnsi="Arial" w:cs="Arial"/>
          <w:iCs/>
          <w:noProof/>
        </w:rPr>
        <w:t>Table of Contents</w:t>
      </w:r>
      <w:r w:rsidR="00611CB3">
        <w:rPr>
          <w:noProof/>
        </w:rPr>
        <w:tab/>
      </w:r>
      <w:r w:rsidR="00611CB3">
        <w:rPr>
          <w:noProof/>
        </w:rPr>
        <w:fldChar w:fldCharType="begin"/>
      </w:r>
      <w:r w:rsidR="00611CB3">
        <w:rPr>
          <w:noProof/>
        </w:rPr>
        <w:instrText xml:space="preserve"> PAGEREF _Toc208478977 \h </w:instrText>
      </w:r>
      <w:r w:rsidR="00611CB3">
        <w:rPr>
          <w:noProof/>
        </w:rPr>
      </w:r>
      <w:r w:rsidR="00611CB3">
        <w:rPr>
          <w:noProof/>
        </w:rPr>
        <w:fldChar w:fldCharType="separate"/>
      </w:r>
      <w:r w:rsidR="00611CB3">
        <w:rPr>
          <w:noProof/>
        </w:rPr>
        <w:t>2</w:t>
      </w:r>
      <w:r w:rsidR="00611CB3">
        <w:rPr>
          <w:noProof/>
        </w:rPr>
        <w:fldChar w:fldCharType="end"/>
      </w:r>
    </w:p>
    <w:p w14:paraId="12E511E0" w14:textId="5AA294D6" w:rsidR="00611CB3" w:rsidRDefault="00611C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068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068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_Toc208478978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8EB718C" w14:textId="42D63213" w:rsidR="00611CB3" w:rsidRDefault="00611C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068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068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_Toc208478979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B700A62" w14:textId="31B05C0E" w:rsidR="00611CB3" w:rsidRDefault="00611C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068D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068D">
        <w:rPr>
          <w:rFonts w:cs="Arial"/>
          <w:b/>
          <w:bCs/>
          <w:noProof/>
          <w:color w:val="000000"/>
          <w:lang w:val="en-US" w:eastAsia="en-GB"/>
        </w:rPr>
        <w:t>Change to the f_TC_22_3_1_2_NBIOT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_Toc208478980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44B3BA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847897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349F2B60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A00F35">
        <w:rPr>
          <w:rFonts w:hint="eastAsia"/>
          <w:lang w:val="en-US" w:eastAsia="zh-CN"/>
        </w:rPr>
        <w:t>24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847897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77777777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325725665"/>
      <w:bookmarkStart w:id="9" w:name="_Toc122434493"/>
      <w:bookmarkStart w:id="10" w:name="_Toc295288970"/>
      <w:bookmarkStart w:id="11" w:name="_Toc20847898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r w:rsidRPr="002A42F5">
        <w:rPr>
          <w:rFonts w:cs="Arial"/>
          <w:b/>
          <w:bCs/>
          <w:color w:val="000000"/>
          <w:lang w:val="en-US" w:eastAsia="en-GB"/>
        </w:rPr>
        <w:t>f_TC_22_3_1_2_NBIOT</w:t>
      </w:r>
      <w:bookmarkEnd w:id="7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8"/>
          <w:bookmarkEnd w:id="9"/>
          <w:bookmarkEnd w:id="10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8055B1A" w:rsidR="00273EC8" w:rsidRPr="00B2655B" w:rsidRDefault="00B2655B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f_TC_22_3_1_13_NBIOT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6732A422" w:rsidR="00611669" w:rsidRPr="00B2655B" w:rsidRDefault="00B2655B" w:rsidP="00B2655B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B2655B">
              <w:rPr>
                <w:rFonts w:eastAsia="Microsoft YaHei" w:cs="Arial"/>
                <w:noProof/>
                <w:sz w:val="18"/>
                <w:szCs w:val="18"/>
              </w:rPr>
              <w:t xml:space="preserve">For NB-IoT NTN, in NGSO mode, the Koffset = 5 or 8. At step19 “The SS transmits a MAC PDU containing a </w:t>
            </w:r>
            <w:r w:rsidRPr="00ED5466">
              <w:rPr>
                <w:rFonts w:eastAsia="Microsoft YaHei" w:cs="Arial"/>
                <w:noProof/>
                <w:sz w:val="18"/>
                <w:szCs w:val="18"/>
              </w:rPr>
              <w:t>Differential Koffset MAC CE with differential</w:t>
            </w:r>
            <w:r w:rsidRPr="00B2655B">
              <w:rPr>
                <w:rFonts w:eastAsia="Microsoft YaHei" w:cs="Arial"/>
                <w:noProof/>
                <w:sz w:val="18"/>
                <w:szCs w:val="18"/>
              </w:rPr>
              <w:t xml:space="preserve"> Koffset set to 5 ms.”, which will cause the Koffset value as “zero” and cause the failure of UL sync from UE to sent the message at step 21</w:t>
            </w:r>
            <w:r w:rsidR="00A825A4" w:rsidRPr="00B2655B">
              <w:rPr>
                <w:rFonts w:eastAsia="Microsoft YaHei" w:cs="Arial"/>
                <w:noProof/>
                <w:sz w:val="18"/>
                <w:szCs w:val="18"/>
              </w:rPr>
              <w:t>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42D83B4A" w:rsidR="007E26D6" w:rsidRPr="00B2655B" w:rsidRDefault="00C261E4" w:rsidP="00B2655B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B2655B">
              <w:rPr>
                <w:rFonts w:eastAsia="Microsoft YaHei" w:cs="Arial"/>
                <w:noProof/>
                <w:sz w:val="18"/>
                <w:szCs w:val="18"/>
              </w:rPr>
              <w:t xml:space="preserve">At step </w:t>
            </w:r>
            <w:r w:rsidR="00B2655B" w:rsidRPr="00B2655B">
              <w:rPr>
                <w:rFonts w:eastAsia="Microsoft YaHei" w:cs="Arial"/>
                <w:noProof/>
                <w:sz w:val="18"/>
                <w:szCs w:val="18"/>
              </w:rPr>
              <w:t>19 for NGSO mode, the differential Koffset should be corrected to not value “5”, but as value “1”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F5523CD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NBIOT_MAC_NTN</w:t>
            </w:r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BB0C166" w14:textId="4873B702" w:rsidR="004B1845" w:rsidRDefault="004B1845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</w:rPr>
              <w:t>function f_TC_22_3_1_13_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</w:rPr>
              <w:t>NBIOT(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548E05FA" w14:textId="740C01DF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{//NB-IoT / NTN / UE specific TA report / UE specific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</w:p>
          <w:p w14:paraId="67882614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//@sic R5-241563, R5-234494 sic@</w:t>
            </w:r>
          </w:p>
          <w:p w14:paraId="6D29BA6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4E2271D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NB_RLC_CountsInfoList_Type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CountsInfoListByRef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// RLC status to be maintained by Send/Receive functions</w:t>
            </w:r>
          </w:p>
          <w:p w14:paraId="230367D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TimingInfo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4B46B84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2655B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var SubFrameTiming_Type v_TimingStart;</w:t>
            </w:r>
          </w:p>
          <w:p w14:paraId="288D85D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var NB_SYSTEM_IND v_NB_SYSTEM_IND;</w:t>
            </w:r>
          </w:p>
          <w:p w14:paraId="585354C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NB_SRB_COMMON_IND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v_NB_SRB_COMMON_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FE741F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DL_CCCH_Message_NB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RRCConnectionSetup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5D95527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67AF000" w14:textId="4B261F89" w:rsidR="00B2655B" w:rsidRPr="00B2655B" w:rsidRDefault="00B2655B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DF86E92" w14:textId="3D9F8B2E" w:rsidR="00B2655B" w:rsidRDefault="004B1845" w:rsidP="004B184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2FA73B6D" w14:textId="77777777" w:rsidR="004B1845" w:rsidRPr="00B2655B" w:rsidRDefault="004B1845" w:rsidP="004B184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B6D896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18A-18J"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79FF4F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5 to 14b1 of the Attach, connected mode procedure described in TS 36.508 [18] subclause 8.1.5.2.3 are performed on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Ncell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1.</w:t>
            </w:r>
          </w:p>
          <w:p w14:paraId="4E84A48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f_NBIOT_InitialRegistration_Step5_14 (nbiot_Cell1, CONTROL_PLANE, STATE2_NB_CONNECTED_UPDATED,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1A8CD4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3D8B8E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f_Delay(int2float(f_NBIOT_NTN_Get_T_NTNoffset(nbiot_Cell1))/500.0); //@sic R5s240435 sic@ added delay to ensure RLC ACK is sent before moving to transparent mode</w:t>
            </w:r>
          </w:p>
          <w:p w14:paraId="3C3B072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F8F5A8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//switch to L2 test mode</w:t>
            </w:r>
          </w:p>
          <w:p w14:paraId="7991FA89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CountsInfoListByRef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= f_NBIOT_L2_CPMode_StopULGrant_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EnableSrbTestMode(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TransparentMode_RLC_MAC</w:t>
            </w:r>
            <w:proofErr w:type="spellEnd"/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0454AC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2D51F16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19"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BA60EA6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MAC PDU containing a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MAC CE with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set to 5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6C8CCC2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f_NBIOT_MAC_CPMode_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SendMacPdu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nbiot_Cell1, -,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cs_MAC_PDU_DifferentialKoffset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(int2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bit(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5,6)));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2.1.9 sic@</w:t>
            </w:r>
          </w:p>
          <w:p w14:paraId="708193F7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TimingStart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f_NBIOT_GetNextSearchSpace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(nbiot_Cell1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6165EC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TimingInfo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cs_TimingInfo_SubFrameFull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v_TimingStart</w:t>
            </w:r>
            <w:proofErr w:type="spellEnd"/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33F7986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25D31D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f_NBIOT_CellInfo_Get_Koffset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(nbiot_Cell1) - 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5;  /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/@sic R5-241556 sic@</w:t>
            </w:r>
          </w:p>
          <w:p w14:paraId="1720B35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f_NBIOT_SS_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CommonCellConfig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cas_NB_CellConfig_Update_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NTNConfig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cs_NB_NTN_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cs_NB_NTN_TimingOffset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)))); //@sic R5s240246,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ch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2.1.9, R5-241556 sic@</w:t>
            </w:r>
          </w:p>
          <w:p w14:paraId="5C8BCB3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A00F8CA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Delay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2.0); //@sic R5s240246,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ch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2.1.10, R5s240435 sic@ added delay and remove activation time, as the sequence of events 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have to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happen with immediate activation time for Step 20-21 to be sent immediately after restoring SRBs to normal mode</w:t>
            </w:r>
          </w:p>
          <w:p w14:paraId="12555379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6E70069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//leave L2 test mode</w:t>
            </w:r>
          </w:p>
          <w:p w14:paraId="5ABAEE6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f_NBIOT_L2_CPMode_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RestoreSRBs(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v_RLC_CountsInfoListByRef.AM_VTS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v_RLC_CountsInfoListByRef.AM_VRR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//@sic R5s240246,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ch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2.1.10, R5s240235 sic@</w:t>
            </w:r>
          </w:p>
          <w:p w14:paraId="5058F44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ULGrantTransmission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cs_NB_UL_GrantScheduling_Start</w:t>
            </w:r>
            <w:proofErr w:type="spellEnd"/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/@sic R5s240246 sic@</w:t>
            </w:r>
          </w:p>
          <w:p w14:paraId="7FA13D15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</w:p>
          <w:p w14:paraId="67B14C4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20-21"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7C85787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sends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-NB message to the UE</w:t>
            </w:r>
          </w:p>
          <w:p w14:paraId="7BD282B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5ECF0C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UE send a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-NB message after applying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of 5ms received at step 19?</w:t>
            </w:r>
          </w:p>
          <w:p w14:paraId="7DDD135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Capability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nbiot_Cell1, CONTROL_PLANE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53B309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6AC4F2BD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//Note: Successful reception of this message at SS confirms that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applied at UE.</w:t>
            </w:r>
          </w:p>
          <w:p w14:paraId="20A1389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21"); //@sic R5s240435 sic@</w:t>
            </w:r>
          </w:p>
          <w:p w14:paraId="6404E37A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A97AB5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17960C25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f_NBIOT_TestBody_Set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(false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25C967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//------------------------------------</w:t>
            </w:r>
          </w:p>
          <w:p w14:paraId="650662A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10446E9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Postamble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nbiot_Cell1, CONTROL_PLANE, N2_CONNECTED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B72381C" w14:textId="5C213E19" w:rsidR="00DE77BA" w:rsidRPr="005571C5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1B09CE4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f_TC_22_3_1_13_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NBIOT_PTC</w:t>
            </w:r>
          </w:p>
          <w:p w14:paraId="0F7FA714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{//NB-IoT / NTN / UE specific TA report / UE specific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</w:p>
          <w:p w14:paraId="2F39725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//@sic R5-241563, R5-234494 sic@</w:t>
            </w:r>
          </w:p>
          <w:p w14:paraId="49E49021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NAS_MSG_Indication_Type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607A2CF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NB_RLC_CountsInfoList_Type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CountsInfoListByRef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;   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 RLC status to be maintained by Send/Receive functions</w:t>
            </w:r>
          </w:p>
          <w:p w14:paraId="4A1CA81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TimingInfo_Type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TimingInfo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4868A34A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var SubFrameTiming_Type v_TimingStart;</w:t>
            </w:r>
          </w:p>
          <w:p w14:paraId="714D252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var NB_SYSTEM_IND v_NB_SYSTEM_IND;</w:t>
            </w:r>
          </w:p>
          <w:p w14:paraId="3797FA4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var NB_SRB_COMMON_IND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v_NB_SRB_COMMON_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5C6941D8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DL_CCCH_Message_NB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RRCConnectionSetup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4D0FE35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var integer v_Koffset;</w:t>
            </w:r>
          </w:p>
          <w:p w14:paraId="7590912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sv-SE" w:eastAsia="zh-CN"/>
              </w:rPr>
              <w:t>var integer v_Differential_Koffset;</w:t>
            </w:r>
          </w:p>
          <w:p w14:paraId="461EB475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  </w:t>
            </w:r>
          </w:p>
          <w:p w14:paraId="3BDB01E4" w14:textId="436620D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</w:t>
            </w:r>
          </w:p>
          <w:p w14:paraId="5BE459C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255DC5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2F40C9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18A-18J"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3794D6A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5 to 14b1 of the Attach, connected mode procedure described in TS 36.508 [18] subclause 8.1.5.2.3 are performed on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Ncell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1.</w:t>
            </w:r>
          </w:p>
          <w:p w14:paraId="63FB828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f_NBIOT_InitialRegistration_Step5_14 (nbiot_Cell1, CONTROL_PLANE, STATE2_NB_CONNECTED_UPDATED,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v_NAS_Ind</w:t>
            </w:r>
            <w:proofErr w:type="spellEnd"/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42CC832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3ACFB1BA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f_Delay(int2float(f_NBIOT_NTN_Get_T_NTNoffset(nbiot_Cell1))/500.0); //@sic R5s240435 sic@ added delay to ensure RLC ACK is sent before moving to transparent mode</w:t>
            </w:r>
          </w:p>
          <w:p w14:paraId="4CE2088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66D383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//switch to L2 test mode</w:t>
            </w:r>
          </w:p>
          <w:p w14:paraId="7711AF4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CountsInfoListByRef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f_NBIOT_L2_CPMode_StopULGrant_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EnableSrbTestMode(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TransparentMode_RLC_MAC</w:t>
            </w:r>
            <w:proofErr w:type="spellEnd"/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7C7D295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</w:p>
          <w:p w14:paraId="68A757C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19"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6DE51AA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//The SS transmits a MAC PDU containing a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MAC CE with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set to 5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.</w:t>
            </w:r>
          </w:p>
          <w:p w14:paraId="49EFDCB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if(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f_NBIOT_MobileInfo_GetNTNSatelliteType</w:t>
            </w:r>
            <w:proofErr w:type="spellEnd"/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()=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=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ntn_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GSO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)   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//WA#WI 1449845</w:t>
            </w:r>
          </w:p>
          <w:p w14:paraId="11F26EE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{</w:t>
            </w:r>
          </w:p>
          <w:p w14:paraId="1C9596B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= 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5;</w:t>
            </w:r>
            <w:proofErr w:type="gramEnd"/>
          </w:p>
          <w:p w14:paraId="31C4D66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}</w:t>
            </w:r>
          </w:p>
          <w:p w14:paraId="6762366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if(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f_NBIOT_MobileInfo_GetNTNSatelliteType</w:t>
            </w:r>
            <w:proofErr w:type="spellEnd"/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()=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=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ntn_NGSO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) //WA#WI 1449845</w:t>
            </w:r>
          </w:p>
          <w:p w14:paraId="3DCD4F4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{</w:t>
            </w:r>
          </w:p>
          <w:p w14:paraId="086826ED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= 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1;</w:t>
            </w:r>
            <w:proofErr w:type="gramEnd"/>
          </w:p>
          <w:p w14:paraId="1EA9FF6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}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7AB8F4AD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f_NBIOT_MAC_CPMode_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SendMacPdu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nbiot_Cell1, -, cs_MAC_PDU_DifferentialKoffset(int2bit(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v_Differential_Koffset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,6)));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2.1.9 sic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  WA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#WI 1449845</w:t>
            </w:r>
          </w:p>
          <w:p w14:paraId="248F894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TimingStart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f_NBIOT_GetNextSearchSpace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(nbiot_Cell1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31917EE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TimingInfo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cs_TimingInfo_SubFrameFull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v_TimingStart</w:t>
            </w:r>
            <w:proofErr w:type="spellEnd"/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35BEE45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f_NBIOT_CellInfo_Get_Koffset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(nbiot_Cell1) -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 /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/@sic R5-241556 sic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  /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/WA#WI 1449845  </w:t>
            </w:r>
          </w:p>
          <w:p w14:paraId="774A0DA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6EFAC72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f_NBIOT_SS_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CommonCellConfig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cas_NB_CellConfig_Update_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NTNConfig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v_TimingInfo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-,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cs_NB_NTN_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Config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cs_NB_NTN_TimingOffset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))));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2.1.9, R5-241556 sic@</w:t>
            </w:r>
          </w:p>
          <w:p w14:paraId="25B67324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36BF56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Delay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2.0);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2.1.10, R5s240435 sic@ added delay and remove activation time, as the sequence of events 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have to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happen with immediate activation time for Step 20-21 to be sent immediately after restoring SRBs to normal mode</w:t>
            </w:r>
          </w:p>
          <w:p w14:paraId="3FB3767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62D5B17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//leave L2 test mode</w:t>
            </w:r>
          </w:p>
          <w:p w14:paraId="3B050495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f_NBIOT_L2_CPMode_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RestoreSRBs(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v_RLC_CountsInfoListByRef.AM_VTS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v_RLC_CountsInfoListByRef.AM_VRR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2.1.10, R5s240235 sic@</w:t>
            </w:r>
          </w:p>
          <w:p w14:paraId="4A8D9B6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ULGrantTransmission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cs_NB_UL_GrantScheduling_Start</w:t>
            </w:r>
            <w:proofErr w:type="spellEnd"/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 /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/@sic R5s240246 sic@</w:t>
            </w:r>
          </w:p>
          <w:p w14:paraId="358E842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</w:p>
          <w:p w14:paraId="37706A3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20-21"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6EA7939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sends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UECapabilityEnquiry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-NB message to the UE</w:t>
            </w:r>
          </w:p>
          <w:p w14:paraId="2DD649B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10D607E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UE send a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UECapabilityInformation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-NB message after applying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of 5ms received at step 19?</w:t>
            </w:r>
          </w:p>
          <w:p w14:paraId="7DFA2BBD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Capability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nbiot_Cell1, CONTROL_PLANE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016CF76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4C5C337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//Note: Successful reception of this message at SS confirms that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applied at UE.</w:t>
            </w:r>
          </w:p>
          <w:p w14:paraId="082F182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"Step 21"); //@sic R5s240435 sic@</w:t>
            </w:r>
          </w:p>
          <w:p w14:paraId="11BF414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1380CD8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</w:t>
            </w:r>
          </w:p>
          <w:p w14:paraId="0E51A25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f_NBIOT_TestBody_Set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(false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6CCCF45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//------------------------------------</w:t>
            </w:r>
          </w:p>
          <w:p w14:paraId="0DC66B3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00B42F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Postamble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nbiot_Cell1, CONTROL_PLANE, N2_CONNECTED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2625C754" w14:textId="1B15DE58" w:rsidR="00DE77BA" w:rsidRPr="00A825A4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2241C" w14:textId="77777777" w:rsidR="00755988" w:rsidRDefault="00755988">
      <w:pPr>
        <w:spacing w:after="0"/>
      </w:pPr>
      <w:r>
        <w:separator/>
      </w:r>
    </w:p>
  </w:endnote>
  <w:endnote w:type="continuationSeparator" w:id="0">
    <w:p w14:paraId="47C5EE43" w14:textId="77777777" w:rsidR="00755988" w:rsidRDefault="007559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6E361" w14:textId="77777777" w:rsidR="00A76964" w:rsidRDefault="00A769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489B8" w14:textId="77777777" w:rsidR="00A76964" w:rsidRDefault="00A769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28DEB" w14:textId="77777777" w:rsidR="00A76964" w:rsidRDefault="00A769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365EF" w14:textId="77777777" w:rsidR="00755988" w:rsidRDefault="00755988">
      <w:pPr>
        <w:spacing w:after="0"/>
      </w:pPr>
      <w:r>
        <w:separator/>
      </w:r>
    </w:p>
  </w:footnote>
  <w:footnote w:type="continuationSeparator" w:id="0">
    <w:p w14:paraId="2C31A2DB" w14:textId="77777777" w:rsidR="00755988" w:rsidRDefault="007559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B54C1" w14:textId="77777777" w:rsidR="00A76964" w:rsidRDefault="00A769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F3588" w14:textId="77777777" w:rsidR="00A76964" w:rsidRDefault="00A769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1A29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044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74DF"/>
    <w:rsid w:val="00607A6C"/>
    <w:rsid w:val="00611669"/>
    <w:rsid w:val="00611CB3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AD6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8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H4VU7HTV54JD-1231737843-1650</_dlc_DocId>
    <_dlc_DocIdUrl xmlns="05fef6b6-48ff-4793-a586-dff4857ec2fd">
      <Url>https://sharepoint.rsint.net/teams/MRT_Dev/_layouts/15/DocIdRedir.aspx?ID=H4VU7HTV54JD-1231737843-1650</Url>
      <Description>H4VU7HTV54JD-1231737843-1650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1573</Words>
  <Characters>8968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10520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4</cp:revision>
  <cp:lastPrinted>1900-12-31T16:00:00Z</cp:lastPrinted>
  <dcterms:created xsi:type="dcterms:W3CDTF">2025-09-11T09:17:00Z</dcterms:created>
  <dcterms:modified xsi:type="dcterms:W3CDTF">2025-09-11T09:29:00Z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7336972d-2f3d-4c6b-81c0-e6de3cc467d2</vt:lpwstr>
  </property>
</Properties>
</file>