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FB82B" w14:textId="77777777" w:rsidR="00AA763D" w:rsidRDefault="00AA763D" w:rsidP="00AA76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R5s250338</w:t>
        </w:r>
      </w:fldSimple>
    </w:p>
    <w:p w14:paraId="4558FE98" w14:textId="77777777" w:rsidR="00AA763D" w:rsidRDefault="00AA763D" w:rsidP="00AA76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763D" w14:paraId="6BB60050" w14:textId="77777777" w:rsidTr="001006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BF72C" w14:textId="77777777" w:rsidR="00AA763D" w:rsidRDefault="00AA763D" w:rsidP="001006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763D" w14:paraId="1800E992" w14:textId="77777777" w:rsidTr="001006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6F925" w14:textId="77777777" w:rsidR="00AA763D" w:rsidRDefault="00AA763D" w:rsidP="001006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63D" w14:paraId="737B7919" w14:textId="77777777" w:rsidTr="001006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3371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63E0D828" w14:textId="77777777" w:rsidTr="0010062C">
        <w:tc>
          <w:tcPr>
            <w:tcW w:w="142" w:type="dxa"/>
            <w:tcBorders>
              <w:left w:val="single" w:sz="4" w:space="0" w:color="auto"/>
            </w:tcBorders>
          </w:tcPr>
          <w:p w14:paraId="62E1A872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7FAB4" w14:textId="77777777" w:rsidR="00AA763D" w:rsidRPr="00410371" w:rsidRDefault="00AA763D" w:rsidP="001006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298455" w14:textId="77777777" w:rsidR="00AA763D" w:rsidRDefault="00AA763D" w:rsidP="001006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6B2E2" w14:textId="77777777" w:rsidR="00AA763D" w:rsidRPr="00410371" w:rsidRDefault="00AA763D" w:rsidP="001006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3735</w:t>
              </w:r>
            </w:fldSimple>
          </w:p>
        </w:tc>
        <w:tc>
          <w:tcPr>
            <w:tcW w:w="709" w:type="dxa"/>
          </w:tcPr>
          <w:p w14:paraId="1BC94146" w14:textId="77777777" w:rsidR="00AA763D" w:rsidRDefault="00AA763D" w:rsidP="001006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9E49D" w14:textId="77777777" w:rsidR="00AA763D" w:rsidRPr="00410371" w:rsidRDefault="00AA763D" w:rsidP="001006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241EC5" w14:textId="77777777" w:rsidR="00AA763D" w:rsidRDefault="00AA763D" w:rsidP="001006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BD4D33" w14:textId="77777777" w:rsidR="00AA763D" w:rsidRPr="00410371" w:rsidRDefault="00AA763D" w:rsidP="00100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476B02" w14:textId="77777777" w:rsidR="00AA763D" w:rsidRDefault="00AA763D" w:rsidP="0010062C">
            <w:pPr>
              <w:pStyle w:val="CRCoverPage"/>
              <w:spacing w:after="0"/>
              <w:rPr>
                <w:noProof/>
              </w:rPr>
            </w:pPr>
          </w:p>
        </w:tc>
      </w:tr>
      <w:tr w:rsidR="00AA763D" w14:paraId="541E4EFB" w14:textId="77777777" w:rsidTr="001006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16BB8" w14:textId="77777777" w:rsidR="00AA763D" w:rsidRDefault="00AA763D" w:rsidP="0010062C">
            <w:pPr>
              <w:pStyle w:val="CRCoverPage"/>
              <w:spacing w:after="0"/>
              <w:rPr>
                <w:noProof/>
              </w:rPr>
            </w:pPr>
          </w:p>
        </w:tc>
      </w:tr>
      <w:tr w:rsidR="00AA763D" w14:paraId="16295F78" w14:textId="77777777" w:rsidTr="001006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C8C48F" w14:textId="77777777" w:rsidR="00AA763D" w:rsidRPr="00F25D98" w:rsidRDefault="00AA763D" w:rsidP="001006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63D" w14:paraId="568885CE" w14:textId="77777777" w:rsidTr="0010062C">
        <w:tc>
          <w:tcPr>
            <w:tcW w:w="9641" w:type="dxa"/>
            <w:gridSpan w:val="9"/>
          </w:tcPr>
          <w:p w14:paraId="4C4036F0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8209E6" w14:textId="77777777" w:rsidR="00AA763D" w:rsidRDefault="00AA763D" w:rsidP="00AA76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63D" w14:paraId="5E7A84CF" w14:textId="77777777" w:rsidTr="0010062C">
        <w:tc>
          <w:tcPr>
            <w:tcW w:w="2835" w:type="dxa"/>
          </w:tcPr>
          <w:p w14:paraId="6DC2A321" w14:textId="77777777" w:rsidR="00AA763D" w:rsidRDefault="00AA763D" w:rsidP="001006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F91C60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8497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5560B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2BEE2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81CA9A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6625E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8839F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E2B93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45F44F" w14:textId="77777777" w:rsidR="00AA763D" w:rsidRDefault="00AA763D" w:rsidP="00AA76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763D" w14:paraId="470B492E" w14:textId="77777777" w:rsidTr="0010062C">
        <w:tc>
          <w:tcPr>
            <w:tcW w:w="9640" w:type="dxa"/>
            <w:gridSpan w:val="11"/>
          </w:tcPr>
          <w:p w14:paraId="1FBA3EE3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4A23B7B9" w14:textId="77777777" w:rsidTr="001006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344D4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427B1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10.1.8.1</w:t>
              </w:r>
            </w:fldSimple>
          </w:p>
        </w:tc>
      </w:tr>
      <w:tr w:rsidR="00AA763D" w14:paraId="732A4FBA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574C08F3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03CD4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66140079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3941940C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96568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A763D" w14:paraId="5E38AFB8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28631CEB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9199E" w14:textId="7FA859BD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763D" w14:paraId="5166CF67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3FBA0048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9AD36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4CD077CF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702F73A3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3085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764557" w14:textId="77777777" w:rsidR="00AA763D" w:rsidRDefault="00AA763D" w:rsidP="001006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F1172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CF930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AA763D" w14:paraId="6769D79D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74912413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1F1F9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4CCE13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8A890B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B8322D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570F8AFA" w14:textId="77777777" w:rsidTr="001006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1981F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5C14B" w14:textId="77777777" w:rsidR="00AA763D" w:rsidRDefault="00AA763D" w:rsidP="00100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52087" w14:textId="77777777" w:rsidR="00AA763D" w:rsidRDefault="00AA763D" w:rsidP="001006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DC36B" w14:textId="77777777" w:rsidR="00AA763D" w:rsidRDefault="00AA763D" w:rsidP="001006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EBAC2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A763D" w14:paraId="0F078D2F" w14:textId="77777777" w:rsidTr="00100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53853F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B6EFE" w14:textId="77777777" w:rsidR="00AA763D" w:rsidRDefault="00AA763D" w:rsidP="001006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4DED73" w14:textId="77777777" w:rsidR="00AA763D" w:rsidRDefault="00AA763D" w:rsidP="001006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B3330" w14:textId="77777777" w:rsidR="00AA763D" w:rsidRPr="007C2097" w:rsidRDefault="00AA763D" w:rsidP="00100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763D" w14:paraId="0FDA4134" w14:textId="77777777" w:rsidTr="0010062C">
        <w:tc>
          <w:tcPr>
            <w:tcW w:w="1843" w:type="dxa"/>
          </w:tcPr>
          <w:p w14:paraId="2FC00843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9B10D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2BC9F6AD" w14:textId="77777777" w:rsidTr="00100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41692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6D569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at Step 12, the function </w:t>
            </w:r>
            <w:r w:rsidRPr="007475D3">
              <w:rPr>
                <w:noProof/>
              </w:rPr>
              <w:t>f_NR5GC_PDUSessionEstablishment (v_NGC_NASCellA, 1);</w:t>
            </w:r>
            <w:r>
              <w:rPr>
                <w:noProof/>
              </w:rPr>
              <w:t xml:space="preserve"> is called.</w:t>
            </w:r>
          </w:p>
          <w:p w14:paraId="07961110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94637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 starts a timer of 8s within which a PDU Session Establishment REQ is expected, and if the UE does not transmit the PDU Session Establishment REQ within 8s the testacse fails.</w:t>
            </w:r>
          </w:p>
          <w:p w14:paraId="1BA776B0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80F517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in-line with TS 38.523-1 Table 10.1.8.1.3.2-1 Step 12, which expects the PDU Session Establishment REQ within 60s.</w:t>
            </w:r>
          </w:p>
          <w:p w14:paraId="28471AD8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2BF1A" w14:textId="4ADD9FBF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</w:t>
            </w:r>
          </w:p>
        </w:tc>
      </w:tr>
      <w:tr w:rsidR="00AA763D" w14:paraId="4A959917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92775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BA0D3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5C7827AF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EA69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6339C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Step 12 in TTCN. </w:t>
            </w:r>
          </w:p>
          <w:p w14:paraId="05139CEF" w14:textId="2736BD9E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AA763D" w14:paraId="7A714DC8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73A85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CC0E8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047CFE02" w14:textId="77777777" w:rsidTr="00100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1F920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F2A0D" w14:textId="7A1516FC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conformant with Prose.</w:t>
            </w:r>
          </w:p>
        </w:tc>
      </w:tr>
      <w:tr w:rsidR="00AA763D" w14:paraId="07CDC79B" w14:textId="77777777" w:rsidTr="0010062C">
        <w:tc>
          <w:tcPr>
            <w:tcW w:w="2694" w:type="dxa"/>
            <w:gridSpan w:val="2"/>
          </w:tcPr>
          <w:p w14:paraId="4A293891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BE21A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47C4923F" w14:textId="77777777" w:rsidTr="00100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F35B5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C6DFE" w14:textId="161FB16B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10.1.8.1.NR5GC</w:t>
            </w:r>
          </w:p>
        </w:tc>
      </w:tr>
      <w:tr w:rsidR="00AA763D" w14:paraId="4A90BC20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6715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E758F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1F59E9DF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F4EA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96DF4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C0547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35440" w14:textId="77777777" w:rsidR="00AA763D" w:rsidRDefault="00AA763D" w:rsidP="00AA7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404D3" w14:textId="77777777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3D613B25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DD3F8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9C7A2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52F8" w14:textId="5EC4EE2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7A1A7" w14:textId="77777777" w:rsidR="00AA763D" w:rsidRDefault="00AA763D" w:rsidP="00AA7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147EE" w14:textId="7887999F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74F56D37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6D16F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D64BE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EA990" w14:textId="43F1271C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BB94D" w14:textId="77777777" w:rsidR="00AA763D" w:rsidRDefault="00AA763D" w:rsidP="00AA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09D76" w14:textId="051D739C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4BEE72DA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BBD69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E244E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3C942" w14:textId="157627F4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CCBCF" w14:textId="77777777" w:rsidR="00AA763D" w:rsidRDefault="00AA763D" w:rsidP="00AA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8E14" w14:textId="55E8CB1D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14CB2945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8EA04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6669A" w14:textId="77777777" w:rsidR="00AA763D" w:rsidRDefault="00AA763D" w:rsidP="00AA763D">
            <w:pPr>
              <w:pStyle w:val="CRCoverPage"/>
              <w:spacing w:after="0"/>
              <w:rPr>
                <w:noProof/>
              </w:rPr>
            </w:pPr>
          </w:p>
        </w:tc>
      </w:tr>
      <w:tr w:rsidR="00AA763D" w14:paraId="74032D62" w14:textId="77777777" w:rsidTr="00100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AF157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7610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63D" w:rsidRPr="008863B9" w14:paraId="02A61272" w14:textId="77777777" w:rsidTr="001006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1062F" w14:textId="77777777" w:rsidR="00AA763D" w:rsidRPr="008863B9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6FD0A" w14:textId="77777777" w:rsidR="00AA763D" w:rsidRPr="008863B9" w:rsidRDefault="00AA763D" w:rsidP="00AA7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63D" w14:paraId="7B0154FD" w14:textId="77777777" w:rsidTr="00100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E6087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EEF8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267740" w14:textId="77777777" w:rsidR="00AA763D" w:rsidRDefault="00AA763D" w:rsidP="00AA763D">
      <w:pPr>
        <w:pStyle w:val="CRCoverPage"/>
        <w:spacing w:after="0"/>
        <w:rPr>
          <w:noProof/>
          <w:sz w:val="8"/>
          <w:szCs w:val="8"/>
        </w:rPr>
      </w:pPr>
    </w:p>
    <w:p w14:paraId="40A8A86B" w14:textId="77777777" w:rsidR="00AA763D" w:rsidRDefault="00AA763D" w:rsidP="00AA763D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64027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8D1A2ED" w14:textId="1C1C48F2" w:rsidR="0003588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35880" w:rsidRPr="00E94406">
        <w:rPr>
          <w:rFonts w:ascii="Arial" w:hAnsi="Arial" w:cs="Arial"/>
          <w:iCs/>
          <w:noProof/>
        </w:rPr>
        <w:t>Table of Contents</w:t>
      </w:r>
      <w:r w:rsidR="00035880">
        <w:rPr>
          <w:noProof/>
        </w:rPr>
        <w:tab/>
      </w:r>
      <w:r w:rsidR="00035880">
        <w:rPr>
          <w:noProof/>
        </w:rPr>
        <w:fldChar w:fldCharType="begin"/>
      </w:r>
      <w:r w:rsidR="00035880">
        <w:rPr>
          <w:noProof/>
        </w:rPr>
        <w:instrText xml:space="preserve"> PAGEREF _Toc206402780 \h </w:instrText>
      </w:r>
      <w:r w:rsidR="00035880">
        <w:rPr>
          <w:noProof/>
        </w:rPr>
      </w:r>
      <w:r w:rsidR="00035880">
        <w:rPr>
          <w:noProof/>
        </w:rPr>
        <w:fldChar w:fldCharType="separate"/>
      </w:r>
      <w:r w:rsidR="00035880">
        <w:rPr>
          <w:noProof/>
        </w:rPr>
        <w:t>2</w:t>
      </w:r>
      <w:r w:rsidR="00035880">
        <w:rPr>
          <w:noProof/>
        </w:rPr>
        <w:fldChar w:fldCharType="end"/>
      </w:r>
    </w:p>
    <w:p w14:paraId="3D641878" w14:textId="4DD3A80B" w:rsidR="00035880" w:rsidRDefault="0003588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0B7A2D" w14:textId="628CB8D7" w:rsidR="00035880" w:rsidRDefault="0003588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75AEE3D" w14:textId="4199A387" w:rsidR="00035880" w:rsidRDefault="0003588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723E20" w14:textId="4620CA79" w:rsidR="00035880" w:rsidRDefault="0003588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7C632A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6402781"/>
      <w:r w:rsidRPr="00E12CDE">
        <w:rPr>
          <w:rFonts w:cs="Arial"/>
        </w:rPr>
        <w:lastRenderedPageBreak/>
        <w:t>Overview</w:t>
      </w:r>
      <w:bookmarkEnd w:id="1"/>
      <w:bookmarkEnd w:id="2"/>
    </w:p>
    <w:p w14:paraId="12813EE7" w14:textId="3DE15EFB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20640278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64027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9DBEB6C" w:rsidR="00BB6C5E" w:rsidRPr="000D7399" w:rsidRDefault="00090EB7" w:rsidP="00115981">
            <w:pPr>
              <w:spacing w:after="0"/>
              <w:rPr>
                <w:rFonts w:ascii="Arial" w:hAnsi="Arial" w:cs="Arial"/>
              </w:rPr>
            </w:pPr>
            <w:r w:rsidRPr="00090EB7">
              <w:rPr>
                <w:rFonts w:ascii="Arial" w:hAnsi="Arial" w:cs="Arial"/>
              </w:rPr>
              <w:t>fl_TC_10_1_8_1_Body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1E573C" w14:textId="77777777" w:rsidR="00090EB7" w:rsidRDefault="00090EB7" w:rsidP="00090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at Step 12, the function </w:t>
            </w:r>
            <w:r w:rsidRPr="007475D3">
              <w:rPr>
                <w:noProof/>
              </w:rPr>
              <w:t>f_NR5GC_PDUSessionEstablishment (v_NGC_NASCellA, 1);</w:t>
            </w:r>
            <w:r>
              <w:rPr>
                <w:noProof/>
              </w:rPr>
              <w:t xml:space="preserve"> is called.</w:t>
            </w:r>
          </w:p>
          <w:p w14:paraId="32055A10" w14:textId="77777777" w:rsidR="00090EB7" w:rsidRDefault="00090EB7" w:rsidP="0009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CD34F" w14:textId="77777777" w:rsidR="00090EB7" w:rsidRDefault="00090EB7" w:rsidP="00090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function starts a timer of 8s within which a PDU Session Establishment REQ is expected, and if the UE does not transmit the PDU Session Establishment REQ within 8s the testacse fails.</w:t>
            </w:r>
          </w:p>
          <w:p w14:paraId="0E2339B8" w14:textId="77777777" w:rsidR="00090EB7" w:rsidRDefault="00090EB7" w:rsidP="0009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A0E46" w14:textId="77777777" w:rsidR="00090EB7" w:rsidRDefault="00090EB7" w:rsidP="00090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TS 38.523-1 Table 10.1.8.1.3.2-1 Step 12, which expects the PDU Session Establishment REQ within 60s.</w:t>
            </w:r>
          </w:p>
          <w:p w14:paraId="17B289BF" w14:textId="77777777" w:rsidR="00090EB7" w:rsidRDefault="00090EB7" w:rsidP="0009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375B10AC" w:rsidR="00DC529E" w:rsidRPr="00241F66" w:rsidRDefault="00090EB7" w:rsidP="00090EB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This needs to be addressed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AA8D7A" w14:textId="77777777" w:rsidR="00090EB7" w:rsidRDefault="006F7D7E" w:rsidP="00890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Step </w:t>
            </w:r>
            <w:r w:rsidR="00090EB7">
              <w:rPr>
                <w:noProof/>
              </w:rPr>
              <w:t>12</w:t>
            </w:r>
            <w:r>
              <w:rPr>
                <w:noProof/>
              </w:rPr>
              <w:t xml:space="preserve"> in TTCN. </w:t>
            </w:r>
          </w:p>
          <w:p w14:paraId="390CE678" w14:textId="0573199F" w:rsidR="00BB6C5E" w:rsidRPr="007E26D6" w:rsidRDefault="006F7D7E" w:rsidP="0089068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A7DA1D2" w:rsidR="00BB6C5E" w:rsidRPr="000D7399" w:rsidRDefault="00090EB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GSM_NR5GC.ttcn</w:t>
            </w:r>
          </w:p>
        </w:tc>
      </w:tr>
      <w:tr w:rsidR="006F7D7E" w:rsidRPr="00E12CDE" w14:paraId="2833B510" w14:textId="77777777" w:rsidTr="00115981">
        <w:tc>
          <w:tcPr>
            <w:tcW w:w="1985" w:type="dxa"/>
          </w:tcPr>
          <w:p w14:paraId="1E3BEF44" w14:textId="1F1CBB3E" w:rsidR="006F7D7E" w:rsidRPr="00E12CDE" w:rsidRDefault="006F7D7E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7C56C796" w14:textId="77777777" w:rsidR="006F7D7E" w:rsidRPr="006F7D7E" w:rsidRDefault="006F7D7E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DA6A413" w14:textId="77777777" w:rsidR="00BB6C5E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  <w:p w14:paraId="45D10996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//@siclog "Step 11"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>@</w:t>
            </w:r>
          </w:p>
          <w:p w14:paraId="7F699176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//Cause the UE to request establishment of PDU session with same S-NSSAI which was used in Step 1, after 1 minute since end of Step 10.</w:t>
            </w:r>
          </w:p>
          <w:p w14:paraId="0FFE5122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</w:t>
            </w:r>
            <w:proofErr w:type="gramStart"/>
            <w:r w:rsidRPr="001A7046">
              <w:rPr>
                <w:rFonts w:ascii="Consolas" w:hAnsi="Consolas" w:cs="Arial"/>
                <w:bCs/>
              </w:rPr>
              <w:t>Delay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60.0); //Wait for 1 minute</w:t>
            </w:r>
          </w:p>
          <w:p w14:paraId="2A7B432B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f_UT_</w:t>
            </w:r>
            <w:proofErr w:type="gramStart"/>
            <w:r w:rsidRPr="001A7046">
              <w:rPr>
                <w:rFonts w:ascii="Consolas" w:hAnsi="Consolas" w:cs="Arial"/>
                <w:bCs/>
              </w:rPr>
              <w:t>RequestPDUSession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UT, f_NR5GC_MobileInfo_</w:t>
            </w:r>
            <w:proofErr w:type="gramStart"/>
            <w:r w:rsidRPr="001A7046">
              <w:rPr>
                <w:rFonts w:ascii="Consolas" w:hAnsi="Consolas" w:cs="Arial"/>
                <w:bCs/>
              </w:rPr>
              <w:t>GetNoOfSessions(</w:t>
            </w:r>
            <w:proofErr w:type="gramEnd"/>
            <w:r w:rsidRPr="001A7046">
              <w:rPr>
                <w:rFonts w:ascii="Consolas" w:hAnsi="Consolas" w:cs="Arial"/>
                <w:bCs/>
              </w:rPr>
              <w:t xml:space="preserve">)+1,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tsc_RandomAPN</w:t>
            </w:r>
            <w:proofErr w:type="spellEnd"/>
            <w:r w:rsidRPr="001A7046">
              <w:rPr>
                <w:rFonts w:ascii="Consolas" w:hAnsi="Consolas" w:cs="Arial"/>
                <w:bCs/>
              </w:rPr>
              <w:t xml:space="preserve">, -, -,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v_NSSAI</w:t>
            </w:r>
            <w:proofErr w:type="spellEnd"/>
            <w:r w:rsidRPr="001A7046">
              <w:rPr>
                <w:rFonts w:ascii="Consolas" w:hAnsi="Consolas" w:cs="Arial"/>
                <w:bCs/>
              </w:rPr>
              <w:t>); //Now trigger a PDU session WITH S-NSSAI used in Step 1 // @sic R5s230356 sic@ // @sic R5-242773 sic@</w:t>
            </w:r>
          </w:p>
          <w:p w14:paraId="55CC9CD7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//@siclog "Step 12 - 13"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>@</w:t>
            </w:r>
          </w:p>
          <w:p w14:paraId="25A9C43E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f_NR5GC_PDUSessionEstablishment (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v_NGC_NASCellA</w:t>
            </w:r>
            <w:proofErr w:type="spellEnd"/>
            <w:r w:rsidRPr="001A7046">
              <w:rPr>
                <w:rFonts w:ascii="Consolas" w:hAnsi="Consolas" w:cs="Arial"/>
                <w:bCs/>
              </w:rPr>
              <w:t>, 1); // @sic R5s230217 sic@</w:t>
            </w:r>
          </w:p>
          <w:p w14:paraId="34639164" w14:textId="7CDA33B8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f_NR_</w:t>
            </w:r>
            <w:proofErr w:type="gramStart"/>
            <w:r w:rsidRPr="001A7046">
              <w:rPr>
                <w:rFonts w:ascii="Consolas" w:hAnsi="Consolas" w:cs="Arial"/>
                <w:bCs/>
              </w:rPr>
              <w:t>PreliminaryPass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__FILE__, __LINE__, "Step 12 - 13"</w:t>
            </w:r>
            <w:proofErr w:type="gramStart"/>
            <w:r w:rsidRPr="001A7046">
              <w:rPr>
                <w:rFonts w:ascii="Consolas" w:hAnsi="Consolas" w:cs="Arial"/>
                <w:bCs/>
              </w:rPr>
              <w:t>);</w:t>
            </w:r>
            <w:proofErr w:type="gramEnd"/>
          </w:p>
          <w:p w14:paraId="104484C7" w14:textId="0CF15A00" w:rsidR="001A7046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536A4ED2" w14:textId="77777777" w:rsidR="0089068C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  <w:p w14:paraId="38AD3809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//@siclog "Step 11"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>@</w:t>
            </w:r>
          </w:p>
          <w:p w14:paraId="684B790C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//Cause the UE to request establishment of PDU session with same S-NSSAI which was used in Step 1, after 1 minute since end of Step 10.</w:t>
            </w:r>
          </w:p>
          <w:p w14:paraId="326FC203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</w:t>
            </w:r>
            <w:proofErr w:type="gramStart"/>
            <w:r w:rsidRPr="001A7046">
              <w:rPr>
                <w:rFonts w:ascii="Consolas" w:hAnsi="Consolas" w:cs="Arial"/>
                <w:bCs/>
              </w:rPr>
              <w:t>Delay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60.0); //Wait for 1 minute</w:t>
            </w:r>
          </w:p>
          <w:p w14:paraId="0472C236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lastRenderedPageBreak/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f_UT_</w:t>
            </w:r>
            <w:proofErr w:type="gramStart"/>
            <w:r w:rsidRPr="001A7046">
              <w:rPr>
                <w:rFonts w:ascii="Consolas" w:hAnsi="Consolas" w:cs="Arial"/>
                <w:bCs/>
              </w:rPr>
              <w:t>RequestPDUSession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UT, f_NR5GC_MobileInfo_</w:t>
            </w:r>
            <w:proofErr w:type="gramStart"/>
            <w:r w:rsidRPr="001A7046">
              <w:rPr>
                <w:rFonts w:ascii="Consolas" w:hAnsi="Consolas" w:cs="Arial"/>
                <w:bCs/>
              </w:rPr>
              <w:t>GetNoOfSessions(</w:t>
            </w:r>
            <w:proofErr w:type="gramEnd"/>
            <w:r w:rsidRPr="001A7046">
              <w:rPr>
                <w:rFonts w:ascii="Consolas" w:hAnsi="Consolas" w:cs="Arial"/>
                <w:bCs/>
              </w:rPr>
              <w:t xml:space="preserve">)+1,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tsc_RandomAPN</w:t>
            </w:r>
            <w:proofErr w:type="spellEnd"/>
            <w:r w:rsidRPr="001A7046">
              <w:rPr>
                <w:rFonts w:ascii="Consolas" w:hAnsi="Consolas" w:cs="Arial"/>
                <w:bCs/>
              </w:rPr>
              <w:t xml:space="preserve">, -, -,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v_NSSAI</w:t>
            </w:r>
            <w:proofErr w:type="spellEnd"/>
            <w:r w:rsidRPr="001A7046">
              <w:rPr>
                <w:rFonts w:ascii="Consolas" w:hAnsi="Consolas" w:cs="Arial"/>
                <w:bCs/>
              </w:rPr>
              <w:t>); //Now trigger a PDU session WITH S-NSSAI used in Step 1 // @sic R5s230356 sic@ // @sic R5-242773 sic@</w:t>
            </w:r>
          </w:p>
          <w:p w14:paraId="41915248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//@siclog "Step 12 - 13"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 xml:space="preserve">@    </w:t>
            </w:r>
          </w:p>
          <w:p w14:paraId="7F0E64A0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f_NR5GC_PDUSessionEstablishment (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v_NGC_NASCellA</w:t>
            </w:r>
            <w:proofErr w:type="spellEnd"/>
            <w:r w:rsidRPr="001A7046">
              <w:rPr>
                <w:rFonts w:ascii="Consolas" w:hAnsi="Consolas" w:cs="Arial"/>
                <w:bCs/>
              </w:rPr>
              <w:t>, 1, -, -, -, -, -, -, -, -,</w:t>
            </w:r>
          </w:p>
          <w:p w14:paraId="66375179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                                              -, -, -, -, -, -, -, -, -, -,</w:t>
            </w:r>
          </w:p>
          <w:p w14:paraId="733D78D4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                                              -, -, -, -, -, -, -, -, -, -,</w:t>
            </w:r>
          </w:p>
          <w:p w14:paraId="1851501C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                                              -, -, -, -, -, -, -, </w:t>
            </w:r>
            <w:r w:rsidRPr="001A7046">
              <w:rPr>
                <w:rFonts w:ascii="Consolas" w:hAnsi="Consolas" w:cs="Arial"/>
                <w:bCs/>
                <w:highlight w:val="green"/>
              </w:rPr>
              <w:t>60.0</w:t>
            </w:r>
            <w:r w:rsidRPr="001A7046">
              <w:rPr>
                <w:rFonts w:ascii="Consolas" w:hAnsi="Consolas" w:cs="Arial"/>
                <w:bCs/>
              </w:rPr>
              <w:t>); // @sic R5s230217 sic@ /*WA#WI1443578 WA#10_1_8_1*/</w:t>
            </w:r>
          </w:p>
          <w:p w14:paraId="2A635270" w14:textId="027AF5A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f_NR_</w:t>
            </w:r>
            <w:proofErr w:type="gramStart"/>
            <w:r w:rsidRPr="001A7046">
              <w:rPr>
                <w:rFonts w:ascii="Consolas" w:hAnsi="Consolas" w:cs="Arial"/>
                <w:bCs/>
              </w:rPr>
              <w:t>PreliminaryPass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__FILE__, __LINE__, "Step 12 - 13"</w:t>
            </w:r>
            <w:proofErr w:type="gramStart"/>
            <w:r w:rsidRPr="001A7046">
              <w:rPr>
                <w:rFonts w:ascii="Consolas" w:hAnsi="Consolas" w:cs="Arial"/>
                <w:bCs/>
              </w:rPr>
              <w:t>);</w:t>
            </w:r>
            <w:proofErr w:type="gramEnd"/>
          </w:p>
          <w:p w14:paraId="244FCDBF" w14:textId="305EB398" w:rsidR="001A7046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2CA918D2" w14:textId="3736260D" w:rsidR="00035880" w:rsidRPr="00E12CDE" w:rsidRDefault="00035880" w:rsidP="000358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6402784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5880" w:rsidRPr="00E12CDE" w14:paraId="673E78B4" w14:textId="77777777" w:rsidTr="0010062C">
        <w:trPr>
          <w:trHeight w:val="447"/>
        </w:trPr>
        <w:tc>
          <w:tcPr>
            <w:tcW w:w="1985" w:type="dxa"/>
          </w:tcPr>
          <w:p w14:paraId="6E29F0E0" w14:textId="77777777" w:rsidR="00035880" w:rsidRPr="00E12CDE" w:rsidRDefault="00035880" w:rsidP="001006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0AB13E" w14:textId="42479ADB" w:rsidR="00035880" w:rsidRPr="000D7399" w:rsidRDefault="00035880" w:rsidP="0010062C">
            <w:pPr>
              <w:spacing w:after="0"/>
              <w:rPr>
                <w:rFonts w:ascii="Arial" w:hAnsi="Arial" w:cs="Arial"/>
              </w:rPr>
            </w:pPr>
            <w:r w:rsidRPr="00035880">
              <w:rPr>
                <w:rFonts w:ascii="Arial" w:hAnsi="Arial" w:cs="Arial"/>
              </w:rPr>
              <w:t>f_NR5GC_PDUSessionEstablishment</w:t>
            </w:r>
          </w:p>
        </w:tc>
      </w:tr>
      <w:tr w:rsidR="00035880" w:rsidRPr="00E12CDE" w14:paraId="7ECE2DAC" w14:textId="77777777" w:rsidTr="0010062C">
        <w:trPr>
          <w:trHeight w:val="452"/>
        </w:trPr>
        <w:tc>
          <w:tcPr>
            <w:tcW w:w="1985" w:type="dxa"/>
          </w:tcPr>
          <w:p w14:paraId="62A981C8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B801A" w14:textId="603C79B1" w:rsidR="00035880" w:rsidRPr="00241F66" w:rsidRDefault="00035880" w:rsidP="00035880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As a result of change 1, the function </w:t>
            </w:r>
            <w:r w:rsidRPr="00035880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needs to be updated.</w:t>
            </w:r>
          </w:p>
        </w:tc>
      </w:tr>
      <w:tr w:rsidR="00035880" w:rsidRPr="00E12CDE" w14:paraId="606D0E78" w14:textId="77777777" w:rsidTr="0010062C">
        <w:tc>
          <w:tcPr>
            <w:tcW w:w="1985" w:type="dxa"/>
          </w:tcPr>
          <w:p w14:paraId="46BB2395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61BDF2" w14:textId="77777777" w:rsidR="00035880" w:rsidRDefault="00035880" w:rsidP="00035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argument p_Timer with default set to 8.0s is added for this function.</w:t>
            </w:r>
          </w:p>
          <w:p w14:paraId="7FC5C03E" w14:textId="77777777" w:rsidR="00035880" w:rsidRPr="007E26D6" w:rsidRDefault="00035880" w:rsidP="0010062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</w:t>
            </w:r>
          </w:p>
        </w:tc>
      </w:tr>
      <w:tr w:rsidR="00035880" w:rsidRPr="00E12CDE" w14:paraId="0B2BD544" w14:textId="77777777" w:rsidTr="0010062C">
        <w:tc>
          <w:tcPr>
            <w:tcW w:w="1985" w:type="dxa"/>
          </w:tcPr>
          <w:p w14:paraId="52D10CDA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E6D951" w14:textId="3B3AC10E" w:rsidR="00035880" w:rsidRPr="000D7399" w:rsidRDefault="00035880" w:rsidP="0010062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NR5GC_NASSteps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035880" w:rsidRPr="00E12CDE" w14:paraId="4C45FF0A" w14:textId="77777777" w:rsidTr="0010062C">
        <w:tc>
          <w:tcPr>
            <w:tcW w:w="1985" w:type="dxa"/>
          </w:tcPr>
          <w:p w14:paraId="2BA14734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653563E4" w14:textId="77777777" w:rsidR="00035880" w:rsidRPr="006F7D7E" w:rsidRDefault="00035880" w:rsidP="0010062C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3455FAF9" w14:textId="77777777" w:rsidR="00035880" w:rsidRDefault="00035880" w:rsidP="00035880">
      <w:pPr>
        <w:rPr>
          <w:rFonts w:ascii="Arial" w:hAnsi="Arial" w:cs="Arial"/>
          <w:b/>
        </w:rPr>
      </w:pPr>
    </w:p>
    <w:p w14:paraId="618A0237" w14:textId="77777777" w:rsidR="00035880" w:rsidRPr="005571C5" w:rsidRDefault="00035880" w:rsidP="00035880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35880" w:rsidRPr="00AE1F13" w14:paraId="00F9AB42" w14:textId="77777777" w:rsidTr="0010062C">
        <w:tc>
          <w:tcPr>
            <w:tcW w:w="9629" w:type="dxa"/>
          </w:tcPr>
          <w:p w14:paraId="78B2906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>function f_NR5GC_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PDUSessionEstablishment(</w:t>
            </w:r>
            <w:proofErr w:type="spellStart"/>
            <w:proofErr w:type="gramEnd"/>
            <w:r w:rsidRPr="00035880">
              <w:rPr>
                <w:rFonts w:ascii="Consolas" w:hAnsi="Consolas" w:cs="Arial"/>
                <w:bCs/>
              </w:rPr>
              <w:t>NR_CellId_Type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p_NR_CellId</w:t>
            </w:r>
            <w:proofErr w:type="spellEnd"/>
            <w:r w:rsidRPr="00035880">
              <w:rPr>
                <w:rFonts w:ascii="Consolas" w:hAnsi="Consolas" w:cs="Arial"/>
                <w:bCs/>
              </w:rPr>
              <w:t>,</w:t>
            </w:r>
          </w:p>
          <w:p w14:paraId="755A9AD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ExpectedNumberOfNewPDUSessions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pc_noOf_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PDUsSameConnection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>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R5s201358 sic@,</w:t>
            </w:r>
          </w:p>
          <w:p w14:paraId="2FF2A7E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tsc_NR_RbId_SRB2,</w:t>
            </w:r>
          </w:p>
          <w:p w14:paraId="0B214B7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SDAP_Config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p_SDAP_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Config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7593E05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p_ExpectedS_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55AD103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DNN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6B541C5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crs_SSC_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>(</w:t>
            </w:r>
            <w:proofErr w:type="gramEnd"/>
            <w:r w:rsidRPr="00035880">
              <w:rPr>
                <w:rFonts w:ascii="Consolas" w:hAnsi="Consolas" w:cs="Arial"/>
                <w:bCs/>
              </w:rPr>
              <w:t>-, '001'B),</w:t>
            </w:r>
          </w:p>
          <w:p w14:paraId="14D03A4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lang w:val="de-DE"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template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 xml:space="preserve"> (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omit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 xml:space="preserve">) DNN 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  <w:lang w:val="de-DE"/>
              </w:rPr>
              <w:t>DNN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  <w:lang w:val="de-DE"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omit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>,</w:t>
            </w:r>
          </w:p>
          <w:p w14:paraId="1359903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  <w:lang w:val="de-DE"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</w:rPr>
              <w:t xml:space="preserve">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QoS_Rules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p_QoS_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Rules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6DFD50B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p_Session_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cs_Session_AMBR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('06'O, '05'O, '0004'O, '05'O, '0004'O),</w:t>
            </w:r>
          </w:p>
          <w:p w14:paraId="2A0E36B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cs_S_NSSAI_SST1eMBB_WithIEI, // @sic R5s190919 sic@</w:t>
            </w:r>
          </w:p>
          <w:p w14:paraId="7E55501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QoSFlowDescr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QoSFlowDescr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9EF2F45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(present) O1_Type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57F52F8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ProcedureTransactionIdentifier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PTI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42D102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PDU_SessionType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FD0A3C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p_ExpectedSSC_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 // @sic R5s190290 sic@</w:t>
            </w:r>
          </w:p>
          <w:p w14:paraId="0227980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NG_UE_SM_Cap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UECap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440122A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lastRenderedPageBreak/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MaxNumPacketFilters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MaxNumPacketFilters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7A9C65F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5D01D0F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29BB3C6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SM_PDU_DN_RequestContainer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0F07E6C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ExtdProtocolConfigOptions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ExtdPCO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3D2D00B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NG_PDU_SessionId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p_OldPDU_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02821F1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RequestType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cr_NG_Request_Type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('001'B</w:t>
            </w:r>
            <w:proofErr w:type="gramStart"/>
            <w:r w:rsidRPr="00035880">
              <w:rPr>
                <w:rFonts w:ascii="Consolas" w:hAnsi="Consolas" w:cs="Arial"/>
                <w:bCs/>
              </w:rPr>
              <w:t>),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R5-206290 sic@</w:t>
            </w:r>
          </w:p>
          <w:p w14:paraId="54EF735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AdditionalInformation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AdditionalInfo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0127F2F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GMM_GSM_Cause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Cause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4A01CC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GPRS_Timer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RQTimer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3D7E047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EAP_Message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67D674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GPRS_Timer3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BackOff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33F0BF4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PDUSessionAuthenticationRequired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false,</w:t>
            </w:r>
          </w:p>
          <w:p w14:paraId="35E7CE0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TriggerWithThisAPN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8D6DED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p_FailWhenK_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LessN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</w:t>
            </w:r>
          </w:p>
          <w:p w14:paraId="062EEBB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BuildQosFlow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5114B12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EUTRA_NR_PduSessionInfoList_Type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PduInfoFromLTE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 // @sic R5-198184, R5-199075 sic@</w:t>
            </w:r>
          </w:p>
          <w:p w14:paraId="21DC11F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proofErr w:type="gram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</w:t>
            </w:r>
            <w:proofErr w:type="gramEnd"/>
            <w:r w:rsidRPr="00035880">
              <w:rPr>
                <w:rFonts w:ascii="Consolas" w:hAnsi="Consolas" w:cs="Arial"/>
                <w:bCs/>
              </w:rPr>
              <w:t>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WaitIfIMS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 // @sic R5s210515 sic@</w:t>
            </w:r>
          </w:p>
          <w:p w14:paraId="12A8DA9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0,</w:t>
            </w:r>
          </w:p>
          <w:p w14:paraId="72D6816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OmitDNN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false) runs on NR5GC_PTC // @sic R5-223987 sic@</w:t>
            </w:r>
          </w:p>
          <w:p w14:paraId="2A2E851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{</w:t>
            </w:r>
          </w:p>
          <w:p w14:paraId="55B479D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SRBs_AlreadyConfigured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SRB1_</w:t>
            </w:r>
            <w:proofErr w:type="gramStart"/>
            <w:r w:rsidRPr="00035880">
              <w:rPr>
                <w:rFonts w:ascii="Consolas" w:hAnsi="Consolas" w:cs="Arial"/>
                <w:bCs/>
              </w:rPr>
              <w:t>2;</w:t>
            </w:r>
            <w:proofErr w:type="gramEnd"/>
          </w:p>
          <w:p w14:paraId="07B295E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692CA6B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NR_SRB_COMMON_IND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ReceivedAsp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71057DD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NumOfReqsProcessed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0;</w:t>
            </w:r>
            <w:proofErr w:type="gramEnd"/>
          </w:p>
          <w:p w14:paraId="7ABAAC5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v_L_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NumOfReqsReceivedInParallel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0;</w:t>
            </w:r>
            <w:proofErr w:type="gramEnd"/>
          </w:p>
          <w:p w14:paraId="6672D88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EndLoop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false;</w:t>
            </w:r>
            <w:proofErr w:type="gramEnd"/>
          </w:p>
          <w:p w14:paraId="5EE9992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RxdMsg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42A5F69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PDU_PDN_DNN_Type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73F0DA6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DelayForUserPlaneSignalling_Type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WaitForUserplaneSignalling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noDelay</w:t>
            </w:r>
            <w:proofErr w:type="spellEnd"/>
            <w:r w:rsidRPr="00035880">
              <w:rPr>
                <w:rFonts w:ascii="Consolas" w:hAnsi="Consolas" w:cs="Arial"/>
                <w:bCs/>
              </w:rPr>
              <w:t>; // Default: no IP signalling possible</w:t>
            </w:r>
          </w:p>
          <w:p w14:paraId="79F6ED4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default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MyDefaultVar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null;</w:t>
            </w:r>
            <w:proofErr w:type="gramEnd"/>
          </w:p>
          <w:p w14:paraId="10F939B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</w:t>
            </w:r>
          </w:p>
          <w:p w14:paraId="442836F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timer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t_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8.0; // @sic R5-206288 sic@ 8s is less than T3540</w:t>
            </w:r>
          </w:p>
          <w:p w14:paraId="55D1638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</w:p>
          <w:p w14:paraId="5CE3AB3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if (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==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0){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 // @sic R5s210520 sic@</w:t>
            </w:r>
          </w:p>
          <w:p w14:paraId="252C959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// Clear store of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msgs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received in parallel</w:t>
            </w:r>
          </w:p>
          <w:p w14:paraId="3A74245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f_NR5GC_MsgInDefault_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ResetStoreOfNASMessageReq(</w:t>
            </w:r>
            <w:proofErr w:type="gramEnd"/>
            <w:r w:rsidRPr="00035880">
              <w:rPr>
                <w:rFonts w:ascii="Consolas" w:hAnsi="Consolas" w:cs="Arial"/>
                <w:bCs/>
              </w:rPr>
              <w:t>); // @sic R5s220174 sic@</w:t>
            </w:r>
          </w:p>
          <w:p w14:paraId="08BE420C" w14:textId="14A3E173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}</w:t>
            </w:r>
          </w:p>
          <w:p w14:paraId="49669F4A" w14:textId="580D13D2" w:rsidR="00035880" w:rsidRPr="001A7046" w:rsidRDefault="00035880" w:rsidP="001006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052BC07F" w14:textId="77777777" w:rsidR="00035880" w:rsidRDefault="00035880" w:rsidP="00035880">
      <w:pPr>
        <w:spacing w:after="0"/>
        <w:rPr>
          <w:rFonts w:ascii="Arial" w:hAnsi="Arial"/>
          <w:b/>
          <w:lang w:eastAsia="en-GB"/>
        </w:rPr>
      </w:pPr>
    </w:p>
    <w:p w14:paraId="7A84807B" w14:textId="77777777" w:rsidR="00035880" w:rsidRDefault="00035880" w:rsidP="000358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35880" w:rsidRPr="00AE1F13" w14:paraId="221E4B27" w14:textId="77777777" w:rsidTr="0010062C">
        <w:tc>
          <w:tcPr>
            <w:tcW w:w="9629" w:type="dxa"/>
          </w:tcPr>
          <w:p w14:paraId="768F36D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lastRenderedPageBreak/>
              <w:t>function f_NR5GC_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PDUSessionEstablishment(</w:t>
            </w:r>
            <w:proofErr w:type="spellStart"/>
            <w:proofErr w:type="gramEnd"/>
            <w:r w:rsidRPr="00035880">
              <w:rPr>
                <w:rFonts w:ascii="Consolas" w:hAnsi="Consolas" w:cs="Arial"/>
                <w:bCs/>
              </w:rPr>
              <w:t>NR_CellId_Type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p_NR_CellId</w:t>
            </w:r>
            <w:proofErr w:type="spellEnd"/>
            <w:r w:rsidRPr="00035880">
              <w:rPr>
                <w:rFonts w:ascii="Consolas" w:hAnsi="Consolas" w:cs="Arial"/>
                <w:bCs/>
              </w:rPr>
              <w:t>,</w:t>
            </w:r>
          </w:p>
          <w:p w14:paraId="6F38718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ExpectedNumberOfNewPDUSessions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pc_noOf_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PDUsSameConnection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>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R5s201358 sic@,</w:t>
            </w:r>
          </w:p>
          <w:p w14:paraId="63695A7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tsc_NR_RbId_SRB2,</w:t>
            </w:r>
          </w:p>
          <w:p w14:paraId="5BC1114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SDAP_Config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p_SDAP_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Config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8C1910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p_ExpectedS_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54E5ECD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DNN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13BC0DD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crs_SSC_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>(</w:t>
            </w:r>
            <w:proofErr w:type="gramEnd"/>
            <w:r w:rsidRPr="00035880">
              <w:rPr>
                <w:rFonts w:ascii="Consolas" w:hAnsi="Consolas" w:cs="Arial"/>
                <w:bCs/>
              </w:rPr>
              <w:t>-, '001'B),</w:t>
            </w:r>
          </w:p>
          <w:p w14:paraId="306C804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lang w:val="de-DE"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template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 xml:space="preserve"> (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omit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 xml:space="preserve">) DNN 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  <w:lang w:val="de-DE"/>
              </w:rPr>
              <w:t>DNN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  <w:lang w:val="de-DE"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  <w:lang w:val="de-DE"/>
              </w:rPr>
              <w:t>omit</w:t>
            </w:r>
            <w:proofErr w:type="spellEnd"/>
            <w:r w:rsidRPr="00035880">
              <w:rPr>
                <w:rFonts w:ascii="Consolas" w:hAnsi="Consolas" w:cs="Arial"/>
                <w:bCs/>
                <w:lang w:val="de-DE"/>
              </w:rPr>
              <w:t>,</w:t>
            </w:r>
          </w:p>
          <w:p w14:paraId="4D81BE9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  <w:lang w:val="de-DE"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</w:rPr>
              <w:t xml:space="preserve">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QoS_Rules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p_QoS_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Rules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057A8E4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p_Session_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cs_Session_AMBR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('06'O, '05'O, '0004'O, '05'O, '0004'O),</w:t>
            </w:r>
          </w:p>
          <w:p w14:paraId="49B16D05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cs_S_NSSAI_SST1eMBB_WithIEI, // @sic R5s190919 sic@</w:t>
            </w:r>
          </w:p>
          <w:p w14:paraId="36B0453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QoSFlowDescr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QoSFlowDescr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35D08A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(present) O1_Type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4320EFA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ProcedureTransactionIdentifier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PTI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61972B2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PDU_SessionType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F5FE55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p_ExpectedSSC_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 // @sic R5s190290 sic@</w:t>
            </w:r>
          </w:p>
          <w:p w14:paraId="1CEF0B5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NG_UE_SM_Cap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UECap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1992A11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MaxNumPacketFilters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MaxNumPacketFilters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293B71D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688BD1B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56F9870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SM_PDU_DN_RequestContainer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3DBD720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ExtdProtocolConfigOptions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ExtdPCO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27CB6A2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NG_PDU_SessionId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p_OldPDU_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41B33EB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RequestType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cr_NG_Request_Type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('001'B</w:t>
            </w:r>
            <w:proofErr w:type="gramStart"/>
            <w:r w:rsidRPr="00035880">
              <w:rPr>
                <w:rFonts w:ascii="Consolas" w:hAnsi="Consolas" w:cs="Arial"/>
                <w:bCs/>
              </w:rPr>
              <w:t>),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R5-206290 sic@</w:t>
            </w:r>
          </w:p>
          <w:p w14:paraId="1478E9D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AdditionalInformation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AdditionalInfo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7DAE9E6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GMM_GSM_Cause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Cause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F0017C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GPRS_Timer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RQTimer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319D346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EAP_Message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6EFA6E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GPRS_Timer3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BackOff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62E3168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PDUSessionAuthenticationRequired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false,</w:t>
            </w:r>
          </w:p>
          <w:p w14:paraId="3CE429D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TriggerWithThisAPN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824D23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p_FailWhenK_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LessN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</w:t>
            </w:r>
          </w:p>
          <w:p w14:paraId="57A0CCD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BuildQosFlow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4EE0080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lastRenderedPageBreak/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EUTRA_NR_PduSessionInfoList_Type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PduInfoFromLTE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 // @sic R5-198184, R5-199075 sic@</w:t>
            </w:r>
          </w:p>
          <w:p w14:paraId="03A2161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proofErr w:type="gram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</w:t>
            </w:r>
            <w:proofErr w:type="gramEnd"/>
            <w:r w:rsidRPr="00035880">
              <w:rPr>
                <w:rFonts w:ascii="Consolas" w:hAnsi="Consolas" w:cs="Arial"/>
                <w:bCs/>
              </w:rPr>
              <w:t>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WaitIfIMS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 // @sic R5s210515 sic@</w:t>
            </w:r>
          </w:p>
          <w:p w14:paraId="7C37619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0,</w:t>
            </w:r>
          </w:p>
          <w:p w14:paraId="73A82F9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OmitDNN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false,</w:t>
            </w:r>
          </w:p>
          <w:p w14:paraId="16362A7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  <w:highlight w:val="green"/>
              </w:rPr>
              <w:t xml:space="preserve">float </w:t>
            </w:r>
            <w:proofErr w:type="spellStart"/>
            <w:r w:rsidRPr="00035880">
              <w:rPr>
                <w:rFonts w:ascii="Consolas" w:hAnsi="Consolas" w:cs="Arial"/>
                <w:bCs/>
                <w:highlight w:val="green"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  <w:highlight w:val="green"/>
              </w:rPr>
              <w:t>Timer</w:t>
            </w:r>
            <w:proofErr w:type="spellEnd"/>
            <w:r w:rsidRPr="00035880">
              <w:rPr>
                <w:rFonts w:ascii="Consolas" w:hAnsi="Consolas" w:cs="Arial"/>
                <w:bCs/>
                <w:highlight w:val="green"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  <w:highlight w:val="green"/>
              </w:rPr>
              <w:t>= 8.0/*WA#WI1443578 WA#10_1_8_1*/</w:t>
            </w:r>
            <w:r w:rsidRPr="00035880">
              <w:rPr>
                <w:rFonts w:ascii="Consolas" w:hAnsi="Consolas" w:cs="Arial"/>
                <w:bCs/>
              </w:rPr>
              <w:t>) runs on NR5GC_PTC // @sic R5-223987 sic@</w:t>
            </w:r>
          </w:p>
          <w:p w14:paraId="3708E2A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{</w:t>
            </w:r>
          </w:p>
          <w:p w14:paraId="6AEB704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SRBs_AlreadyConfigured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SRB1_</w:t>
            </w:r>
            <w:proofErr w:type="gramStart"/>
            <w:r w:rsidRPr="00035880">
              <w:rPr>
                <w:rFonts w:ascii="Consolas" w:hAnsi="Consolas" w:cs="Arial"/>
                <w:bCs/>
              </w:rPr>
              <w:t>2;</w:t>
            </w:r>
            <w:proofErr w:type="gramEnd"/>
          </w:p>
          <w:p w14:paraId="653EAD8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30930EB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NR_SRB_COMMON_IND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ReceivedAsp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14A989E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NumOfReqsProcessed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0;</w:t>
            </w:r>
            <w:proofErr w:type="gramEnd"/>
          </w:p>
          <w:p w14:paraId="471C5EE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v_L_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NumOfReqsReceivedInParallel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0;</w:t>
            </w:r>
            <w:proofErr w:type="gramEnd"/>
          </w:p>
          <w:p w14:paraId="2672752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EndLoop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false;</w:t>
            </w:r>
            <w:proofErr w:type="gramEnd"/>
          </w:p>
          <w:p w14:paraId="1006195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RxdMsg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5506D7D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PDU_PDN_DNN_Type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  <w:proofErr w:type="gramEnd"/>
          </w:p>
          <w:p w14:paraId="0293975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DelayForUserPlaneSignalling_Type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WaitForUserplaneSignalling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noDelay</w:t>
            </w:r>
            <w:proofErr w:type="spellEnd"/>
            <w:r w:rsidRPr="00035880">
              <w:rPr>
                <w:rFonts w:ascii="Consolas" w:hAnsi="Consolas" w:cs="Arial"/>
                <w:bCs/>
              </w:rPr>
              <w:t>; // Default: no IP signalling possible</w:t>
            </w:r>
          </w:p>
          <w:p w14:paraId="7321D9F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default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MyDefaultVar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null;</w:t>
            </w:r>
            <w:proofErr w:type="gramEnd"/>
          </w:p>
          <w:p w14:paraId="74B2DD9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</w:t>
            </w:r>
          </w:p>
          <w:p w14:paraId="0CED234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</w:t>
            </w:r>
            <w:r w:rsidRPr="00035880">
              <w:rPr>
                <w:rFonts w:ascii="Consolas" w:hAnsi="Consolas" w:cs="Arial"/>
                <w:bCs/>
                <w:highlight w:val="green"/>
              </w:rPr>
              <w:t xml:space="preserve">timer </w:t>
            </w:r>
            <w:proofErr w:type="spellStart"/>
            <w:r w:rsidRPr="00035880">
              <w:rPr>
                <w:rFonts w:ascii="Consolas" w:hAnsi="Consolas" w:cs="Arial"/>
                <w:bCs/>
                <w:highlight w:val="green"/>
              </w:rPr>
              <w:t>t_</w:t>
            </w:r>
            <w:proofErr w:type="gramStart"/>
            <w:r w:rsidRPr="00035880">
              <w:rPr>
                <w:rFonts w:ascii="Consolas" w:hAnsi="Consolas" w:cs="Arial"/>
                <w:bCs/>
                <w:highlight w:val="green"/>
              </w:rPr>
              <w:t>Wait</w:t>
            </w:r>
            <w:proofErr w:type="spellEnd"/>
            <w:r w:rsidRPr="00035880">
              <w:rPr>
                <w:rFonts w:ascii="Consolas" w:hAnsi="Consolas" w:cs="Arial"/>
                <w:bCs/>
                <w:highlight w:val="green"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  <w:highlight w:val="green"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  <w:highlight w:val="green"/>
              </w:rPr>
              <w:t>p_Timer</w:t>
            </w:r>
            <w:proofErr w:type="spellEnd"/>
            <w:r w:rsidRPr="00035880">
              <w:rPr>
                <w:rFonts w:ascii="Consolas" w:hAnsi="Consolas" w:cs="Arial"/>
                <w:bCs/>
                <w:highlight w:val="green"/>
              </w:rPr>
              <w:t>;</w:t>
            </w:r>
            <w:r w:rsidRPr="00035880">
              <w:rPr>
                <w:rFonts w:ascii="Consolas" w:hAnsi="Consolas" w:cs="Arial"/>
                <w:bCs/>
              </w:rPr>
              <w:t xml:space="preserve"> // @sic R5-206288 sic@ 8s is less than T3540 /*WA#WI1443578 WA#10_1_8_1*/</w:t>
            </w:r>
          </w:p>
          <w:p w14:paraId="006E769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</w:p>
          <w:p w14:paraId="28C9447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if (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==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0){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 // @sic R5s210520 sic@</w:t>
            </w:r>
          </w:p>
          <w:p w14:paraId="4C557F5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// Clear store of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msgs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received in parallel</w:t>
            </w:r>
          </w:p>
          <w:p w14:paraId="07035C0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f_NR5GC_MsgInDefault_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ResetStoreOfNASMessageReq(</w:t>
            </w:r>
            <w:proofErr w:type="gramEnd"/>
            <w:r w:rsidRPr="00035880">
              <w:rPr>
                <w:rFonts w:ascii="Consolas" w:hAnsi="Consolas" w:cs="Arial"/>
                <w:bCs/>
              </w:rPr>
              <w:t>); // @sic R5s220174 sic@</w:t>
            </w:r>
          </w:p>
          <w:p w14:paraId="197E7C8D" w14:textId="26EF314C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}</w:t>
            </w:r>
          </w:p>
          <w:p w14:paraId="69489F90" w14:textId="3E31D9D4" w:rsidR="00035880" w:rsidRPr="001A7046" w:rsidRDefault="00035880" w:rsidP="001006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0EBB1E24" w14:textId="77777777" w:rsidR="00BB6C5E" w:rsidRPr="00BB6C5E" w:rsidRDefault="00BB6C5E" w:rsidP="0089068C">
      <w:pPr>
        <w:pStyle w:val="Heading2"/>
        <w:overflowPunct w:val="0"/>
        <w:autoSpaceDE w:val="0"/>
        <w:autoSpaceDN w:val="0"/>
        <w:adjustRightInd w:val="0"/>
        <w:spacing w:before="48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89AF5" w14:textId="77777777" w:rsidR="004C1A0A" w:rsidRDefault="004C1A0A">
      <w:pPr>
        <w:spacing w:after="0"/>
      </w:pPr>
      <w:r>
        <w:separator/>
      </w:r>
    </w:p>
  </w:endnote>
  <w:endnote w:type="continuationSeparator" w:id="0">
    <w:p w14:paraId="1B411320" w14:textId="77777777" w:rsidR="004C1A0A" w:rsidRDefault="004C1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54B3" w14:textId="77777777" w:rsidR="004C1A0A" w:rsidRDefault="004C1A0A">
      <w:pPr>
        <w:spacing w:after="0"/>
      </w:pPr>
      <w:r>
        <w:separator/>
      </w:r>
    </w:p>
  </w:footnote>
  <w:footnote w:type="continuationSeparator" w:id="0">
    <w:p w14:paraId="417706BA" w14:textId="77777777" w:rsidR="004C1A0A" w:rsidRDefault="004C1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30"/>
  </w:num>
  <w:num w:numId="4" w16cid:durableId="78525773">
    <w:abstractNumId w:val="33"/>
  </w:num>
  <w:num w:numId="5" w16cid:durableId="2107799360">
    <w:abstractNumId w:val="10"/>
  </w:num>
  <w:num w:numId="6" w16cid:durableId="311061797">
    <w:abstractNumId w:val="4"/>
  </w:num>
  <w:num w:numId="7" w16cid:durableId="267852781">
    <w:abstractNumId w:val="25"/>
  </w:num>
  <w:num w:numId="8" w16cid:durableId="49496477">
    <w:abstractNumId w:val="31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8"/>
  </w:num>
  <w:num w:numId="13" w16cid:durableId="1103456716">
    <w:abstractNumId w:val="2"/>
  </w:num>
  <w:num w:numId="14" w16cid:durableId="1526940413">
    <w:abstractNumId w:val="5"/>
  </w:num>
  <w:num w:numId="15" w16cid:durableId="1269855271">
    <w:abstractNumId w:val="24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2"/>
  </w:num>
  <w:num w:numId="25" w16cid:durableId="950086284">
    <w:abstractNumId w:val="29"/>
  </w:num>
  <w:num w:numId="26" w16cid:durableId="244458301">
    <w:abstractNumId w:val="6"/>
  </w:num>
  <w:num w:numId="27" w16cid:durableId="372773801">
    <w:abstractNumId w:val="36"/>
  </w:num>
  <w:num w:numId="28" w16cid:durableId="1095856528">
    <w:abstractNumId w:val="19"/>
  </w:num>
  <w:num w:numId="29" w16cid:durableId="931426950">
    <w:abstractNumId w:val="27"/>
  </w:num>
  <w:num w:numId="30" w16cid:durableId="829633720">
    <w:abstractNumId w:val="35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6"/>
  </w:num>
  <w:num w:numId="34" w16cid:durableId="2110737433">
    <w:abstractNumId w:val="3"/>
  </w:num>
  <w:num w:numId="35" w16cid:durableId="1479029933">
    <w:abstractNumId w:val="18"/>
  </w:num>
  <w:num w:numId="36" w16cid:durableId="1015616162">
    <w:abstractNumId w:val="1"/>
  </w:num>
  <w:num w:numId="37" w16cid:durableId="2079589508">
    <w:abstractNumId w:val="21"/>
  </w:num>
  <w:num w:numId="38" w16cid:durableId="78434516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4F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5880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0EB7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046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6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5DCA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6EA8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15CA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3F7F18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0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0B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6F7D7E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8DA"/>
    <w:rsid w:val="00746A70"/>
    <w:rsid w:val="007473D5"/>
    <w:rsid w:val="007475D3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A763D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29A5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41B7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543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2261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2025-08-18T08:32:00Z</dcterms:created>
  <dcterms:modified xsi:type="dcterms:W3CDTF">2025-08-18T08:46:00Z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