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11F16" w14:textId="77777777" w:rsidR="00FE4C99" w:rsidRDefault="00FE4C99" w:rsidP="00FE4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R5s250291</w:t>
      </w:r>
      <w:r>
        <w:rPr>
          <w:b/>
          <w:i/>
          <w:noProof/>
          <w:sz w:val="28"/>
        </w:rPr>
        <w:fldChar w:fldCharType="end"/>
      </w:r>
    </w:p>
    <w:p w14:paraId="7B028693" w14:textId="77777777" w:rsidR="00FE4C99" w:rsidRDefault="00FE4C99" w:rsidP="00FE4C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C99" w14:paraId="153B53C9" w14:textId="77777777" w:rsidTr="00C539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1B1B6" w14:textId="77777777" w:rsidR="00FE4C99" w:rsidRDefault="00FE4C99" w:rsidP="00C539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E4C99" w14:paraId="384DFEFA" w14:textId="77777777" w:rsidTr="00C53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F022" w14:textId="77777777" w:rsidR="00FE4C99" w:rsidRDefault="00FE4C99" w:rsidP="00C539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C99" w14:paraId="3CB429BC" w14:textId="77777777" w:rsidTr="00C53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B8042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77D689A6" w14:textId="77777777" w:rsidTr="00C539A4">
        <w:tc>
          <w:tcPr>
            <w:tcW w:w="142" w:type="dxa"/>
            <w:tcBorders>
              <w:left w:val="single" w:sz="4" w:space="0" w:color="auto"/>
            </w:tcBorders>
          </w:tcPr>
          <w:p w14:paraId="66B1EF41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348846" w14:textId="77777777" w:rsidR="00FE4C99" w:rsidRPr="00410371" w:rsidRDefault="00FE4C99" w:rsidP="00C539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CC258" w14:textId="77777777" w:rsidR="00FE4C99" w:rsidRDefault="00FE4C99" w:rsidP="00C539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98666F" w14:textId="77777777" w:rsidR="00FE4C99" w:rsidRPr="00410371" w:rsidRDefault="00FE4C99" w:rsidP="00C539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9EA091" w14:textId="77777777" w:rsidR="00FE4C99" w:rsidRDefault="00FE4C99" w:rsidP="00C539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2B869" w14:textId="77777777" w:rsidR="00FE4C99" w:rsidRPr="00410371" w:rsidRDefault="00FE4C99" w:rsidP="00C539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E976E6" w14:textId="77777777" w:rsidR="00FE4C99" w:rsidRDefault="00FE4C99" w:rsidP="00C539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833ED4" w14:textId="77777777" w:rsidR="00FE4C99" w:rsidRPr="00410371" w:rsidRDefault="00FE4C99" w:rsidP="00C53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E2CB8" w14:textId="77777777" w:rsidR="00FE4C99" w:rsidRDefault="00FE4C99" w:rsidP="00C539A4">
            <w:pPr>
              <w:pStyle w:val="CRCoverPage"/>
              <w:spacing w:after="0"/>
              <w:rPr>
                <w:noProof/>
              </w:rPr>
            </w:pPr>
          </w:p>
        </w:tc>
      </w:tr>
      <w:tr w:rsidR="00FE4C99" w14:paraId="470CF151" w14:textId="77777777" w:rsidTr="00C53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B9A57" w14:textId="77777777" w:rsidR="00FE4C99" w:rsidRDefault="00FE4C99" w:rsidP="00C539A4">
            <w:pPr>
              <w:pStyle w:val="CRCoverPage"/>
              <w:spacing w:after="0"/>
              <w:rPr>
                <w:noProof/>
              </w:rPr>
            </w:pPr>
          </w:p>
        </w:tc>
      </w:tr>
      <w:tr w:rsidR="00FE4C99" w14:paraId="50E00C94" w14:textId="77777777" w:rsidTr="00C539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2980D" w14:textId="77777777" w:rsidR="00FE4C99" w:rsidRPr="00F25D98" w:rsidRDefault="00FE4C99" w:rsidP="00C539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C99" w14:paraId="07F4B43E" w14:textId="77777777" w:rsidTr="00C539A4">
        <w:tc>
          <w:tcPr>
            <w:tcW w:w="9641" w:type="dxa"/>
            <w:gridSpan w:val="9"/>
          </w:tcPr>
          <w:p w14:paraId="3E4F6C26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3581C" w14:textId="77777777" w:rsidR="00FE4C99" w:rsidRDefault="00FE4C99" w:rsidP="00FE4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C99" w14:paraId="1EC29807" w14:textId="77777777" w:rsidTr="00C539A4">
        <w:tc>
          <w:tcPr>
            <w:tcW w:w="2835" w:type="dxa"/>
          </w:tcPr>
          <w:p w14:paraId="6847FCBE" w14:textId="77777777" w:rsidR="00FE4C99" w:rsidRDefault="00FE4C99" w:rsidP="00C539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B7E54F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4CAD6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643FD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B2F5C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4485DB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00D8F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A4E91D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FBFEC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F0F79" w14:textId="77777777" w:rsidR="00FE4C99" w:rsidRDefault="00FE4C99" w:rsidP="00FE4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C99" w14:paraId="53C37194" w14:textId="77777777" w:rsidTr="00C539A4">
        <w:tc>
          <w:tcPr>
            <w:tcW w:w="9640" w:type="dxa"/>
            <w:gridSpan w:val="11"/>
          </w:tcPr>
          <w:p w14:paraId="36116103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64090B59" w14:textId="77777777" w:rsidTr="00C539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0B2B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E2048" w14:textId="77777777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f_NBIOT_PreconfigureNTN_UE</w:t>
            </w:r>
            <w:proofErr w:type="spellEnd"/>
            <w:r>
              <w:t xml:space="preserve"> (for NSGO testing)</w:t>
            </w:r>
            <w:r>
              <w:fldChar w:fldCharType="end"/>
            </w:r>
          </w:p>
        </w:tc>
      </w:tr>
      <w:tr w:rsidR="00FE4C99" w14:paraId="494AEE4A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4A054114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9E7DBF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062D6762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5AA467EB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396CF" w14:textId="77777777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4C99" w14:paraId="426782AB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16E3C889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0F082" w14:textId="5EDFAC61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E4C99" w14:paraId="11A11672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180CB2FD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B57B9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6A46772B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6BE6DCC4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044BD" w14:textId="77777777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49D21E" w14:textId="77777777" w:rsidR="00FE4C99" w:rsidRDefault="00FE4C99" w:rsidP="00C539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E7901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4E65E" w14:textId="77777777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2025-07-21</w:t>
            </w:r>
            <w:r>
              <w:rPr>
                <w:noProof/>
              </w:rPr>
              <w:fldChar w:fldCharType="end"/>
            </w:r>
          </w:p>
        </w:tc>
      </w:tr>
      <w:tr w:rsidR="00FE4C99" w14:paraId="232397E6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2C56905A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EC9D79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61D718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66AB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09BBE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4FE05207" w14:textId="77777777" w:rsidTr="00C539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71E29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9CC8F0" w14:textId="77777777" w:rsidR="00FE4C99" w:rsidRDefault="00FE4C99" w:rsidP="00C539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D561F2" w14:textId="77777777" w:rsidR="00FE4C99" w:rsidRDefault="00FE4C99" w:rsidP="00C539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B7B0D" w14:textId="77777777" w:rsidR="00FE4C99" w:rsidRDefault="00FE4C99" w:rsidP="00C539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4C5833" w14:textId="77777777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4C99" w14:paraId="4F40B059" w14:textId="77777777" w:rsidTr="00C539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7A48A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045B4" w14:textId="77777777" w:rsidR="00FE4C99" w:rsidRDefault="00FE4C99" w:rsidP="00C539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EF0917" w14:textId="77777777" w:rsidR="00FE4C99" w:rsidRDefault="00FE4C99" w:rsidP="00C539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3CBD8D" w14:textId="77777777" w:rsidR="00FE4C99" w:rsidRPr="007C2097" w:rsidRDefault="00FE4C99" w:rsidP="00C539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E4C99" w14:paraId="78B0513D" w14:textId="77777777" w:rsidTr="00C539A4">
        <w:tc>
          <w:tcPr>
            <w:tcW w:w="1843" w:type="dxa"/>
          </w:tcPr>
          <w:p w14:paraId="7FBA3645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10382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47577757" w14:textId="77777777" w:rsidTr="00C53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98826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86DE5" w14:textId="77777777" w:rsidR="002A29E2" w:rsidRDefault="00FE4C99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implmentation MMI command to configure NTN position is sent out (without CNF_Required) and then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(with CNF_required)</w:t>
            </w:r>
            <w:r w:rsidR="002A29E2">
              <w:rPr>
                <w:noProof/>
                <w:lang w:eastAsia="zh-CN"/>
              </w:rPr>
              <w:t xml:space="preserve"> is sent.</w:t>
            </w:r>
          </w:p>
          <w:p w14:paraId="41798E0B" w14:textId="5181DD23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would start looking for a cell to camp on upon receiving the NTN position.</w:t>
            </w:r>
          </w:p>
          <w:p w14:paraId="67E63FA9" w14:textId="0F783CF5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</w:t>
            </w:r>
            <w:r w:rsidR="00FE4C9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result in a situation where</w:t>
            </w:r>
            <w:r w:rsidR="00FE4C99">
              <w:rPr>
                <w:noProof/>
                <w:lang w:eastAsia="zh-CN"/>
              </w:rPr>
              <w:t xml:space="preserve"> the UE sends RRC Connection Request before MMI CNF </w:t>
            </w:r>
            <w:r>
              <w:rPr>
                <w:noProof/>
                <w:lang w:eastAsia="zh-CN"/>
              </w:rPr>
              <w:t xml:space="preserve">for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</w:t>
            </w:r>
            <w:r w:rsidR="00FE4C99">
              <w:rPr>
                <w:noProof/>
                <w:lang w:eastAsia="zh-CN"/>
              </w:rPr>
              <w:t xml:space="preserve">is being received. </w:t>
            </w:r>
          </w:p>
          <w:p w14:paraId="7F03640B" w14:textId="5F00DB6B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testcase failure and needs to be addressed.</w:t>
            </w:r>
          </w:p>
          <w:p w14:paraId="36A7200B" w14:textId="77777777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58DE5E" w14:textId="3EEE7648" w:rsidR="00FE4C99" w:rsidRDefault="00FE4C99" w:rsidP="002A29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order to avoid this it is proposed to swap the MMI commands</w:t>
            </w:r>
          </w:p>
        </w:tc>
      </w:tr>
      <w:tr w:rsidR="00FE4C99" w14:paraId="5EABAE9C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A317B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8EC3D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50BF4D0F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682D4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5F39B" w14:textId="651108BA" w:rsidR="00FE4C99" w:rsidRDefault="00FE4C99" w:rsidP="00FE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Modified the code  to </w:t>
            </w:r>
            <w:r w:rsidRPr="008B073A">
              <w:rPr>
                <w:rFonts w:hint="eastAsia"/>
                <w:noProof/>
                <w:lang w:eastAsia="zh-CN"/>
              </w:rPr>
              <w:t xml:space="preserve">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and then send configure NTN position</w:t>
            </w:r>
            <w:r>
              <w:rPr>
                <w:color w:val="000000"/>
                <w:lang w:eastAsia="zh-CN"/>
              </w:rPr>
              <w:t>.</w:t>
            </w:r>
          </w:p>
        </w:tc>
      </w:tr>
      <w:tr w:rsidR="00FE4C99" w14:paraId="6566CD38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C2ACA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6844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4812B1EB" w14:textId="77777777" w:rsidTr="00C539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BD95A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E1CC7" w14:textId="2E5D4741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FE4C99" w14:paraId="21643CDB" w14:textId="77777777" w:rsidTr="00C539A4">
        <w:tc>
          <w:tcPr>
            <w:tcW w:w="2694" w:type="dxa"/>
            <w:gridSpan w:val="2"/>
          </w:tcPr>
          <w:p w14:paraId="104063FC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86556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3398F4CB" w14:textId="77777777" w:rsidTr="00C53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6245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BA32" w14:textId="4B8358C9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ALL NB-NTN test cases when tested with NGSO configuration</w:t>
            </w:r>
          </w:p>
        </w:tc>
      </w:tr>
      <w:tr w:rsidR="00FE4C99" w14:paraId="14BAB2D2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3E76A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194EA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0C6D9D84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AE5A6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8F674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3C897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2F37E" w14:textId="77777777" w:rsidR="00FE4C99" w:rsidRDefault="00FE4C99" w:rsidP="00FE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3E9D0" w14:textId="77777777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668E41BC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09955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73D8E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124BC" w14:textId="6086FFFC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B2A53" w14:textId="77777777" w:rsidR="00FE4C99" w:rsidRDefault="00FE4C99" w:rsidP="00FE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36674" w14:textId="45E4E260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5F9CF0F8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CC214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E71FA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74F46" w14:textId="36175E35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906E7" w14:textId="77777777" w:rsidR="00FE4C99" w:rsidRDefault="00FE4C99" w:rsidP="00FE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A708F" w14:textId="78CD4E3E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7F0D0CEA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53DD3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1986C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16018" w14:textId="3985F42A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5208" w14:textId="77777777" w:rsidR="00FE4C99" w:rsidRDefault="00FE4C99" w:rsidP="00FE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7EA87" w14:textId="773FAAC3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48F272EB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55EFA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95AEF" w14:textId="77777777" w:rsidR="00FE4C99" w:rsidRDefault="00FE4C99" w:rsidP="00FE4C99">
            <w:pPr>
              <w:pStyle w:val="CRCoverPage"/>
              <w:spacing w:after="0"/>
              <w:rPr>
                <w:noProof/>
              </w:rPr>
            </w:pPr>
          </w:p>
        </w:tc>
      </w:tr>
      <w:tr w:rsidR="00FE4C99" w14:paraId="46F4E724" w14:textId="77777777" w:rsidTr="00C539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F7106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FA9E0" w14:textId="77777777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C99" w:rsidRPr="008863B9" w14:paraId="0C738C9D" w14:textId="77777777" w:rsidTr="00C539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43827" w14:textId="77777777" w:rsidR="00FE4C99" w:rsidRPr="008863B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FB157A" w14:textId="77777777" w:rsidR="00FE4C99" w:rsidRPr="008863B9" w:rsidRDefault="00FE4C99" w:rsidP="00FE4C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C99" w14:paraId="6AAEFFC9" w14:textId="77777777" w:rsidTr="00C53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62BB7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ECA9" w14:textId="77777777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BD13" w14:textId="77777777" w:rsidR="002843D4" w:rsidRDefault="002843D4" w:rsidP="002843D4">
      <w:pPr>
        <w:pStyle w:val="CRCoverPage"/>
        <w:spacing w:after="0"/>
        <w:rPr>
          <w:noProof/>
          <w:sz w:val="8"/>
          <w:szCs w:val="8"/>
        </w:rPr>
      </w:pPr>
    </w:p>
    <w:p w14:paraId="33526EED" w14:textId="77777777" w:rsidR="002843D4" w:rsidRDefault="002843D4" w:rsidP="002843D4">
      <w:pPr>
        <w:rPr>
          <w:noProof/>
        </w:rPr>
      </w:pPr>
    </w:p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65BF10" w14:textId="77777777" w:rsidR="001E41F3" w:rsidRDefault="001E41F3">
      <w:pPr>
        <w:rPr>
          <w:noProof/>
        </w:rPr>
        <w:sectPr w:rsidR="001E41F3" w:rsidSect="00DB0EA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FAA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39952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DF2714C" w14:textId="766A3589" w:rsidR="000D16B7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16B7" w:rsidRPr="00DF0EB3">
        <w:rPr>
          <w:rFonts w:ascii="Arial" w:hAnsi="Arial" w:cs="Arial"/>
          <w:iCs/>
        </w:rPr>
        <w:t>Table of Contents</w:t>
      </w:r>
      <w:r w:rsidR="000D16B7">
        <w:tab/>
      </w:r>
      <w:r w:rsidR="000D16B7">
        <w:fldChar w:fldCharType="begin"/>
      </w:r>
      <w:r w:rsidR="000D16B7">
        <w:instrText xml:space="preserve"> PAGEREF _Toc203995266 \h </w:instrText>
      </w:r>
      <w:r w:rsidR="000D16B7">
        <w:fldChar w:fldCharType="separate"/>
      </w:r>
      <w:r w:rsidR="000D16B7">
        <w:t>1</w:t>
      </w:r>
      <w:r w:rsidR="000D16B7">
        <w:fldChar w:fldCharType="end"/>
      </w:r>
    </w:p>
    <w:p w14:paraId="38F156BD" w14:textId="7FF6A9F1" w:rsidR="000D16B7" w:rsidRDefault="000D16B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0EB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0EB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_Toc203995267 \h </w:instrText>
      </w:r>
      <w:r>
        <w:fldChar w:fldCharType="separate"/>
      </w:r>
      <w:r>
        <w:t>3</w:t>
      </w:r>
      <w:r>
        <w:fldChar w:fldCharType="end"/>
      </w:r>
    </w:p>
    <w:p w14:paraId="1D995A3E" w14:textId="6AE03D21" w:rsidR="000D16B7" w:rsidRDefault="000D16B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0EB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0EB3">
        <w:rPr>
          <w:rFonts w:cs="Arial"/>
          <w:b/>
        </w:rPr>
        <w:t>Corrections required to NB NTN test cases</w:t>
      </w:r>
      <w:r>
        <w:tab/>
      </w:r>
      <w:r>
        <w:fldChar w:fldCharType="begin"/>
      </w:r>
      <w:r>
        <w:instrText xml:space="preserve"> PAGEREF _Toc203995268 \h </w:instrText>
      </w:r>
      <w:r>
        <w:fldChar w:fldCharType="separate"/>
      </w:r>
      <w:r>
        <w:t>4</w:t>
      </w:r>
      <w:r>
        <w:fldChar w:fldCharType="end"/>
      </w:r>
    </w:p>
    <w:p w14:paraId="1F27BE3D" w14:textId="0435D765" w:rsidR="000D16B7" w:rsidRDefault="000D16B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0E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0EB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_Toc203995269 \h </w:instrText>
      </w:r>
      <w:r>
        <w:fldChar w:fldCharType="separate"/>
      </w:r>
      <w:r>
        <w:t>4</w:t>
      </w:r>
      <w:r>
        <w:fldChar w:fldCharType="end"/>
      </w:r>
    </w:p>
    <w:p w14:paraId="74B05B1D" w14:textId="52B9E91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20399526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7C8EDF76" w14:textId="77777777" w:rsidR="000D16B7" w:rsidRDefault="000D16B7" w:rsidP="000D16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267B3">
        <w:rPr>
          <w:rFonts w:ascii="Arial" w:hAnsi="Arial" w:cs="Arial"/>
        </w:rPr>
        <w:t xml:space="preserve">This document lists all the essential changes needed to correct problems in the </w:t>
      </w:r>
      <w:r w:rsidRPr="00C267B3">
        <w:rPr>
          <w:rFonts w:ascii="Arial" w:hAnsi="Arial" w:cs="Arial"/>
          <w:lang w:eastAsia="ja-JP"/>
        </w:rPr>
        <w:t xml:space="preserve">iwd-TTCN3-B2025-06_D25wk24 </w:t>
      </w:r>
      <w:r w:rsidRPr="00C267B3">
        <w:rPr>
          <w:rFonts w:ascii="Arial" w:hAnsi="Arial" w:cs="Arial"/>
        </w:rPr>
        <w:t>related to the title of this CR</w:t>
      </w:r>
      <w:r w:rsidRPr="00C267B3">
        <w:rPr>
          <w:rFonts w:ascii="Arial" w:hAnsi="Arial" w:cs="Arial"/>
          <w:lang w:eastAsia="ja-JP"/>
        </w:rPr>
        <w:t>.</w:t>
      </w:r>
    </w:p>
    <w:p w14:paraId="55AE2A14" w14:textId="101FBDE9" w:rsidR="004F69EA" w:rsidRDefault="000D16B7" w:rsidP="000D16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cs="Arial"/>
          <w:sz w:val="24"/>
          <w:lang w:eastAsia="ja-JP"/>
        </w:rPr>
      </w:pPr>
      <w:r>
        <w:rPr>
          <w:rFonts w:ascii="Arial" w:hAnsi="Arial" w:cs="Arial"/>
          <w:lang w:eastAsia="ja-JP"/>
        </w:rPr>
        <w:t>C</w:t>
      </w:r>
      <w:r w:rsidR="00446488">
        <w:rPr>
          <w:rFonts w:cs="Arial"/>
          <w:b/>
          <w:sz w:val="24"/>
          <w:lang w:eastAsia="ja-JP"/>
        </w:rPr>
        <w:t>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20AB29E6" w14:textId="61732A67" w:rsidR="000D16B7" w:rsidRPr="004F69EA" w:rsidRDefault="000D16B7" w:rsidP="000D16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cs="Arial"/>
          <w:sz w:val="24"/>
          <w:lang w:eastAsia="ja-JP"/>
        </w:rPr>
      </w:pPr>
      <w:hyperlink r:id="rId22" w:history="1">
        <w:r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21AC992F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203995268"/>
      <w:r w:rsidRPr="00E24250">
        <w:rPr>
          <w:rFonts w:cs="Arial"/>
          <w:b/>
        </w:rPr>
        <w:t>Corrections required</w:t>
      </w:r>
      <w:bookmarkEnd w:id="4"/>
      <w:bookmarkEnd w:id="5"/>
      <w:r w:rsidR="004642F4">
        <w:rPr>
          <w:rFonts w:cs="Arial"/>
          <w:b/>
        </w:rPr>
        <w:t xml:space="preserve"> to </w:t>
      </w:r>
      <w:r w:rsidR="00E43022">
        <w:rPr>
          <w:rFonts w:cs="Arial"/>
          <w:b/>
        </w:rPr>
        <w:t>NB NTN test cases</w:t>
      </w:r>
      <w:bookmarkEnd w:id="6"/>
    </w:p>
    <w:p w14:paraId="6B199630" w14:textId="79E8B186" w:rsidR="006D2480" w:rsidRDefault="00362CDE" w:rsidP="006D24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203995269"/>
      <w:r>
        <w:rPr>
          <w:rFonts w:cs="Arial"/>
          <w:b/>
          <w:color w:val="000000"/>
          <w:lang w:eastAsia="en-GB"/>
        </w:rPr>
        <w:t>Change 1</w:t>
      </w:r>
      <w:bookmarkEnd w:id="10"/>
    </w:p>
    <w:tbl>
      <w:tblPr>
        <w:tblW w:w="102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8460"/>
      </w:tblGrid>
      <w:tr w:rsidR="006D2480" w14:paraId="34D12DAC" w14:textId="77777777" w:rsidTr="00FD09AA">
        <w:trPr>
          <w:trHeight w:val="43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9FAE" w14:textId="77777777" w:rsidR="006D2480" w:rsidRDefault="006D2480" w:rsidP="0017627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3F2" w14:textId="6FF91529" w:rsidR="006D2480" w:rsidRPr="00CC39F9" w:rsidRDefault="00A87760" w:rsidP="0017627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f_NBIOT_PreconfigureNTN_UE</w:t>
            </w:r>
            <w:proofErr w:type="spellEnd"/>
          </w:p>
        </w:tc>
      </w:tr>
      <w:tr w:rsidR="006D2480" w14:paraId="0EC4F0BB" w14:textId="77777777" w:rsidTr="00FD09AA">
        <w:trPr>
          <w:trHeight w:val="36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E265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6E3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implmentation MMI command to configure NTN position is sent out (without CNF_Required) and then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(with CNF_required) is sent.</w:t>
            </w:r>
          </w:p>
          <w:p w14:paraId="47122C15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would start looking for a cell to camp on upon receiving the NTN position.</w:t>
            </w:r>
          </w:p>
          <w:p w14:paraId="1F31E9DD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may result in a situation where the UE sends RRC Connection Request before MMI CNF for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is being received. </w:t>
            </w:r>
          </w:p>
          <w:p w14:paraId="58E57AA8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testcase failure and needs to be addressed.</w:t>
            </w:r>
          </w:p>
          <w:p w14:paraId="769F61C9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46EB7C" w14:textId="5B77454B" w:rsidR="007B1ABD" w:rsidRPr="008B073A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avoid this it is proposed to swap the MMI commands</w:t>
            </w:r>
          </w:p>
        </w:tc>
      </w:tr>
      <w:tr w:rsidR="006D2480" w14:paraId="5DDDEC9B" w14:textId="77777777" w:rsidTr="00FD09AA">
        <w:trPr>
          <w:trHeight w:val="562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F300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094" w14:textId="0A86DA05" w:rsidR="007B1ABD" w:rsidRPr="008B073A" w:rsidRDefault="0034386C" w:rsidP="009236C3">
            <w:pPr>
              <w:pStyle w:val="CRCoverPage"/>
              <w:spacing w:after="0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 xml:space="preserve">Modified the code  to </w:t>
            </w:r>
            <w:r w:rsidR="008B073A" w:rsidRPr="008B073A">
              <w:rPr>
                <w:rFonts w:hint="eastAsia"/>
                <w:noProof/>
                <w:lang w:eastAsia="zh-CN"/>
              </w:rPr>
              <w:t xml:space="preserve">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and then send configure NTN position</w:t>
            </w:r>
            <w:r w:rsidR="008B073A" w:rsidRPr="008B073A">
              <w:rPr>
                <w:rFonts w:hint="eastAsia"/>
                <w:color w:val="000000"/>
                <w:lang w:eastAsia="zh-CN"/>
              </w:rPr>
              <w:t>;</w:t>
            </w:r>
          </w:p>
          <w:p w14:paraId="34954752" w14:textId="18FBD779" w:rsidR="008B073A" w:rsidRPr="008B073A" w:rsidRDefault="008B073A" w:rsidP="009236C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6D2480" w14:paraId="6F973744" w14:textId="77777777" w:rsidTr="00FD09AA">
        <w:trPr>
          <w:trHeight w:val="327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CBA7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B3C" w14:textId="129FF57C" w:rsidR="006D2480" w:rsidRPr="00CC39F9" w:rsidRDefault="00A87760" w:rsidP="0017627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 w:hint="eastAsia"/>
                <w:lang w:eastAsia="zh-CN"/>
              </w:rPr>
              <w:t>NBIOT_ConfigurationSteps</w:t>
            </w:r>
            <w:r w:rsidR="0003532B" w:rsidRPr="0003532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D2480" w14:paraId="61202B8F" w14:textId="77777777" w:rsidTr="00FD09AA">
        <w:trPr>
          <w:trHeight w:val="419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041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D87" w14:textId="77777777" w:rsidR="006D2480" w:rsidRDefault="006D2480" w:rsidP="0017627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A33ECC9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</w:p>
    <w:p w14:paraId="250F9AB6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48FEF993" w14:textId="77777777" w:rsidR="007810DA" w:rsidRDefault="007810DA" w:rsidP="006D2480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10DA" w:rsidRPr="007810DA" w14:paraId="65FCF729" w14:textId="77777777" w:rsidTr="00A87760">
        <w:tc>
          <w:tcPr>
            <w:tcW w:w="9639" w:type="dxa"/>
          </w:tcPr>
          <w:p w14:paraId="5B510D15" w14:textId="758F4617" w:rsidR="00A87760" w:rsidRPr="007810DA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f_NBIOT_PreconfigureNTN_UE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 xml:space="preserve">() runs on NBIOT_PTC{            </w:t>
            </w:r>
          </w:p>
          <w:p w14:paraId="4F6FC761" w14:textId="77777777" w:rsidR="00A87760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f_UT_ConfigureNTNPosition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>(UT, -, NO_CNF_REQUIRED); // @sic R5s240281 sic@</w:t>
            </w:r>
          </w:p>
          <w:p w14:paraId="3086D070" w14:textId="77777777" w:rsidR="00A87760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AB4C231" w14:textId="1C39A223" w:rsidR="00A87760" w:rsidRPr="0034386C" w:rsidRDefault="00A87760" w:rsidP="00A87760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>
              <w:rPr>
                <w:rFonts w:ascii="Arial" w:hAnsi="Arial" w:hint="eastAsia"/>
                <w:color w:val="000000"/>
                <w:lang w:eastAsia="zh-CN"/>
              </w:rPr>
              <w:t xml:space="preserve">     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if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(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f_NBIOT_MobileInfo_GetNTNSatelliteType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() ==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ntn_NGSO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){</w:t>
            </w:r>
          </w:p>
          <w:p w14:paraId="538A8BB8" w14:textId="77777777" w:rsidR="00A87760" w:rsidRPr="00A87760" w:rsidRDefault="00A87760" w:rsidP="00A87760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        </w:t>
            </w:r>
            <w:proofErr w:type="spellStart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f_UT_DisableNGSO_SatellitePrediction</w:t>
            </w:r>
            <w:proofErr w:type="spellEnd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(UT, DISABLE); /*@sic R5-253187 sic@*/</w:t>
            </w:r>
          </w:p>
          <w:p w14:paraId="051EFB59" w14:textId="77777777" w:rsidR="00A87760" w:rsidRPr="007810DA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}</w:t>
            </w:r>
          </w:p>
          <w:p w14:paraId="2971B836" w14:textId="77777777" w:rsidR="00A87760" w:rsidRPr="007810DA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CC7DA4" w14:textId="62014B55" w:rsidR="007810DA" w:rsidRPr="007810DA" w:rsidRDefault="00A87760" w:rsidP="00A87760">
            <w:pPr>
              <w:spacing w:after="0"/>
              <w:rPr>
                <w:rFonts w:ascii="Arial" w:hAnsi="Arial"/>
                <w:b/>
                <w:color w:val="000000"/>
                <w:u w:val="single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696375DC" w14:textId="77777777" w:rsidR="006D2480" w:rsidRPr="00CD057D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p w14:paraId="27AD651F" w14:textId="77777777" w:rsidR="006D2480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748D" w14:paraId="2E9ABD63" w14:textId="77777777" w:rsidTr="00476F2B">
        <w:tc>
          <w:tcPr>
            <w:tcW w:w="11194" w:type="dxa"/>
          </w:tcPr>
          <w:p w14:paraId="5BE30972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f_NBIOT_PreconfigureNTN_UE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 xml:space="preserve">() runs on NBIOT_PTC{    </w:t>
            </w:r>
          </w:p>
          <w:p w14:paraId="2FEE432A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293798C" w14:textId="7C200220" w:rsidR="007810DA" w:rsidRPr="0034386C" w:rsidRDefault="007810DA" w:rsidP="007810DA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if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(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f_NBIOT_MobileInfo_GetNTNSatelliteType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() ==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ntn_NGSO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){ </w:t>
            </w:r>
          </w:p>
          <w:p w14:paraId="4EAAE126" w14:textId="77777777" w:rsidR="007810DA" w:rsidRPr="00A87760" w:rsidRDefault="007810DA" w:rsidP="007810DA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        </w:t>
            </w:r>
            <w:proofErr w:type="spellStart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f_UT_DisableNGSO_SatellitePrediction</w:t>
            </w:r>
            <w:proofErr w:type="spellEnd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(UT, DISABLE); /*@sic R5-253187 sic@*/</w:t>
            </w:r>
          </w:p>
          <w:p w14:paraId="0C8C6139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}</w:t>
            </w:r>
          </w:p>
          <w:p w14:paraId="007A8933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7EE138F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f_UT_ConfigureNTNPosition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>(UT, -, NO_CNF_REQUIRED); // @sic R5s240281 sic@</w:t>
            </w:r>
          </w:p>
          <w:p w14:paraId="5F67DD1E" w14:textId="03715156" w:rsidR="004A18BE" w:rsidRPr="00423F1F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0160519D" w14:textId="77777777" w:rsidR="00AC748D" w:rsidRDefault="00AC748D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bookmarkEnd w:id="7"/>
    <w:bookmarkEnd w:id="8"/>
    <w:bookmarkEnd w:id="9"/>
    <w:sectPr w:rsidR="00AC748D" w:rsidSect="00DB0EAE">
      <w:headerReference w:type="even" r:id="rId23"/>
      <w:headerReference w:type="default" r:id="rId24"/>
      <w:headerReference w:type="first" r:id="rId2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4D1C" w14:textId="77777777" w:rsidR="00686D18" w:rsidRDefault="00686D18">
      <w:r>
        <w:separator/>
      </w:r>
    </w:p>
  </w:endnote>
  <w:endnote w:type="continuationSeparator" w:id="0">
    <w:p w14:paraId="41C9D8CC" w14:textId="77777777" w:rsidR="00686D18" w:rsidRDefault="0068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9A7D5" w14:textId="77777777" w:rsidR="000D16B7" w:rsidRDefault="000D1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8489" w14:textId="77777777" w:rsidR="000D16B7" w:rsidRDefault="000D1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3CD7" w14:textId="77777777" w:rsidR="000D16B7" w:rsidRDefault="000D1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ACC9" w14:textId="77777777" w:rsidR="00686D18" w:rsidRDefault="00686D18">
      <w:r>
        <w:separator/>
      </w:r>
    </w:p>
  </w:footnote>
  <w:footnote w:type="continuationSeparator" w:id="0">
    <w:p w14:paraId="0561A4F3" w14:textId="77777777" w:rsidR="00686D18" w:rsidRDefault="00686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8C8F" w14:textId="77777777" w:rsidR="00B70B34" w:rsidRDefault="00B70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EDCF9D" wp14:editId="16428A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1316090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B884CC0" w14:textId="7109FE59" w:rsidR="00B70B34" w:rsidRPr="00A11327" w:rsidRDefault="00A7784E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EDCF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1316090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B884CC0" w14:textId="7109FE59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0B52A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1C59A58" wp14:editId="64BEE9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C823DB" w14:textId="503F6482" w:rsidR="00B70B34" w:rsidRPr="00A11327" w:rsidRDefault="00A7784E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59A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C823DB" w14:textId="503F6482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4B25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11A56E" wp14:editId="3F0428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0741114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59CB9E6" w14:textId="23930378" w:rsidR="00B70B34" w:rsidRPr="00A11327" w:rsidRDefault="00A7784E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1A56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0741114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59CB9E6" w14:textId="23930378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984F7B" w14:textId="003C80DD" w:rsidR="00B70B34" w:rsidRPr="00A11327" w:rsidRDefault="00A7784E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984F7B" w14:textId="003C80DD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CD78141" w14:textId="2F89A5E1" w:rsidR="00B70B34" w:rsidRPr="00A11327" w:rsidRDefault="00A7784E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CD78141" w14:textId="2F89A5E1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7CD1EBD" w14:textId="3BECA302" w:rsidR="00B70B34" w:rsidRPr="00A11327" w:rsidRDefault="00A7784E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7CD1EBD" w14:textId="3BECA302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8077F"/>
    <w:multiLevelType w:val="hybridMultilevel"/>
    <w:tmpl w:val="555AAEF4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B928A5"/>
    <w:multiLevelType w:val="hybridMultilevel"/>
    <w:tmpl w:val="05DE90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045CE"/>
    <w:multiLevelType w:val="hybridMultilevel"/>
    <w:tmpl w:val="E66EA5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B7D1E1E"/>
    <w:multiLevelType w:val="hybridMultilevel"/>
    <w:tmpl w:val="793699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20"/>
  </w:num>
  <w:num w:numId="3" w16cid:durableId="108747232">
    <w:abstractNumId w:val="10"/>
  </w:num>
  <w:num w:numId="4" w16cid:durableId="1559584581">
    <w:abstractNumId w:val="21"/>
  </w:num>
  <w:num w:numId="5" w16cid:durableId="281040695">
    <w:abstractNumId w:val="0"/>
  </w:num>
  <w:num w:numId="6" w16cid:durableId="1710177223">
    <w:abstractNumId w:val="35"/>
  </w:num>
  <w:num w:numId="7" w16cid:durableId="1461534686">
    <w:abstractNumId w:val="23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9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4"/>
  </w:num>
  <w:num w:numId="15" w16cid:durableId="1546869395">
    <w:abstractNumId w:val="30"/>
  </w:num>
  <w:num w:numId="16" w16cid:durableId="602343386">
    <w:abstractNumId w:val="41"/>
  </w:num>
  <w:num w:numId="17" w16cid:durableId="1356079235">
    <w:abstractNumId w:val="22"/>
  </w:num>
  <w:num w:numId="18" w16cid:durableId="1636791127">
    <w:abstractNumId w:val="19"/>
  </w:num>
  <w:num w:numId="19" w16cid:durableId="701440081">
    <w:abstractNumId w:val="16"/>
  </w:num>
  <w:num w:numId="20" w16cid:durableId="674768553">
    <w:abstractNumId w:val="31"/>
  </w:num>
  <w:num w:numId="21" w16cid:durableId="2006855700">
    <w:abstractNumId w:val="37"/>
  </w:num>
  <w:num w:numId="22" w16cid:durableId="721946214">
    <w:abstractNumId w:val="34"/>
  </w:num>
  <w:num w:numId="23" w16cid:durableId="2087998050">
    <w:abstractNumId w:val="40"/>
  </w:num>
  <w:num w:numId="24" w16cid:durableId="756442218">
    <w:abstractNumId w:val="17"/>
  </w:num>
  <w:num w:numId="25" w16cid:durableId="2131976224">
    <w:abstractNumId w:val="13"/>
  </w:num>
  <w:num w:numId="26" w16cid:durableId="1030758466">
    <w:abstractNumId w:val="43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6"/>
  </w:num>
  <w:num w:numId="30" w16cid:durableId="118694808">
    <w:abstractNumId w:val="9"/>
  </w:num>
  <w:num w:numId="31" w16cid:durableId="962810593">
    <w:abstractNumId w:val="24"/>
  </w:num>
  <w:num w:numId="32" w16cid:durableId="187835909">
    <w:abstractNumId w:val="27"/>
  </w:num>
  <w:num w:numId="33" w16cid:durableId="1680038554">
    <w:abstractNumId w:val="2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2"/>
  </w:num>
  <w:num w:numId="38" w16cid:durableId="978654426">
    <w:abstractNumId w:val="18"/>
  </w:num>
  <w:num w:numId="39" w16cid:durableId="1319186156">
    <w:abstractNumId w:val="42"/>
  </w:num>
  <w:num w:numId="40" w16cid:durableId="171997685">
    <w:abstractNumId w:val="7"/>
  </w:num>
  <w:num w:numId="41" w16cid:durableId="2058778725">
    <w:abstractNumId w:val="28"/>
  </w:num>
  <w:num w:numId="42" w16cid:durableId="948900257">
    <w:abstractNumId w:val="8"/>
  </w:num>
  <w:num w:numId="43" w16cid:durableId="1319114795">
    <w:abstractNumId w:val="3"/>
  </w:num>
  <w:num w:numId="44" w16cid:durableId="1398472723">
    <w:abstractNumId w:val="15"/>
  </w:num>
  <w:num w:numId="45" w16cid:durableId="422993698">
    <w:abstractNumId w:val="25"/>
  </w:num>
  <w:num w:numId="46" w16cid:durableId="1477840063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280"/>
    <w:rsid w:val="00004509"/>
    <w:rsid w:val="0000495A"/>
    <w:rsid w:val="00004DAD"/>
    <w:rsid w:val="00005DD9"/>
    <w:rsid w:val="00012127"/>
    <w:rsid w:val="00014AFB"/>
    <w:rsid w:val="000176E1"/>
    <w:rsid w:val="00022E4A"/>
    <w:rsid w:val="000237CA"/>
    <w:rsid w:val="000268D1"/>
    <w:rsid w:val="00032587"/>
    <w:rsid w:val="00032AF7"/>
    <w:rsid w:val="0003532B"/>
    <w:rsid w:val="000377C7"/>
    <w:rsid w:val="00037D16"/>
    <w:rsid w:val="0004231C"/>
    <w:rsid w:val="00046A8E"/>
    <w:rsid w:val="00047CA3"/>
    <w:rsid w:val="000545D2"/>
    <w:rsid w:val="00056537"/>
    <w:rsid w:val="00060FCB"/>
    <w:rsid w:val="00066AEC"/>
    <w:rsid w:val="00071F52"/>
    <w:rsid w:val="00073B2F"/>
    <w:rsid w:val="00073CF8"/>
    <w:rsid w:val="000757E8"/>
    <w:rsid w:val="00081A66"/>
    <w:rsid w:val="00083C92"/>
    <w:rsid w:val="00086C79"/>
    <w:rsid w:val="000932F1"/>
    <w:rsid w:val="0009389A"/>
    <w:rsid w:val="00095449"/>
    <w:rsid w:val="00095FDA"/>
    <w:rsid w:val="00096AA8"/>
    <w:rsid w:val="000A1B8F"/>
    <w:rsid w:val="000A1C38"/>
    <w:rsid w:val="000A23BB"/>
    <w:rsid w:val="000A3F69"/>
    <w:rsid w:val="000A5C5A"/>
    <w:rsid w:val="000A6394"/>
    <w:rsid w:val="000B0A16"/>
    <w:rsid w:val="000B2C15"/>
    <w:rsid w:val="000B3E73"/>
    <w:rsid w:val="000B3E7B"/>
    <w:rsid w:val="000B5131"/>
    <w:rsid w:val="000B7FED"/>
    <w:rsid w:val="000C038A"/>
    <w:rsid w:val="000C0936"/>
    <w:rsid w:val="000C33CF"/>
    <w:rsid w:val="000C35E5"/>
    <w:rsid w:val="000C397C"/>
    <w:rsid w:val="000C4B9B"/>
    <w:rsid w:val="000C4C3D"/>
    <w:rsid w:val="000C6598"/>
    <w:rsid w:val="000D16B7"/>
    <w:rsid w:val="000D1BD4"/>
    <w:rsid w:val="000D2A18"/>
    <w:rsid w:val="000D576B"/>
    <w:rsid w:val="000D72F6"/>
    <w:rsid w:val="000E114A"/>
    <w:rsid w:val="000E74D3"/>
    <w:rsid w:val="000F3122"/>
    <w:rsid w:val="000F4C0F"/>
    <w:rsid w:val="001012A8"/>
    <w:rsid w:val="00103CA9"/>
    <w:rsid w:val="00103F8B"/>
    <w:rsid w:val="0010544C"/>
    <w:rsid w:val="0012363C"/>
    <w:rsid w:val="00124321"/>
    <w:rsid w:val="00126F04"/>
    <w:rsid w:val="00135459"/>
    <w:rsid w:val="00137C88"/>
    <w:rsid w:val="00142ADA"/>
    <w:rsid w:val="00145D43"/>
    <w:rsid w:val="00147597"/>
    <w:rsid w:val="00147929"/>
    <w:rsid w:val="00150F9F"/>
    <w:rsid w:val="001530D6"/>
    <w:rsid w:val="00153BB7"/>
    <w:rsid w:val="00156710"/>
    <w:rsid w:val="00160615"/>
    <w:rsid w:val="001616C7"/>
    <w:rsid w:val="001617B9"/>
    <w:rsid w:val="001620FE"/>
    <w:rsid w:val="001626D5"/>
    <w:rsid w:val="00164295"/>
    <w:rsid w:val="001668D3"/>
    <w:rsid w:val="00171602"/>
    <w:rsid w:val="00174F39"/>
    <w:rsid w:val="0017627A"/>
    <w:rsid w:val="00180B1E"/>
    <w:rsid w:val="00183CA9"/>
    <w:rsid w:val="001921C5"/>
    <w:rsid w:val="00192C46"/>
    <w:rsid w:val="001A08B3"/>
    <w:rsid w:val="001A3A9E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763C"/>
    <w:rsid w:val="001C7BBB"/>
    <w:rsid w:val="001D047E"/>
    <w:rsid w:val="001D0F0C"/>
    <w:rsid w:val="001D12F2"/>
    <w:rsid w:val="001D2A82"/>
    <w:rsid w:val="001D4A39"/>
    <w:rsid w:val="001D6CF5"/>
    <w:rsid w:val="001E308B"/>
    <w:rsid w:val="001E3444"/>
    <w:rsid w:val="001E41F3"/>
    <w:rsid w:val="001E4368"/>
    <w:rsid w:val="001E6FEB"/>
    <w:rsid w:val="001F02F6"/>
    <w:rsid w:val="001F2254"/>
    <w:rsid w:val="001F6BFA"/>
    <w:rsid w:val="001F7E22"/>
    <w:rsid w:val="00201BBF"/>
    <w:rsid w:val="00203091"/>
    <w:rsid w:val="00206A41"/>
    <w:rsid w:val="00214500"/>
    <w:rsid w:val="00217811"/>
    <w:rsid w:val="00220412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107F"/>
    <w:rsid w:val="00242D7B"/>
    <w:rsid w:val="00243CDD"/>
    <w:rsid w:val="002459D7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7486"/>
    <w:rsid w:val="00272062"/>
    <w:rsid w:val="00273AE0"/>
    <w:rsid w:val="002754C9"/>
    <w:rsid w:val="002758FA"/>
    <w:rsid w:val="00275C00"/>
    <w:rsid w:val="00275D12"/>
    <w:rsid w:val="002813A4"/>
    <w:rsid w:val="002843D4"/>
    <w:rsid w:val="002846AC"/>
    <w:rsid w:val="00284FEB"/>
    <w:rsid w:val="002860C4"/>
    <w:rsid w:val="00290E1F"/>
    <w:rsid w:val="00292A17"/>
    <w:rsid w:val="00292E89"/>
    <w:rsid w:val="002A29E2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3002C0"/>
    <w:rsid w:val="0030082A"/>
    <w:rsid w:val="00300C03"/>
    <w:rsid w:val="00305409"/>
    <w:rsid w:val="0030720A"/>
    <w:rsid w:val="003106C4"/>
    <w:rsid w:val="00313990"/>
    <w:rsid w:val="00315E76"/>
    <w:rsid w:val="0031620C"/>
    <w:rsid w:val="003220BE"/>
    <w:rsid w:val="003229B2"/>
    <w:rsid w:val="003244CD"/>
    <w:rsid w:val="00333B12"/>
    <w:rsid w:val="00334234"/>
    <w:rsid w:val="003376A4"/>
    <w:rsid w:val="00342AE2"/>
    <w:rsid w:val="003436E5"/>
    <w:rsid w:val="0034386C"/>
    <w:rsid w:val="00346664"/>
    <w:rsid w:val="00346D37"/>
    <w:rsid w:val="00350710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2D29"/>
    <w:rsid w:val="00365AD1"/>
    <w:rsid w:val="00374DD4"/>
    <w:rsid w:val="00377C6B"/>
    <w:rsid w:val="0038132D"/>
    <w:rsid w:val="00381D6E"/>
    <w:rsid w:val="003933C7"/>
    <w:rsid w:val="00397DDE"/>
    <w:rsid w:val="003A0660"/>
    <w:rsid w:val="003A4326"/>
    <w:rsid w:val="003B1300"/>
    <w:rsid w:val="003B4DF5"/>
    <w:rsid w:val="003C02AE"/>
    <w:rsid w:val="003C07F6"/>
    <w:rsid w:val="003C0843"/>
    <w:rsid w:val="003C244B"/>
    <w:rsid w:val="003C5CAF"/>
    <w:rsid w:val="003C6BE7"/>
    <w:rsid w:val="003C75C7"/>
    <w:rsid w:val="003D0D50"/>
    <w:rsid w:val="003D31FC"/>
    <w:rsid w:val="003D345E"/>
    <w:rsid w:val="003D350C"/>
    <w:rsid w:val="003E1305"/>
    <w:rsid w:val="003E190F"/>
    <w:rsid w:val="003E1A36"/>
    <w:rsid w:val="003F457E"/>
    <w:rsid w:val="003F5036"/>
    <w:rsid w:val="004026B1"/>
    <w:rsid w:val="00410371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500E9"/>
    <w:rsid w:val="0045387E"/>
    <w:rsid w:val="00453DD2"/>
    <w:rsid w:val="00454590"/>
    <w:rsid w:val="00454E23"/>
    <w:rsid w:val="00460127"/>
    <w:rsid w:val="004610B6"/>
    <w:rsid w:val="004611A1"/>
    <w:rsid w:val="00461F12"/>
    <w:rsid w:val="00462B15"/>
    <w:rsid w:val="004642F4"/>
    <w:rsid w:val="00465862"/>
    <w:rsid w:val="0046602C"/>
    <w:rsid w:val="00467774"/>
    <w:rsid w:val="00467CA6"/>
    <w:rsid w:val="00474E8D"/>
    <w:rsid w:val="00476F2B"/>
    <w:rsid w:val="00480E1E"/>
    <w:rsid w:val="00481C16"/>
    <w:rsid w:val="00482943"/>
    <w:rsid w:val="00484142"/>
    <w:rsid w:val="00486937"/>
    <w:rsid w:val="00487341"/>
    <w:rsid w:val="00487D3B"/>
    <w:rsid w:val="00491C1D"/>
    <w:rsid w:val="00492A1B"/>
    <w:rsid w:val="004932AE"/>
    <w:rsid w:val="004A18BE"/>
    <w:rsid w:val="004A1C17"/>
    <w:rsid w:val="004A5FEE"/>
    <w:rsid w:val="004A7F8E"/>
    <w:rsid w:val="004B05DC"/>
    <w:rsid w:val="004B71DC"/>
    <w:rsid w:val="004B75B7"/>
    <w:rsid w:val="004C0314"/>
    <w:rsid w:val="004C1785"/>
    <w:rsid w:val="004C3F6A"/>
    <w:rsid w:val="004C6A38"/>
    <w:rsid w:val="004D06FA"/>
    <w:rsid w:val="004D0883"/>
    <w:rsid w:val="004D231A"/>
    <w:rsid w:val="004D6294"/>
    <w:rsid w:val="004D778D"/>
    <w:rsid w:val="004E29E0"/>
    <w:rsid w:val="004F69EA"/>
    <w:rsid w:val="004F7341"/>
    <w:rsid w:val="004F7D61"/>
    <w:rsid w:val="0050243D"/>
    <w:rsid w:val="005048CC"/>
    <w:rsid w:val="00504D17"/>
    <w:rsid w:val="0051064D"/>
    <w:rsid w:val="0051408C"/>
    <w:rsid w:val="0051565D"/>
    <w:rsid w:val="0051580D"/>
    <w:rsid w:val="00516DC3"/>
    <w:rsid w:val="005173BF"/>
    <w:rsid w:val="005232B2"/>
    <w:rsid w:val="005245B9"/>
    <w:rsid w:val="00524690"/>
    <w:rsid w:val="0052642A"/>
    <w:rsid w:val="00533B9E"/>
    <w:rsid w:val="005372D2"/>
    <w:rsid w:val="00537E97"/>
    <w:rsid w:val="00546DBA"/>
    <w:rsid w:val="00547111"/>
    <w:rsid w:val="0055770B"/>
    <w:rsid w:val="00565821"/>
    <w:rsid w:val="0056586F"/>
    <w:rsid w:val="00571E57"/>
    <w:rsid w:val="00577315"/>
    <w:rsid w:val="00581022"/>
    <w:rsid w:val="005824C4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702"/>
    <w:rsid w:val="005B197D"/>
    <w:rsid w:val="005B5BBA"/>
    <w:rsid w:val="005C1D9E"/>
    <w:rsid w:val="005C1F5F"/>
    <w:rsid w:val="005C6231"/>
    <w:rsid w:val="005C783D"/>
    <w:rsid w:val="005D047C"/>
    <w:rsid w:val="005D0F31"/>
    <w:rsid w:val="005D4799"/>
    <w:rsid w:val="005E0814"/>
    <w:rsid w:val="005E2C44"/>
    <w:rsid w:val="005E376D"/>
    <w:rsid w:val="005F137B"/>
    <w:rsid w:val="005F202F"/>
    <w:rsid w:val="005F29EB"/>
    <w:rsid w:val="005F29F9"/>
    <w:rsid w:val="005F4307"/>
    <w:rsid w:val="005F4EAD"/>
    <w:rsid w:val="00602FE0"/>
    <w:rsid w:val="006039DF"/>
    <w:rsid w:val="006041B1"/>
    <w:rsid w:val="006074DF"/>
    <w:rsid w:val="0061215C"/>
    <w:rsid w:val="00613F69"/>
    <w:rsid w:val="00614BF9"/>
    <w:rsid w:val="006156F8"/>
    <w:rsid w:val="00615D40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0E61"/>
    <w:rsid w:val="00641AA9"/>
    <w:rsid w:val="00644C5B"/>
    <w:rsid w:val="00647244"/>
    <w:rsid w:val="00651F1D"/>
    <w:rsid w:val="00656E20"/>
    <w:rsid w:val="0066720A"/>
    <w:rsid w:val="0067566D"/>
    <w:rsid w:val="0067651F"/>
    <w:rsid w:val="00677A55"/>
    <w:rsid w:val="00682ADA"/>
    <w:rsid w:val="00686CF9"/>
    <w:rsid w:val="00686D18"/>
    <w:rsid w:val="00687A55"/>
    <w:rsid w:val="00687A75"/>
    <w:rsid w:val="00687F85"/>
    <w:rsid w:val="00690052"/>
    <w:rsid w:val="00691DE4"/>
    <w:rsid w:val="00692340"/>
    <w:rsid w:val="006935CD"/>
    <w:rsid w:val="0069498F"/>
    <w:rsid w:val="00695808"/>
    <w:rsid w:val="00695A37"/>
    <w:rsid w:val="006964BE"/>
    <w:rsid w:val="0069678D"/>
    <w:rsid w:val="006968C2"/>
    <w:rsid w:val="006A5867"/>
    <w:rsid w:val="006A6155"/>
    <w:rsid w:val="006B2336"/>
    <w:rsid w:val="006B3EA4"/>
    <w:rsid w:val="006B46FB"/>
    <w:rsid w:val="006B4967"/>
    <w:rsid w:val="006B607F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5EE2"/>
    <w:rsid w:val="006E05D5"/>
    <w:rsid w:val="006E082C"/>
    <w:rsid w:val="006E17B8"/>
    <w:rsid w:val="006E21FB"/>
    <w:rsid w:val="006E3070"/>
    <w:rsid w:val="006E6C1B"/>
    <w:rsid w:val="006F15D9"/>
    <w:rsid w:val="006F2E2B"/>
    <w:rsid w:val="006F349F"/>
    <w:rsid w:val="006F605B"/>
    <w:rsid w:val="006F6859"/>
    <w:rsid w:val="00700040"/>
    <w:rsid w:val="007005CE"/>
    <w:rsid w:val="00705E16"/>
    <w:rsid w:val="00710028"/>
    <w:rsid w:val="007119C9"/>
    <w:rsid w:val="00714308"/>
    <w:rsid w:val="007160EF"/>
    <w:rsid w:val="0072429F"/>
    <w:rsid w:val="00724479"/>
    <w:rsid w:val="007276AE"/>
    <w:rsid w:val="00730028"/>
    <w:rsid w:val="007325B2"/>
    <w:rsid w:val="00734CEA"/>
    <w:rsid w:val="0073639A"/>
    <w:rsid w:val="0073784E"/>
    <w:rsid w:val="00742C1C"/>
    <w:rsid w:val="00751C58"/>
    <w:rsid w:val="00752709"/>
    <w:rsid w:val="00754554"/>
    <w:rsid w:val="00755444"/>
    <w:rsid w:val="00755FFA"/>
    <w:rsid w:val="0075639E"/>
    <w:rsid w:val="00760F43"/>
    <w:rsid w:val="00763929"/>
    <w:rsid w:val="00766307"/>
    <w:rsid w:val="00771DEC"/>
    <w:rsid w:val="00774D1C"/>
    <w:rsid w:val="00776BE4"/>
    <w:rsid w:val="00780828"/>
    <w:rsid w:val="00780D4E"/>
    <w:rsid w:val="007810DA"/>
    <w:rsid w:val="007837BF"/>
    <w:rsid w:val="00792342"/>
    <w:rsid w:val="00794C97"/>
    <w:rsid w:val="00796061"/>
    <w:rsid w:val="007966A5"/>
    <w:rsid w:val="007977A8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7D56"/>
    <w:rsid w:val="007D4210"/>
    <w:rsid w:val="007D6A07"/>
    <w:rsid w:val="007D7414"/>
    <w:rsid w:val="007E0F04"/>
    <w:rsid w:val="007E6207"/>
    <w:rsid w:val="007E6A6F"/>
    <w:rsid w:val="007E73F1"/>
    <w:rsid w:val="007E7818"/>
    <w:rsid w:val="007E7B05"/>
    <w:rsid w:val="007F533E"/>
    <w:rsid w:val="007F5DE0"/>
    <w:rsid w:val="007F7259"/>
    <w:rsid w:val="008040A8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190"/>
    <w:rsid w:val="008271C8"/>
    <w:rsid w:val="008279FA"/>
    <w:rsid w:val="0083038F"/>
    <w:rsid w:val="00830798"/>
    <w:rsid w:val="008310C7"/>
    <w:rsid w:val="00832CA2"/>
    <w:rsid w:val="00835F65"/>
    <w:rsid w:val="00840522"/>
    <w:rsid w:val="00840DA9"/>
    <w:rsid w:val="00841397"/>
    <w:rsid w:val="00850C25"/>
    <w:rsid w:val="0085511E"/>
    <w:rsid w:val="0086010A"/>
    <w:rsid w:val="008626E7"/>
    <w:rsid w:val="0086562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6F6E"/>
    <w:rsid w:val="008A0D8B"/>
    <w:rsid w:val="008A11D9"/>
    <w:rsid w:val="008A45A6"/>
    <w:rsid w:val="008A6500"/>
    <w:rsid w:val="008B073A"/>
    <w:rsid w:val="008B195D"/>
    <w:rsid w:val="008B37E5"/>
    <w:rsid w:val="008B42D6"/>
    <w:rsid w:val="008C5085"/>
    <w:rsid w:val="008D1588"/>
    <w:rsid w:val="008D5DBB"/>
    <w:rsid w:val="008E20AC"/>
    <w:rsid w:val="008E473E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3E46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425D"/>
    <w:rsid w:val="00924986"/>
    <w:rsid w:val="00927A8E"/>
    <w:rsid w:val="00941E30"/>
    <w:rsid w:val="009458F4"/>
    <w:rsid w:val="00947F02"/>
    <w:rsid w:val="00954373"/>
    <w:rsid w:val="00957164"/>
    <w:rsid w:val="00957C31"/>
    <w:rsid w:val="009608D6"/>
    <w:rsid w:val="00960B21"/>
    <w:rsid w:val="00961E77"/>
    <w:rsid w:val="0096351E"/>
    <w:rsid w:val="00967520"/>
    <w:rsid w:val="00972406"/>
    <w:rsid w:val="00975E55"/>
    <w:rsid w:val="00975E70"/>
    <w:rsid w:val="009777D9"/>
    <w:rsid w:val="00981A57"/>
    <w:rsid w:val="0098402B"/>
    <w:rsid w:val="009876A2"/>
    <w:rsid w:val="00991B88"/>
    <w:rsid w:val="00993964"/>
    <w:rsid w:val="00993CB7"/>
    <w:rsid w:val="00993D42"/>
    <w:rsid w:val="00994127"/>
    <w:rsid w:val="00994187"/>
    <w:rsid w:val="009944F5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192"/>
    <w:rsid w:val="009D05FF"/>
    <w:rsid w:val="009D4F61"/>
    <w:rsid w:val="009D54DA"/>
    <w:rsid w:val="009D742B"/>
    <w:rsid w:val="009E009E"/>
    <w:rsid w:val="009E3297"/>
    <w:rsid w:val="009F0017"/>
    <w:rsid w:val="009F2E5D"/>
    <w:rsid w:val="009F33B7"/>
    <w:rsid w:val="009F4BF7"/>
    <w:rsid w:val="009F5112"/>
    <w:rsid w:val="009F734F"/>
    <w:rsid w:val="00A01CF2"/>
    <w:rsid w:val="00A03421"/>
    <w:rsid w:val="00A2244A"/>
    <w:rsid w:val="00A246B6"/>
    <w:rsid w:val="00A3271D"/>
    <w:rsid w:val="00A353A0"/>
    <w:rsid w:val="00A35412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605F8"/>
    <w:rsid w:val="00A62334"/>
    <w:rsid w:val="00A62F21"/>
    <w:rsid w:val="00A6381C"/>
    <w:rsid w:val="00A639EA"/>
    <w:rsid w:val="00A71115"/>
    <w:rsid w:val="00A7671C"/>
    <w:rsid w:val="00A7748B"/>
    <w:rsid w:val="00A7784E"/>
    <w:rsid w:val="00A8151D"/>
    <w:rsid w:val="00A852C1"/>
    <w:rsid w:val="00A853E6"/>
    <w:rsid w:val="00A87760"/>
    <w:rsid w:val="00A93136"/>
    <w:rsid w:val="00A9427F"/>
    <w:rsid w:val="00AA0181"/>
    <w:rsid w:val="00AA2CBC"/>
    <w:rsid w:val="00AA340C"/>
    <w:rsid w:val="00AB3F52"/>
    <w:rsid w:val="00AC26B9"/>
    <w:rsid w:val="00AC2C87"/>
    <w:rsid w:val="00AC3D59"/>
    <w:rsid w:val="00AC5820"/>
    <w:rsid w:val="00AC748D"/>
    <w:rsid w:val="00AD1CD8"/>
    <w:rsid w:val="00AD2CBF"/>
    <w:rsid w:val="00AE0A90"/>
    <w:rsid w:val="00AF172F"/>
    <w:rsid w:val="00B02A35"/>
    <w:rsid w:val="00B036C9"/>
    <w:rsid w:val="00B10FDC"/>
    <w:rsid w:val="00B136F6"/>
    <w:rsid w:val="00B16D1C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54A3"/>
    <w:rsid w:val="00B475C4"/>
    <w:rsid w:val="00B51FCB"/>
    <w:rsid w:val="00B52BC8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54C"/>
    <w:rsid w:val="00B90E96"/>
    <w:rsid w:val="00B935CD"/>
    <w:rsid w:val="00B968C8"/>
    <w:rsid w:val="00BA2424"/>
    <w:rsid w:val="00BA24CA"/>
    <w:rsid w:val="00BA3EC5"/>
    <w:rsid w:val="00BA51D9"/>
    <w:rsid w:val="00BA7D90"/>
    <w:rsid w:val="00BB1216"/>
    <w:rsid w:val="00BB5DFC"/>
    <w:rsid w:val="00BC3DB9"/>
    <w:rsid w:val="00BC68C4"/>
    <w:rsid w:val="00BD279D"/>
    <w:rsid w:val="00BD4CDC"/>
    <w:rsid w:val="00BD649E"/>
    <w:rsid w:val="00BD6BB8"/>
    <w:rsid w:val="00BE6728"/>
    <w:rsid w:val="00BE7E8D"/>
    <w:rsid w:val="00BF1B54"/>
    <w:rsid w:val="00BF28E1"/>
    <w:rsid w:val="00BF31D5"/>
    <w:rsid w:val="00BF4559"/>
    <w:rsid w:val="00BF584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30403"/>
    <w:rsid w:val="00C309E6"/>
    <w:rsid w:val="00C31799"/>
    <w:rsid w:val="00C33A7F"/>
    <w:rsid w:val="00C371AD"/>
    <w:rsid w:val="00C416A0"/>
    <w:rsid w:val="00C41C9B"/>
    <w:rsid w:val="00C438F7"/>
    <w:rsid w:val="00C45AE6"/>
    <w:rsid w:val="00C46F0F"/>
    <w:rsid w:val="00C51E37"/>
    <w:rsid w:val="00C572D0"/>
    <w:rsid w:val="00C60456"/>
    <w:rsid w:val="00C61603"/>
    <w:rsid w:val="00C65844"/>
    <w:rsid w:val="00C66BA2"/>
    <w:rsid w:val="00C70094"/>
    <w:rsid w:val="00C7056B"/>
    <w:rsid w:val="00C7489A"/>
    <w:rsid w:val="00C7566A"/>
    <w:rsid w:val="00C75FA6"/>
    <w:rsid w:val="00C776B2"/>
    <w:rsid w:val="00C80876"/>
    <w:rsid w:val="00C9030E"/>
    <w:rsid w:val="00C937C1"/>
    <w:rsid w:val="00C93B95"/>
    <w:rsid w:val="00C94CBA"/>
    <w:rsid w:val="00C94DFE"/>
    <w:rsid w:val="00C95985"/>
    <w:rsid w:val="00C979AE"/>
    <w:rsid w:val="00CA26CC"/>
    <w:rsid w:val="00CA30C1"/>
    <w:rsid w:val="00CA593D"/>
    <w:rsid w:val="00CA67AE"/>
    <w:rsid w:val="00CA7922"/>
    <w:rsid w:val="00CB0558"/>
    <w:rsid w:val="00CB3810"/>
    <w:rsid w:val="00CB3BE5"/>
    <w:rsid w:val="00CB3E3D"/>
    <w:rsid w:val="00CB6FE6"/>
    <w:rsid w:val="00CC3097"/>
    <w:rsid w:val="00CC5026"/>
    <w:rsid w:val="00CC5683"/>
    <w:rsid w:val="00CC68D0"/>
    <w:rsid w:val="00CC6BB2"/>
    <w:rsid w:val="00CC6D5D"/>
    <w:rsid w:val="00CC719D"/>
    <w:rsid w:val="00CD291B"/>
    <w:rsid w:val="00CD6676"/>
    <w:rsid w:val="00CD679F"/>
    <w:rsid w:val="00CD6F33"/>
    <w:rsid w:val="00CE0D0A"/>
    <w:rsid w:val="00CE3B53"/>
    <w:rsid w:val="00CE569C"/>
    <w:rsid w:val="00CE6EA9"/>
    <w:rsid w:val="00CE737A"/>
    <w:rsid w:val="00CF560B"/>
    <w:rsid w:val="00CF6845"/>
    <w:rsid w:val="00CF6DAD"/>
    <w:rsid w:val="00CF75D6"/>
    <w:rsid w:val="00D0359E"/>
    <w:rsid w:val="00D03F9A"/>
    <w:rsid w:val="00D04709"/>
    <w:rsid w:val="00D05171"/>
    <w:rsid w:val="00D0545B"/>
    <w:rsid w:val="00D06424"/>
    <w:rsid w:val="00D06D51"/>
    <w:rsid w:val="00D07449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4D4"/>
    <w:rsid w:val="00D51B44"/>
    <w:rsid w:val="00D563FC"/>
    <w:rsid w:val="00D62462"/>
    <w:rsid w:val="00D64DA8"/>
    <w:rsid w:val="00D66520"/>
    <w:rsid w:val="00D668FD"/>
    <w:rsid w:val="00D7029B"/>
    <w:rsid w:val="00D73A44"/>
    <w:rsid w:val="00D74967"/>
    <w:rsid w:val="00D76276"/>
    <w:rsid w:val="00D7649B"/>
    <w:rsid w:val="00D92027"/>
    <w:rsid w:val="00D93380"/>
    <w:rsid w:val="00D94491"/>
    <w:rsid w:val="00D9563B"/>
    <w:rsid w:val="00D96D4C"/>
    <w:rsid w:val="00DA4947"/>
    <w:rsid w:val="00DA573E"/>
    <w:rsid w:val="00DA7D67"/>
    <w:rsid w:val="00DB0EAE"/>
    <w:rsid w:val="00DB4133"/>
    <w:rsid w:val="00DB6F2C"/>
    <w:rsid w:val="00DC0A10"/>
    <w:rsid w:val="00DC0CB3"/>
    <w:rsid w:val="00DC7933"/>
    <w:rsid w:val="00DD02CE"/>
    <w:rsid w:val="00DD0541"/>
    <w:rsid w:val="00DD11FD"/>
    <w:rsid w:val="00DD76E5"/>
    <w:rsid w:val="00DE00B1"/>
    <w:rsid w:val="00DE0DF8"/>
    <w:rsid w:val="00DE192F"/>
    <w:rsid w:val="00DE34CF"/>
    <w:rsid w:val="00DF2606"/>
    <w:rsid w:val="00E00F22"/>
    <w:rsid w:val="00E07DBE"/>
    <w:rsid w:val="00E10ED3"/>
    <w:rsid w:val="00E11B1F"/>
    <w:rsid w:val="00E13F3D"/>
    <w:rsid w:val="00E14D7D"/>
    <w:rsid w:val="00E217BE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3022"/>
    <w:rsid w:val="00E44889"/>
    <w:rsid w:val="00E47131"/>
    <w:rsid w:val="00E519F0"/>
    <w:rsid w:val="00E620E8"/>
    <w:rsid w:val="00E62911"/>
    <w:rsid w:val="00E63CCD"/>
    <w:rsid w:val="00E64539"/>
    <w:rsid w:val="00E70995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6E0A"/>
    <w:rsid w:val="00EB092E"/>
    <w:rsid w:val="00EB09B7"/>
    <w:rsid w:val="00EB2C28"/>
    <w:rsid w:val="00EB4183"/>
    <w:rsid w:val="00EC2735"/>
    <w:rsid w:val="00EC3314"/>
    <w:rsid w:val="00EC5A74"/>
    <w:rsid w:val="00ED2568"/>
    <w:rsid w:val="00ED7AC5"/>
    <w:rsid w:val="00EE4C58"/>
    <w:rsid w:val="00EE60B8"/>
    <w:rsid w:val="00EE738B"/>
    <w:rsid w:val="00EE7D7C"/>
    <w:rsid w:val="00EF0DB8"/>
    <w:rsid w:val="00EF1739"/>
    <w:rsid w:val="00EF484C"/>
    <w:rsid w:val="00EF5A85"/>
    <w:rsid w:val="00EF5B3D"/>
    <w:rsid w:val="00F04FF9"/>
    <w:rsid w:val="00F05488"/>
    <w:rsid w:val="00F06216"/>
    <w:rsid w:val="00F06A73"/>
    <w:rsid w:val="00F10AB5"/>
    <w:rsid w:val="00F12F67"/>
    <w:rsid w:val="00F1304B"/>
    <w:rsid w:val="00F1774A"/>
    <w:rsid w:val="00F25D98"/>
    <w:rsid w:val="00F27BE7"/>
    <w:rsid w:val="00F300FB"/>
    <w:rsid w:val="00F305A9"/>
    <w:rsid w:val="00F30F52"/>
    <w:rsid w:val="00F31650"/>
    <w:rsid w:val="00F33432"/>
    <w:rsid w:val="00F363DD"/>
    <w:rsid w:val="00F415DA"/>
    <w:rsid w:val="00F524D0"/>
    <w:rsid w:val="00F52602"/>
    <w:rsid w:val="00F539AE"/>
    <w:rsid w:val="00F53D40"/>
    <w:rsid w:val="00F54479"/>
    <w:rsid w:val="00F60074"/>
    <w:rsid w:val="00F765D1"/>
    <w:rsid w:val="00F77B45"/>
    <w:rsid w:val="00F80452"/>
    <w:rsid w:val="00F82102"/>
    <w:rsid w:val="00F829B4"/>
    <w:rsid w:val="00F91785"/>
    <w:rsid w:val="00F97BF1"/>
    <w:rsid w:val="00FA5849"/>
    <w:rsid w:val="00FA5FD1"/>
    <w:rsid w:val="00FA72B4"/>
    <w:rsid w:val="00FB08EA"/>
    <w:rsid w:val="00FB4196"/>
    <w:rsid w:val="00FB4F2D"/>
    <w:rsid w:val="00FB6386"/>
    <w:rsid w:val="00FC31B1"/>
    <w:rsid w:val="00FC5E35"/>
    <w:rsid w:val="00FC6935"/>
    <w:rsid w:val="00FC69D2"/>
    <w:rsid w:val="00FD09AA"/>
    <w:rsid w:val="00FD2145"/>
    <w:rsid w:val="00FD34EE"/>
    <w:rsid w:val="00FE0428"/>
    <w:rsid w:val="00FE1377"/>
    <w:rsid w:val="00FE2D0E"/>
    <w:rsid w:val="00FE4C99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C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A018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H4VU7HTV54JD-1231737843-1617</_dlc_DocId>
    <IconOverlay xmlns="http://schemas.microsoft.com/sharepoint/v4" xsi:nil="true"/>
    <_dlc_DocIdUrl xmlns="05fef6b6-48ff-4793-a586-dff4857ec2fd">
      <Url>https://sharepoint.rsint.net/teams/MRT_Dev/_layouts/15/DocIdRedir.aspx?ID=H4VU7HTV54JD-1231737843-1617</Url>
      <Description>H4VU7HTV54JD-1231737843-1617</Description>
    </_dlc_DocIdUrl>
  </documentManagement>
</p:properties>
</file>

<file path=customXml/itemProps1.xml><?xml version="1.0" encoding="utf-8"?>
<ds:datastoreItem xmlns:ds="http://schemas.openxmlformats.org/officeDocument/2006/customXml" ds:itemID="{8C39EA1A-B047-4ECE-A252-CBF439818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B4C46-2E29-469B-969E-A94AD0981F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A805C-71D0-427F-8E76-35A90365D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524AED-FC43-4533-A46C-B37BDEA471CF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514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2025-07-21T10:50:00Z</dcterms:created>
  <dcterms:modified xsi:type="dcterms:W3CDTF">2025-07-21T12:04:00Z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73ac80e5-8e2d-4202-8e39-c865563925d5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2025-07-21T11:55:22Z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3ea7b821-c684-422b-ac18-5b8d42599f0d</vt:lpwstr>
  </property>
  <property fmtid="{D5CDD505-2E9C-101B-9397-08002B2CF9AE}" pid="29" name="MSIP_Label_9764cdcd-3664-4d05-9615-7cbf65a4f0a8_ContentBits">
    <vt:lpwstr>0</vt:lpwstr>
  </property>
</Properties>
</file>