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6D4FBE9A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F36FE" w:rsidRPr="005F36FE">
          <w:rPr>
            <w:b/>
            <w:bCs/>
            <w:i/>
            <w:noProof/>
            <w:sz w:val="28"/>
          </w:rPr>
          <w:t>R5s25</w:t>
        </w:r>
        <w:r w:rsidR="001D1E67">
          <w:rPr>
            <w:b/>
            <w:bCs/>
            <w:i/>
            <w:noProof/>
            <w:sz w:val="28"/>
          </w:rPr>
          <w:t>0</w:t>
        </w:r>
        <w:r w:rsidR="003F4274">
          <w:rPr>
            <w:b/>
            <w:bCs/>
            <w:i/>
            <w:noProof/>
            <w:sz w:val="28"/>
          </w:rPr>
          <w:t>290</w:t>
        </w:r>
        <w:r w:rsidR="005F36FE" w:rsidRPr="005F36FE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A4B91" w:rsidR="001E41F3" w:rsidRPr="003F4274" w:rsidRDefault="003F427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F4274">
              <w:rPr>
                <w:b/>
                <w:bCs/>
                <w:noProof/>
                <w:sz w:val="24"/>
                <w:szCs w:val="24"/>
              </w:rPr>
              <w:t>4920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E9806" w:rsidR="001E41F3" w:rsidRDefault="003F4274">
            <w:pPr>
              <w:pStyle w:val="CRCoverPage"/>
              <w:spacing w:after="0"/>
              <w:ind w:left="100"/>
              <w:rPr>
                <w:noProof/>
              </w:rPr>
            </w:pPr>
            <w:r w:rsidRPr="003F4274">
              <w:rPr>
                <w:rFonts w:cs="Arial"/>
              </w:rPr>
              <w:t>Correction to LTE DRX testcase 7.1.6.2 for CAT-M1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2F8BF8" w14:textId="003637A3" w:rsidR="001A3D19" w:rsidRPr="001A3D19" w:rsidRDefault="001A3D19" w:rsidP="001A3D19">
            <w:pPr>
              <w:spacing w:after="0"/>
              <w:rPr>
                <w:rFonts w:ascii="Arial" w:hAnsi="Arial" w:cs="Arial"/>
                <w:lang w:val="en-IN" w:eastAsia="en-IN"/>
              </w:rPr>
            </w:pPr>
            <w:r w:rsidRPr="001A3D19">
              <w:rPr>
                <w:rFonts w:ascii="Arial" w:hAnsi="Arial" w:cs="Arial"/>
              </w:rPr>
              <w:t>TEI8_Test</w:t>
            </w:r>
            <w:r w:rsidR="007D5690">
              <w:rPr>
                <w:rFonts w:ascii="Arial" w:hAnsi="Arial" w:cs="Arial"/>
              </w:rPr>
              <w:t xml:space="preserve">, </w:t>
            </w:r>
            <w:r w:rsidR="007D5690" w:rsidRPr="007D5690">
              <w:rPr>
                <w:rFonts w:ascii="Arial" w:hAnsi="Arial" w:cs="Arial"/>
              </w:rPr>
              <w:t>LTE_MTCe2_L1-UEConTest</w:t>
            </w:r>
          </w:p>
          <w:p w14:paraId="115414A3" w14:textId="59CC913F" w:rsidR="001A3D19" w:rsidRDefault="001A3D19" w:rsidP="001A3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754C3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</w:t>
            </w:r>
            <w:r w:rsidR="001A3D1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4B638" w:rsidR="001E41F3" w:rsidRPr="005B78F5" w:rsidRDefault="007A1E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727F1" w:rsidR="003824F3" w:rsidRDefault="00BB0F61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definition of drx-Config from the </w:t>
            </w:r>
            <w:r w:rsidRPr="00444543">
              <w:rPr>
                <w:noProof/>
              </w:rPr>
              <w:t>TS 36.331</w:t>
            </w:r>
            <w:r>
              <w:rPr>
                <w:noProof/>
              </w:rPr>
              <w:t>, E-UTRAN should configure drx-Config-r13 I</w:t>
            </w:r>
            <w:r w:rsidRPr="001C1744">
              <w:rPr>
                <w:noProof/>
              </w:rPr>
              <w:t>E</w:t>
            </w:r>
            <w:r>
              <w:rPr>
                <w:noProof/>
              </w:rPr>
              <w:t xml:space="preserve"> if the UE supports 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69338" w:rsidR="00C473D8" w:rsidRDefault="00BB0F61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proposed to </w:t>
            </w:r>
            <w:r>
              <w:rPr>
                <w:noProof/>
              </w:rPr>
              <w:t>configure drx-Config-r13 IE if the UE supports 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E287A" w:rsidR="001E41F3" w:rsidRDefault="001D1E67" w:rsidP="00FC4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FCDE" w:rsidR="00D32D6C" w:rsidRDefault="00CF4528" w:rsidP="00F33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7.1.6.1a and 7.1.6.2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D46AE" w:rsidR="001E41F3" w:rsidRDefault="00166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D58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EE15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F4274">
              <w:rPr>
                <w:noProof/>
              </w:rPr>
              <w:t>TS</w:t>
            </w:r>
            <w:r w:rsidR="00166741">
              <w:rPr>
                <w:noProof/>
              </w:rPr>
              <w:t>36.523-1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8AFC5B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010113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_Toc185183400 \h </w:instrText>
      </w:r>
      <w:r>
        <w:fldChar w:fldCharType="separate"/>
      </w:r>
      <w:r>
        <w:t>2</w:t>
      </w:r>
      <w:r>
        <w:fldChar w:fldCharType="end"/>
      </w:r>
    </w:p>
    <w:p w14:paraId="7D001C27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0844EFFE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57B7A56F" w14:textId="77777777" w:rsidR="001D1E67" w:rsidRDefault="001D1E67" w:rsidP="001D1E67">
      <w:pPr>
        <w:pStyle w:val="TOC2"/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22DA5D96" w14:textId="77F14E9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r>
        <w:tab/>
      </w:r>
      <w:r w:rsidR="00D364A3">
        <w:t>4</w:t>
      </w:r>
    </w:p>
    <w:p w14:paraId="7F0E16AA" w14:textId="2EFE619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3</w:t>
      </w:r>
      <w:r>
        <w:tab/>
      </w:r>
      <w:r w:rsidR="00BB0F61">
        <w:t>4</w:t>
      </w:r>
    </w:p>
    <w:p w14:paraId="14F46687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3B527C13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bookmarkStart w:id="4" w:name="_Toc122434488"/>
      <w:bookmarkStart w:id="5" w:name="_Toc295288959"/>
      <w:bookmarkStart w:id="6" w:name="_Toc185183402"/>
      <w:bookmarkStart w:id="7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6591AFE" w14:textId="777777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Pr="005B78F5">
        <w:rPr>
          <w:rFonts w:ascii="Arial" w:hAnsi="Arial" w:cs="Arial"/>
          <w:sz w:val="24"/>
          <w:lang w:eastAsia="ja-JP"/>
        </w:rPr>
        <w:t>Kalahasti, Narendra</w:t>
      </w:r>
      <w:r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6DD74E2" w:rsidR="0088494B" w:rsidRPr="003C4E4F" w:rsidRDefault="001C1744" w:rsidP="009F0907">
            <w:pPr>
              <w:spacing w:after="0"/>
              <w:rPr>
                <w:rFonts w:ascii="Arial" w:hAnsi="Arial" w:cs="Arial"/>
              </w:rPr>
            </w:pPr>
            <w:r w:rsidRPr="001C1744">
              <w:rPr>
                <w:rFonts w:ascii="Arial" w:hAnsi="Arial" w:cs="Arial"/>
              </w:rPr>
              <w:t>f_TC_7_1_6_2_EUTRA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7BD" w14:textId="77777777" w:rsidR="0088494B" w:rsidRDefault="00444543" w:rsidP="009F0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definition of drx-Config from the </w:t>
            </w:r>
            <w:r w:rsidRPr="00444543">
              <w:rPr>
                <w:noProof/>
              </w:rPr>
              <w:t>TS 36.331</w:t>
            </w:r>
            <w:r>
              <w:rPr>
                <w:noProof/>
              </w:rPr>
              <w:t>, E-UTRAN should configure drx-Config-r13 I</w:t>
            </w:r>
            <w:r w:rsidR="00C06580" w:rsidRPr="001C1744">
              <w:rPr>
                <w:noProof/>
              </w:rPr>
              <w:t>E</w:t>
            </w:r>
            <w:r>
              <w:rPr>
                <w:noProof/>
              </w:rPr>
              <w:t xml:space="preserve"> if the UE supports CE. </w:t>
            </w:r>
          </w:p>
          <w:p w14:paraId="28F39680" w14:textId="77777777" w:rsidR="00B915EF" w:rsidRDefault="00B915EF" w:rsidP="009F0907">
            <w:pPr>
              <w:pStyle w:val="CRCoverPage"/>
              <w:spacing w:after="0"/>
              <w:rPr>
                <w:noProof/>
              </w:rPr>
            </w:pPr>
          </w:p>
          <w:p w14:paraId="4B12685C" w14:textId="1163675B" w:rsidR="00B915EF" w:rsidRPr="00AC794D" w:rsidRDefault="00B915EF" w:rsidP="009F0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proseCR would be raised during the RAN5#108 meeting</w:t>
            </w:r>
          </w:p>
        </w:tc>
      </w:tr>
      <w:tr w:rsidR="0088494B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41E2275C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</w:t>
            </w:r>
            <w:r w:rsidR="00444543">
              <w:rPr>
                <w:noProof/>
              </w:rPr>
              <w:t>configure drx-Config-r13 IE if the UE supports CE.</w:t>
            </w:r>
          </w:p>
        </w:tc>
      </w:tr>
      <w:tr w:rsidR="0088494B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453C00C4" w:rsidR="0088494B" w:rsidRPr="003C4E4F" w:rsidRDefault="000D58B4" w:rsidP="009F09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MAC_716</w:t>
            </w:r>
            <w:r w:rsidR="0088494B" w:rsidRPr="0088494B">
              <w:rPr>
                <w:rFonts w:ascii="Arial" w:hAnsi="Arial" w:cs="Arial"/>
              </w:rPr>
              <w:t>.ttcn</w:t>
            </w:r>
          </w:p>
        </w:tc>
      </w:tr>
      <w:tr w:rsidR="0088494B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88494B" w:rsidRPr="003C4E4F" w:rsidRDefault="0088494B" w:rsidP="009F090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064" w14:textId="77777777" w:rsidR="001365F3" w:rsidRPr="001365F3" w:rsidRDefault="001365F3" w:rsidP="001365F3">
            <w:pPr>
              <w:rPr>
                <w:rFonts w:ascii="Arial" w:hAnsi="Arial" w:cs="Arial"/>
              </w:rPr>
            </w:pPr>
            <w:r w:rsidRPr="001365F3">
              <w:rPr>
                <w:rFonts w:ascii="Arial" w:hAnsi="Arial" w:cs="Arial"/>
              </w:rPr>
              <w:t>function f_TC_7_1_6_2_EUTRA ( ) runs on EUTRA_PTC</w:t>
            </w:r>
          </w:p>
          <w:p w14:paraId="24DBAB3D" w14:textId="4C977A3D" w:rsidR="00995580" w:rsidRDefault="001365F3" w:rsidP="001365F3">
            <w:pPr>
              <w:rPr>
                <w:rFonts w:ascii="Arial" w:hAnsi="Arial" w:cs="Arial"/>
              </w:rPr>
            </w:pPr>
            <w:r w:rsidRPr="001365F3">
              <w:rPr>
                <w:rFonts w:ascii="Arial" w:hAnsi="Arial" w:cs="Arial"/>
              </w:rPr>
              <w:t xml:space="preserve">  { </w:t>
            </w:r>
          </w:p>
          <w:p w14:paraId="03D719DA" w14:textId="5C402BC2" w:rsidR="0088494B" w:rsidRDefault="0088494B" w:rsidP="001365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4D4425DC" w14:textId="4A6D3E31" w:rsidR="001D1E67" w:rsidRDefault="001D1E67" w:rsidP="001365F3">
            <w:pPr>
              <w:rPr>
                <w:rFonts w:ascii="Arial" w:hAnsi="Arial" w:cs="Arial"/>
              </w:rPr>
            </w:pPr>
            <w:r w:rsidRPr="009D4055">
              <w:rPr>
                <w:rFonts w:ascii="Arial" w:hAnsi="Arial" w:cs="Arial"/>
              </w:rPr>
              <w:t>// Reconfigure RRC Connection: Step 0A and 0B</w:t>
            </w:r>
          </w:p>
          <w:p w14:paraId="13D3D04C" w14:textId="338DDC56" w:rsidR="00475B9B" w:rsidRPr="00475B9B" w:rsidRDefault="00475B9B" w:rsidP="00475B9B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>f_RRC_ConnectionReconfiguration_MAC_MainConfig_PhysicalConfig (eutra_Cell1, cs_MAC_MainConfig_Explicit_RBC_DrxL(tsc_DrxStartOffset); //@sic R5s110698 sic@</w:t>
            </w:r>
          </w:p>
          <w:p w14:paraId="29575446" w14:textId="5A412659" w:rsidR="0088494B" w:rsidRPr="0088494B" w:rsidRDefault="00475B9B" w:rsidP="001D1E67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ab/>
              <w:t xml:space="preserve">f_Delay(0.66); </w:t>
            </w:r>
          </w:p>
          <w:p w14:paraId="1648BC54" w14:textId="12E9D314" w:rsidR="0088494B" w:rsidRPr="0088494B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="00475B9B"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0734DB4" w14:textId="7F6D8D25" w:rsidR="0088494B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AA6" w14:textId="77777777" w:rsidR="00995580" w:rsidRPr="00995580" w:rsidRDefault="00995580" w:rsidP="00995580">
            <w:pPr>
              <w:rPr>
                <w:rFonts w:ascii="Arial" w:hAnsi="Arial" w:cs="Arial"/>
              </w:rPr>
            </w:pPr>
            <w:r w:rsidRPr="00995580">
              <w:rPr>
                <w:rFonts w:ascii="Arial" w:hAnsi="Arial" w:cs="Arial"/>
              </w:rPr>
              <w:t>function f_TC_7_1_6_2_EUTRA ( ) runs on EUTRA_PTC</w:t>
            </w:r>
          </w:p>
          <w:p w14:paraId="197DF244" w14:textId="63D1543E" w:rsidR="0088494B" w:rsidRDefault="00995580" w:rsidP="001D1E67">
            <w:pPr>
              <w:rPr>
                <w:rFonts w:ascii="Arial" w:hAnsi="Arial" w:cs="Arial"/>
              </w:rPr>
            </w:pPr>
            <w:r w:rsidRPr="00995580">
              <w:rPr>
                <w:rFonts w:ascii="Arial" w:hAnsi="Arial" w:cs="Arial"/>
              </w:rPr>
              <w:t xml:space="preserve">  { </w:t>
            </w:r>
          </w:p>
          <w:p w14:paraId="0FC3DB72" w14:textId="4053CF0A" w:rsidR="0088494B" w:rsidRDefault="0088494B" w:rsidP="00884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18CA60E0" w14:textId="77777777" w:rsidR="009D4055" w:rsidRPr="009D4055" w:rsidRDefault="0088494B" w:rsidP="009D4055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ab/>
            </w:r>
            <w:r w:rsidR="009D4055" w:rsidRPr="009D4055">
              <w:rPr>
                <w:rFonts w:ascii="Arial" w:hAnsi="Arial" w:cs="Arial"/>
              </w:rPr>
              <w:t>// Reconfigure RRC Connection: Step 0A and 0B</w:t>
            </w:r>
          </w:p>
          <w:p w14:paraId="26F325E7" w14:textId="77777777" w:rsidR="009D4055" w:rsidRPr="009D4055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</w:rPr>
              <w:tab/>
            </w:r>
            <w:r w:rsidRPr="009D4055">
              <w:rPr>
                <w:rFonts w:ascii="Arial" w:hAnsi="Arial" w:cs="Arial"/>
                <w:highlight w:val="yellow"/>
              </w:rPr>
              <w:t>if(pc_ue_CategoryDL_M1){</w:t>
            </w:r>
          </w:p>
          <w:p w14:paraId="5901CF0E" w14:textId="6F36DD6B" w:rsidR="009D4055" w:rsidRPr="009D4055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  <w:highlight w:val="yellow"/>
              </w:rPr>
              <w:lastRenderedPageBreak/>
              <w:t xml:space="preserve">    f_RRC_ConnectionReconfiguration_MAC_MainConfig_PhysicalConfig (eutra_Cell1, cs_MAC_MainConfig_Explicit_RBC_DrxL(tsc_DrxStartOffset, cs_DRX_Config_r13_716X)); //@sic R5s110698 sic@</w:t>
            </w:r>
          </w:p>
          <w:p w14:paraId="35713882" w14:textId="1A705C12" w:rsidR="009D4055" w:rsidRPr="009D4055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  <w:highlight w:val="yellow"/>
              </w:rPr>
              <w:tab/>
            </w:r>
            <w:r w:rsidR="00444543">
              <w:rPr>
                <w:rFonts w:ascii="Arial" w:hAnsi="Arial" w:cs="Arial"/>
                <w:highlight w:val="yellow"/>
              </w:rPr>
              <w:t xml:space="preserve">} </w:t>
            </w:r>
            <w:r w:rsidRPr="009D4055">
              <w:rPr>
                <w:rFonts w:ascii="Arial" w:hAnsi="Arial" w:cs="Arial"/>
                <w:highlight w:val="yellow"/>
              </w:rPr>
              <w:t>else</w:t>
            </w:r>
            <w:r w:rsidR="00444543">
              <w:rPr>
                <w:rFonts w:ascii="Arial" w:hAnsi="Arial" w:cs="Arial"/>
                <w:highlight w:val="yellow"/>
              </w:rPr>
              <w:t xml:space="preserve"> </w:t>
            </w:r>
            <w:r w:rsidRPr="009D4055">
              <w:rPr>
                <w:rFonts w:ascii="Arial" w:hAnsi="Arial" w:cs="Arial"/>
                <w:highlight w:val="yellow"/>
              </w:rPr>
              <w:t>{</w:t>
            </w:r>
          </w:p>
          <w:p w14:paraId="4FFED5FF" w14:textId="13E7D561" w:rsidR="00444543" w:rsidRDefault="009D4055" w:rsidP="009D4055">
            <w:pPr>
              <w:rPr>
                <w:rFonts w:ascii="Arial" w:hAnsi="Arial" w:cs="Arial"/>
                <w:highlight w:val="yellow"/>
              </w:rPr>
            </w:pPr>
            <w:r w:rsidRPr="009D4055">
              <w:rPr>
                <w:rFonts w:ascii="Arial" w:hAnsi="Arial" w:cs="Arial"/>
                <w:highlight w:val="yellow"/>
              </w:rPr>
              <w:tab/>
            </w:r>
            <w:r w:rsidR="00444543">
              <w:rPr>
                <w:rFonts w:ascii="Arial" w:hAnsi="Arial" w:cs="Arial"/>
                <w:highlight w:val="yellow"/>
              </w:rPr>
              <w:t xml:space="preserve"> </w:t>
            </w:r>
            <w:r w:rsidR="00444543" w:rsidRPr="00444543">
              <w:rPr>
                <w:rFonts w:ascii="Arial" w:hAnsi="Arial" w:cs="Arial"/>
              </w:rPr>
              <w:t xml:space="preserve"> </w:t>
            </w:r>
            <w:r w:rsidRPr="00444543">
              <w:rPr>
                <w:rFonts w:ascii="Arial" w:hAnsi="Arial" w:cs="Arial"/>
              </w:rPr>
              <w:t>f_RRC_ConnectionReconfiguration_MAC_MainConfig_PhysicalConfig (eutra_Cell1, cs_MAC_MainConfig_Explicit_RBC_DrxL(tsc_DrxStartOffset); //@sic R5s110698 sic@</w:t>
            </w:r>
          </w:p>
          <w:p w14:paraId="5391A6B2" w14:textId="4C68151D" w:rsidR="009D4055" w:rsidRPr="009D4055" w:rsidRDefault="009D4055" w:rsidP="009D4055">
            <w:pPr>
              <w:rPr>
                <w:rFonts w:ascii="Arial" w:hAnsi="Arial" w:cs="Arial"/>
              </w:rPr>
            </w:pPr>
            <w:r w:rsidRPr="009D4055">
              <w:rPr>
                <w:rFonts w:ascii="Arial" w:hAnsi="Arial" w:cs="Arial"/>
                <w:highlight w:val="yellow"/>
              </w:rPr>
              <w:t>}</w:t>
            </w:r>
          </w:p>
          <w:p w14:paraId="48543E4C" w14:textId="106918B3" w:rsidR="009D4055" w:rsidRDefault="009D4055" w:rsidP="001D1E67">
            <w:pPr>
              <w:rPr>
                <w:rFonts w:ascii="Arial" w:hAnsi="Arial" w:cs="Arial"/>
              </w:rPr>
            </w:pPr>
            <w:r w:rsidRPr="009D4055">
              <w:rPr>
                <w:rFonts w:ascii="Arial" w:hAnsi="Arial" w:cs="Arial"/>
              </w:rPr>
              <w:tab/>
              <w:t xml:space="preserve">f_Delay(0.66); </w:t>
            </w:r>
          </w:p>
          <w:p w14:paraId="09190C92" w14:textId="2F53692E" w:rsidR="0088494B" w:rsidRPr="0088494B" w:rsidRDefault="0088494B" w:rsidP="009D4055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="009D4055"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58792A3E" w14:textId="0B439F92" w:rsidR="00BA777D" w:rsidRPr="003C4E4F" w:rsidRDefault="0088494B" w:rsidP="0088494B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3C4D61EE" w14:textId="265BAA36" w:rsidR="00BA777D" w:rsidRPr="003C4E4F" w:rsidRDefault="00BA777D" w:rsidP="00BA777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02956867"/>
      <w:r>
        <w:rPr>
          <w:rFonts w:cs="Arial"/>
          <w:b/>
          <w:lang w:val="pt-BR"/>
        </w:rPr>
        <w:lastRenderedPageBreak/>
        <w:t>C</w:t>
      </w:r>
      <w:r w:rsidRPr="003C4E4F">
        <w:rPr>
          <w:rFonts w:cs="Arial"/>
          <w:b/>
          <w:lang w:val="pt-BR"/>
        </w:rPr>
        <w:t xml:space="preserve">hange </w:t>
      </w:r>
      <w:r>
        <w:rPr>
          <w:rFonts w:cs="Arial"/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A777D" w:rsidRPr="003C4E4F" w14:paraId="0C4A9D5E" w14:textId="77777777" w:rsidTr="00C8128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C2A5" w14:textId="74132962" w:rsidR="00BA777D" w:rsidRPr="003C4E4F" w:rsidRDefault="00B0639C" w:rsidP="000371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A777D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652" w14:textId="632092FC" w:rsidR="00BA777D" w:rsidRPr="003C4E4F" w:rsidRDefault="00240DDD" w:rsidP="00037120">
            <w:pPr>
              <w:spacing w:after="0"/>
              <w:rPr>
                <w:rFonts w:ascii="Arial" w:hAnsi="Arial" w:cs="Arial"/>
              </w:rPr>
            </w:pPr>
            <w:r w:rsidRPr="00240DDD">
              <w:rPr>
                <w:rFonts w:ascii="Arial" w:hAnsi="Arial" w:cs="Arial"/>
              </w:rPr>
              <w:t>cs_DRX_Config_r13_716</w:t>
            </w:r>
            <w:r w:rsidR="00B0639C">
              <w:rPr>
                <w:rFonts w:ascii="Arial" w:hAnsi="Arial" w:cs="Arial"/>
              </w:rPr>
              <w:t>X</w:t>
            </w:r>
          </w:p>
        </w:tc>
      </w:tr>
      <w:tr w:rsidR="00BA777D" w:rsidRPr="003C4E4F" w14:paraId="6254299B" w14:textId="77777777" w:rsidTr="00C8128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DC1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E34" w14:textId="19CF00F7" w:rsidR="00BA777D" w:rsidRPr="00AC794D" w:rsidRDefault="00D364A3" w:rsidP="000371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N</w:t>
            </w:r>
            <w:r w:rsidR="00B0639C">
              <w:rPr>
                <w:rFonts w:cs="Arial"/>
              </w:rPr>
              <w:t>ew template similar to</w:t>
            </w:r>
            <w:r w:rsidR="00B0639C" w:rsidRPr="00C8128B">
              <w:rPr>
                <w:rFonts w:cs="Arial"/>
              </w:rPr>
              <w:t xml:space="preserve"> cs_DRX_Config_r13_716</w:t>
            </w:r>
            <w:r w:rsidR="00B0639C">
              <w:rPr>
                <w:rFonts w:cs="Arial"/>
              </w:rPr>
              <w:t>1a</w:t>
            </w:r>
            <w:r>
              <w:rPr>
                <w:rFonts w:cs="Arial"/>
              </w:rPr>
              <w:t xml:space="preserve"> is required to configure drx-Config-r13 IE.</w:t>
            </w:r>
          </w:p>
        </w:tc>
      </w:tr>
      <w:tr w:rsidR="00BA777D" w:rsidRPr="003C4E4F" w14:paraId="4DDC7636" w14:textId="77777777" w:rsidTr="00C812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FB8B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F457" w14:textId="6E50C1E7" w:rsidR="00B0639C" w:rsidRPr="001354DE" w:rsidRDefault="00B0639C" w:rsidP="00037120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duplicate the template </w:t>
            </w:r>
            <w:r w:rsidRPr="00C8128B">
              <w:rPr>
                <w:rFonts w:cs="Arial"/>
              </w:rPr>
              <w:t>cs_DRX_Config_r13_716</w:t>
            </w:r>
            <w:r>
              <w:rPr>
                <w:rFonts w:cs="Arial"/>
              </w:rPr>
              <w:t xml:space="preserve">1a from </w:t>
            </w:r>
            <w:r w:rsidRPr="00B0639C">
              <w:rPr>
                <w:rFonts w:cs="Arial"/>
              </w:rPr>
              <w:t>MAC_eMTC_eDRX.ttcn</w:t>
            </w:r>
            <w:r>
              <w:rPr>
                <w:rFonts w:cs="Arial"/>
              </w:rPr>
              <w:t xml:space="preserve"> with a new name </w:t>
            </w:r>
            <w:r w:rsidRPr="00C8128B">
              <w:rPr>
                <w:rFonts w:cs="Arial"/>
              </w:rPr>
              <w:t>cs_DRX_Config_r13_716</w:t>
            </w:r>
            <w:r>
              <w:rPr>
                <w:rFonts w:cs="Arial"/>
              </w:rPr>
              <w:t xml:space="preserve">X under </w:t>
            </w:r>
            <w:r w:rsidRPr="00B0639C">
              <w:rPr>
                <w:rFonts w:cs="Arial"/>
              </w:rPr>
              <w:t>EUTRA_L2_CommonTemplates.ttcn</w:t>
            </w:r>
            <w:r>
              <w:rPr>
                <w:rFonts w:cs="Arial"/>
              </w:rPr>
              <w:t xml:space="preserve"> so that it is common</w:t>
            </w:r>
            <w:r w:rsidR="00D364A3">
              <w:rPr>
                <w:rFonts w:cs="Arial"/>
              </w:rPr>
              <w:t>ly used</w:t>
            </w:r>
            <w:r>
              <w:rPr>
                <w:rFonts w:cs="Arial"/>
              </w:rPr>
              <w:t xml:space="preserve"> for both 7.1.6.1a &amp; 7.1.6.2 testcases.</w:t>
            </w:r>
          </w:p>
        </w:tc>
      </w:tr>
      <w:tr w:rsidR="00BA777D" w:rsidRPr="003C4E4F" w14:paraId="29B2E231" w14:textId="77777777" w:rsidTr="00C812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CFD5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EC87" w14:textId="2881561A" w:rsidR="00BA777D" w:rsidRPr="003C4E4F" w:rsidRDefault="00B0639C" w:rsidP="00037120">
            <w:pPr>
              <w:spacing w:after="0"/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>EUTRA_L2_CommonTemplates.ttcn</w:t>
            </w:r>
          </w:p>
        </w:tc>
      </w:tr>
      <w:tr w:rsidR="00BA777D" w:rsidRPr="003C4E4F" w14:paraId="728B12A2" w14:textId="77777777" w:rsidTr="00C812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20C" w14:textId="77777777" w:rsidR="00BA777D" w:rsidRPr="003C4E4F" w:rsidRDefault="00BA777D" w:rsidP="000371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4CD" w14:textId="77777777" w:rsidR="00BA777D" w:rsidRPr="003C4E4F" w:rsidRDefault="00BA777D" w:rsidP="0003712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C56BBD9" w14:textId="77777777" w:rsidR="00BA777D" w:rsidRPr="003C4E4F" w:rsidRDefault="00BA777D" w:rsidP="00BA777D">
      <w:pPr>
        <w:rPr>
          <w:rFonts w:ascii="Arial" w:hAnsi="Arial" w:cs="Arial"/>
        </w:rPr>
      </w:pPr>
    </w:p>
    <w:p w14:paraId="114E17CC" w14:textId="324B483E" w:rsidR="00BA777D" w:rsidRPr="003C4E4F" w:rsidRDefault="00B0639C" w:rsidP="00BA777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A777D" w:rsidRPr="003C4E4F" w14:paraId="13E25F2B" w14:textId="77777777" w:rsidTr="0055393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038" w14:textId="4F141DE5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>template (value) DRX_Config_r13_Type cs_DRX_Config_r13_716</w:t>
            </w:r>
            <w:r w:rsidR="009C2957" w:rsidRPr="00B0639C">
              <w:rPr>
                <w:rFonts w:ascii="Arial" w:hAnsi="Arial" w:cs="Arial"/>
              </w:rPr>
              <w:t>X</w:t>
            </w:r>
            <w:r w:rsidRPr="00B0639C">
              <w:rPr>
                <w:rFonts w:ascii="Arial" w:hAnsi="Arial" w:cs="Arial"/>
              </w:rPr>
              <w:t>:=</w:t>
            </w:r>
          </w:p>
          <w:p w14:paraId="2D5E2FDE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{ /* @status    APPROVED (LTE_A_PRO) */</w:t>
            </w:r>
          </w:p>
          <w:p w14:paraId="115F243A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setup := {</w:t>
            </w:r>
          </w:p>
          <w:p w14:paraId="09FD90FA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  onDurationTimer_v1310           := psf300,</w:t>
            </w:r>
          </w:p>
          <w:p w14:paraId="5FAF7A5F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  drx_RetransmissionTimer_v1310   := psf40,</w:t>
            </w:r>
          </w:p>
          <w:p w14:paraId="69F66726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  drx_ULRetransmissionTimer_r13   := psf320</w:t>
            </w:r>
          </w:p>
          <w:p w14:paraId="2CE01870" w14:textId="77777777" w:rsidR="00553937" w:rsidRPr="00B0639C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  }</w:t>
            </w:r>
          </w:p>
          <w:p w14:paraId="3F35F41A" w14:textId="439C192B" w:rsidR="00BA777D" w:rsidRPr="003C4E4F" w:rsidRDefault="00553937" w:rsidP="00553937">
            <w:pPr>
              <w:rPr>
                <w:rFonts w:ascii="Arial" w:hAnsi="Arial" w:cs="Arial"/>
              </w:rPr>
            </w:pPr>
            <w:r w:rsidRPr="00B0639C">
              <w:rPr>
                <w:rFonts w:ascii="Arial" w:hAnsi="Arial" w:cs="Arial"/>
              </w:rPr>
              <w:t xml:space="preserve">  };</w:t>
            </w:r>
          </w:p>
        </w:tc>
      </w:tr>
      <w:bookmarkEnd w:id="11"/>
      <w:bookmarkEnd w:id="12"/>
      <w:bookmarkEnd w:id="13"/>
      <w:bookmarkEnd w:id="14"/>
    </w:tbl>
    <w:p w14:paraId="6EEA34C3" w14:textId="77777777" w:rsidR="007F689C" w:rsidRDefault="007F689C" w:rsidP="007F689C">
      <w:pPr>
        <w:rPr>
          <w:noProof/>
        </w:rPr>
      </w:pPr>
    </w:p>
    <w:p w14:paraId="28924F28" w14:textId="29C1CE9C" w:rsidR="009C2957" w:rsidRPr="003C4E4F" w:rsidRDefault="009C2957" w:rsidP="009C295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48549B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C2957" w:rsidRPr="003C4E4F" w14:paraId="02F83BBF" w14:textId="77777777" w:rsidTr="004100A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8455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958" w14:textId="04382B53" w:rsidR="009C2957" w:rsidRPr="003C4E4F" w:rsidRDefault="009C2957" w:rsidP="00455173">
            <w:pPr>
              <w:spacing w:after="0"/>
              <w:rPr>
                <w:rFonts w:ascii="Arial" w:hAnsi="Arial" w:cs="Arial"/>
              </w:rPr>
            </w:pPr>
            <w:r w:rsidRPr="001C1744">
              <w:rPr>
                <w:rFonts w:ascii="Arial" w:hAnsi="Arial" w:cs="Arial"/>
              </w:rPr>
              <w:t>f_TC_7_1_6_</w:t>
            </w:r>
            <w:r w:rsidR="0048549B">
              <w:rPr>
                <w:rFonts w:ascii="Arial" w:hAnsi="Arial" w:cs="Arial"/>
              </w:rPr>
              <w:t>1</w:t>
            </w:r>
            <w:r w:rsidR="00724F6D">
              <w:rPr>
                <w:rFonts w:ascii="Arial" w:hAnsi="Arial" w:cs="Arial"/>
              </w:rPr>
              <w:t>a</w:t>
            </w:r>
            <w:r w:rsidRPr="001C1744">
              <w:rPr>
                <w:rFonts w:ascii="Arial" w:hAnsi="Arial" w:cs="Arial"/>
              </w:rPr>
              <w:t>_EUTRA</w:t>
            </w:r>
          </w:p>
        </w:tc>
      </w:tr>
      <w:tr w:rsidR="009C2957" w:rsidRPr="003C4E4F" w14:paraId="403345BE" w14:textId="77777777" w:rsidTr="004100A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B966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B93" w14:textId="64A78F4A" w:rsidR="00D364A3" w:rsidRPr="00D364A3" w:rsidRDefault="00724F6D" w:rsidP="0045517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Due to change 2</w:t>
            </w:r>
            <w:r w:rsidR="00D364A3">
              <w:rPr>
                <w:noProof/>
              </w:rPr>
              <w:t xml:space="preserve"> </w:t>
            </w:r>
            <w:r w:rsidR="00D364A3">
              <w:rPr>
                <w:rFonts w:cs="Arial"/>
              </w:rPr>
              <w:t xml:space="preserve">template </w:t>
            </w:r>
            <w:r w:rsidR="00D364A3" w:rsidRPr="00911746">
              <w:rPr>
                <w:rFonts w:cs="Arial"/>
              </w:rPr>
              <w:t>cs_DRX_Config_r13_716</w:t>
            </w:r>
            <w:r w:rsidR="00D364A3">
              <w:rPr>
                <w:rFonts w:cs="Arial"/>
              </w:rPr>
              <w:t xml:space="preserve">1a will be redundant and it is proposed to remove the template and replace it with new template </w:t>
            </w:r>
            <w:r w:rsidR="00D364A3" w:rsidRPr="00911746">
              <w:rPr>
                <w:rFonts w:cs="Arial"/>
              </w:rPr>
              <w:t>cs_DRX_Config_r13_716X</w:t>
            </w:r>
            <w:r w:rsidR="00D364A3">
              <w:rPr>
                <w:rFonts w:cs="Arial"/>
              </w:rPr>
              <w:t>.</w:t>
            </w:r>
          </w:p>
        </w:tc>
      </w:tr>
      <w:tr w:rsidR="009C2957" w:rsidRPr="003C4E4F" w14:paraId="71786EB0" w14:textId="77777777" w:rsidTr="004100A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624B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9AC" w14:textId="3123EE1E" w:rsidR="009C2957" w:rsidRPr="001354DE" w:rsidRDefault="00D364A3" w:rsidP="00455173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Remove template definition of </w:t>
            </w:r>
            <w:r w:rsidRPr="00911746">
              <w:rPr>
                <w:rFonts w:cs="Arial"/>
              </w:rPr>
              <w:t>cs_DRX_Config_r13_716</w:t>
            </w:r>
            <w:r>
              <w:rPr>
                <w:rFonts w:cs="Arial"/>
              </w:rPr>
              <w:t>1a and r</w:t>
            </w:r>
            <w:r w:rsidR="00724F6D">
              <w:rPr>
                <w:rFonts w:cs="Arial"/>
              </w:rPr>
              <w:t>eplace template</w:t>
            </w:r>
            <w:r w:rsidR="009C295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call of </w:t>
            </w:r>
            <w:r w:rsidR="00911746" w:rsidRPr="00911746">
              <w:rPr>
                <w:rFonts w:cs="Arial"/>
              </w:rPr>
              <w:t>cs_DRX_Config_r13_716</w:t>
            </w:r>
            <w:r w:rsidR="00911746">
              <w:rPr>
                <w:rFonts w:cs="Arial"/>
              </w:rPr>
              <w:t xml:space="preserve">1a </w:t>
            </w:r>
            <w:r w:rsidR="00724F6D">
              <w:rPr>
                <w:rFonts w:cs="Arial"/>
              </w:rPr>
              <w:t>with</w:t>
            </w:r>
            <w:r w:rsidR="00911746">
              <w:rPr>
                <w:rFonts w:cs="Arial"/>
              </w:rPr>
              <w:t xml:space="preserve"> </w:t>
            </w:r>
            <w:r w:rsidR="00911746" w:rsidRPr="00911746">
              <w:rPr>
                <w:rFonts w:cs="Arial"/>
              </w:rPr>
              <w:t>cs_DRX_Config_r13_716X</w:t>
            </w:r>
            <w:r>
              <w:rPr>
                <w:rFonts w:cs="Arial"/>
              </w:rPr>
              <w:t xml:space="preserve"> at Step0A</w:t>
            </w:r>
          </w:p>
        </w:tc>
      </w:tr>
      <w:tr w:rsidR="009C2957" w:rsidRPr="003C4E4F" w14:paraId="205F1771" w14:textId="77777777" w:rsidTr="004100A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42A9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673" w14:textId="7D1139DA" w:rsidR="009C2957" w:rsidRPr="003C4E4F" w:rsidRDefault="00F92586" w:rsidP="00455173">
            <w:pPr>
              <w:spacing w:after="0"/>
              <w:rPr>
                <w:rFonts w:ascii="Arial" w:hAnsi="Arial" w:cs="Arial"/>
              </w:rPr>
            </w:pPr>
            <w:r w:rsidRPr="00F92586">
              <w:rPr>
                <w:rFonts w:ascii="Arial" w:hAnsi="Arial" w:cs="Arial"/>
              </w:rPr>
              <w:t>MAC_eMTC_eDRX.ttcn</w:t>
            </w:r>
          </w:p>
        </w:tc>
      </w:tr>
      <w:tr w:rsidR="009C2957" w:rsidRPr="003C4E4F" w14:paraId="7ACA0806" w14:textId="77777777" w:rsidTr="004100A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FF79" w14:textId="77777777" w:rsidR="009C2957" w:rsidRPr="003C4E4F" w:rsidRDefault="009C2957" w:rsidP="0045517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25B" w14:textId="77777777" w:rsidR="009C2957" w:rsidRPr="003C4E4F" w:rsidRDefault="009C2957" w:rsidP="0045517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3A2CC83" w14:textId="77777777" w:rsidR="009C2957" w:rsidRPr="003C4E4F" w:rsidRDefault="009C2957" w:rsidP="009C2957">
      <w:pPr>
        <w:rPr>
          <w:rFonts w:ascii="Arial" w:hAnsi="Arial" w:cs="Arial"/>
        </w:rPr>
      </w:pPr>
    </w:p>
    <w:p w14:paraId="078C7AA9" w14:textId="77777777" w:rsidR="009C2957" w:rsidRPr="003C4E4F" w:rsidRDefault="009C2957" w:rsidP="009C295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C2957" w:rsidRPr="003C4E4F" w14:paraId="51C4119C" w14:textId="77777777" w:rsidTr="00322B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1E8" w14:textId="40C62EB6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>template (value) DRX_Config_r13_Type cs_DRX_Config_r13_716</w:t>
            </w:r>
            <w:r>
              <w:rPr>
                <w:rFonts w:ascii="Arial" w:hAnsi="Arial" w:cs="Arial"/>
                <w:highlight w:val="yellow"/>
              </w:rPr>
              <w:t>1a</w:t>
            </w:r>
            <w:r w:rsidRPr="00D364A3">
              <w:rPr>
                <w:rFonts w:ascii="Arial" w:hAnsi="Arial" w:cs="Arial"/>
                <w:highlight w:val="yellow"/>
              </w:rPr>
              <w:t>:=</w:t>
            </w:r>
          </w:p>
          <w:p w14:paraId="4A7CAF9C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{ /* @status    APPROVED (LTE_A_PRO) */</w:t>
            </w:r>
          </w:p>
          <w:p w14:paraId="2C69D71A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setup := {</w:t>
            </w:r>
          </w:p>
          <w:p w14:paraId="736DDBB5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  onDurationTimer_v1310           := psf300,</w:t>
            </w:r>
          </w:p>
          <w:p w14:paraId="589291BC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  drx_RetransmissionTimer_v1310   := psf40,</w:t>
            </w:r>
          </w:p>
          <w:p w14:paraId="09EDB131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  drx_ULRetransmissionTimer_r13   := psf320</w:t>
            </w:r>
          </w:p>
          <w:p w14:paraId="7EB35ABF" w14:textId="77777777" w:rsidR="00D364A3" w:rsidRPr="00D364A3" w:rsidRDefault="00D364A3" w:rsidP="00D364A3">
            <w:pPr>
              <w:rPr>
                <w:rFonts w:ascii="Arial" w:hAnsi="Arial" w:cs="Arial"/>
                <w:highlight w:val="yellow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26A48A29" w14:textId="77777777" w:rsidR="00D364A3" w:rsidRDefault="00D364A3" w:rsidP="00D364A3">
            <w:pPr>
              <w:rPr>
                <w:rFonts w:ascii="Arial" w:hAnsi="Arial" w:cs="Arial"/>
              </w:rPr>
            </w:pPr>
            <w:r w:rsidRPr="00D364A3">
              <w:rPr>
                <w:rFonts w:ascii="Arial" w:hAnsi="Arial" w:cs="Arial"/>
                <w:highlight w:val="yellow"/>
              </w:rPr>
              <w:t xml:space="preserve">  };</w:t>
            </w:r>
          </w:p>
          <w:p w14:paraId="05B98D4E" w14:textId="52E0BB5D" w:rsidR="00D364A3" w:rsidRDefault="00D364A3" w:rsidP="00D364A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 xml:space="preserve">// SKIPPED </w:t>
            </w:r>
            <w:r w:rsidRPr="00D364A3">
              <w:rPr>
                <w:rFonts w:ascii="Arial" w:hAnsi="Arial" w:cs="Arial"/>
                <w:highlight w:val="darkGray"/>
              </w:rPr>
              <w:t>SECTION</w:t>
            </w:r>
          </w:p>
          <w:p w14:paraId="76904E29" w14:textId="11550550" w:rsidR="00E159C3" w:rsidRPr="00E159C3" w:rsidRDefault="00E159C3" w:rsidP="00D364A3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>function f_TC_7_1_6_1a_EUTRA() runs on EUTRA_PTC</w:t>
            </w:r>
          </w:p>
          <w:p w14:paraId="2288AA35" w14:textId="781C226A" w:rsidR="00E159C3" w:rsidRDefault="00E159C3" w:rsidP="00E159C3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 xml:space="preserve">  { </w:t>
            </w:r>
            <w:r w:rsidR="009C2957">
              <w:rPr>
                <w:rFonts w:ascii="Arial" w:hAnsi="Arial" w:cs="Arial"/>
              </w:rPr>
              <w:t xml:space="preserve"> </w:t>
            </w:r>
          </w:p>
          <w:p w14:paraId="589CF6AD" w14:textId="13EDBD6D" w:rsidR="009C2957" w:rsidRDefault="009C2957" w:rsidP="00E159C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14B40D52" w14:textId="3444C75A" w:rsidR="00337816" w:rsidRDefault="00337816" w:rsidP="00337816">
            <w:pPr>
              <w:rPr>
                <w:rFonts w:ascii="Arial" w:hAnsi="Arial" w:cs="Arial"/>
              </w:rPr>
            </w:pPr>
            <w:r w:rsidRPr="00337816">
              <w:rPr>
                <w:rFonts w:ascii="Arial" w:hAnsi="Arial" w:cs="Arial"/>
              </w:rPr>
              <w:t xml:space="preserve">    // Reconfigure RRC Connection: Step 0A and 0B</w:t>
            </w:r>
          </w:p>
          <w:p w14:paraId="39CB57A5" w14:textId="6FF31049" w:rsidR="00322B87" w:rsidRDefault="00337816" w:rsidP="00455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f</w:t>
            </w:r>
            <w:r w:rsidR="00322B87" w:rsidRPr="00322B87">
              <w:rPr>
                <w:rFonts w:ascii="Arial" w:hAnsi="Arial" w:cs="Arial"/>
              </w:rPr>
              <w:t xml:space="preserve">_RRC_ConnectionReconfiguration_MAC_MainConfig_PhysicalConfig (eutra_Cell1, cs_MAC_MainConfig_Explicit_RBC_DrxL(tsc_DrxStartOffset, </w:t>
            </w:r>
            <w:r w:rsidR="00322B87" w:rsidRPr="00337816">
              <w:rPr>
                <w:rFonts w:ascii="Arial" w:hAnsi="Arial" w:cs="Arial"/>
                <w:highlight w:val="yellow"/>
              </w:rPr>
              <w:t>cs_DRX_Config_r13_716</w:t>
            </w:r>
            <w:r w:rsidR="00370C59" w:rsidRPr="00337816">
              <w:rPr>
                <w:rFonts w:ascii="Arial" w:hAnsi="Arial" w:cs="Arial"/>
                <w:highlight w:val="yellow"/>
              </w:rPr>
              <w:t>1a</w:t>
            </w:r>
            <w:r w:rsidR="00322B87" w:rsidRPr="00322B87">
              <w:rPr>
                <w:rFonts w:ascii="Arial" w:hAnsi="Arial" w:cs="Arial"/>
              </w:rPr>
              <w:t>));</w:t>
            </w:r>
          </w:p>
          <w:p w14:paraId="2034DED5" w14:textId="2140F89D" w:rsidR="009C2957" w:rsidRPr="0088494B" w:rsidRDefault="009C2957" w:rsidP="00337816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ab/>
              <w:t xml:space="preserve">f_Delay(0.66); </w:t>
            </w:r>
          </w:p>
          <w:p w14:paraId="27554E99" w14:textId="77777777" w:rsidR="009C2957" w:rsidRPr="0088494B" w:rsidRDefault="009C2957" w:rsidP="0045517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0EB5066C" w14:textId="77777777" w:rsidR="009C2957" w:rsidRPr="003C4E4F" w:rsidRDefault="009C2957" w:rsidP="0045517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 }</w:t>
            </w:r>
          </w:p>
        </w:tc>
      </w:tr>
    </w:tbl>
    <w:p w14:paraId="69E4663C" w14:textId="77777777" w:rsidR="009C2957" w:rsidRPr="003C4E4F" w:rsidRDefault="009C2957" w:rsidP="009C2957">
      <w:pPr>
        <w:rPr>
          <w:rFonts w:ascii="Arial" w:hAnsi="Arial" w:cs="Arial"/>
        </w:rPr>
      </w:pPr>
    </w:p>
    <w:p w14:paraId="7A330075" w14:textId="77777777" w:rsidR="009C2957" w:rsidRPr="003C4E4F" w:rsidRDefault="009C2957" w:rsidP="009C295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C2957" w:rsidRPr="003C4E4F" w14:paraId="1545E857" w14:textId="77777777" w:rsidTr="00370C5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BD8" w14:textId="7B8A5526" w:rsidR="00D364A3" w:rsidRDefault="00D364A3" w:rsidP="00D364A3">
            <w:pPr>
              <w:rPr>
                <w:rFonts w:ascii="Arial" w:hAnsi="Arial" w:cs="Arial"/>
              </w:rPr>
            </w:pPr>
            <w:r w:rsidRPr="00D364A3">
              <w:rPr>
                <w:rFonts w:ascii="Arial" w:hAnsi="Arial" w:cs="Arial"/>
                <w:highlight w:val="yellow"/>
              </w:rPr>
              <w:t>// REMOVED</w:t>
            </w:r>
            <w:r>
              <w:rPr>
                <w:rFonts w:ascii="Arial" w:hAnsi="Arial" w:cs="Arial"/>
              </w:rPr>
              <w:t xml:space="preserve"> </w:t>
            </w:r>
          </w:p>
          <w:p w14:paraId="35E4707E" w14:textId="77777777" w:rsidR="00D364A3" w:rsidRDefault="00D364A3" w:rsidP="00D364A3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 xml:space="preserve">// SKIPPED </w:t>
            </w:r>
            <w:r w:rsidRPr="00D364A3">
              <w:rPr>
                <w:rFonts w:ascii="Arial" w:hAnsi="Arial" w:cs="Arial"/>
                <w:highlight w:val="darkGray"/>
              </w:rPr>
              <w:t>SECTION</w:t>
            </w:r>
          </w:p>
          <w:p w14:paraId="62051705" w14:textId="77777777" w:rsidR="00370C59" w:rsidRPr="00E159C3" w:rsidRDefault="00370C59" w:rsidP="00370C59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>function f_TC_7_1_6_1a_EUTRA() runs on EUTRA_PTC</w:t>
            </w:r>
          </w:p>
          <w:p w14:paraId="7850F9F9" w14:textId="3E227B41" w:rsidR="00370C59" w:rsidRDefault="00370C59" w:rsidP="00370C59">
            <w:pPr>
              <w:rPr>
                <w:rFonts w:ascii="Arial" w:hAnsi="Arial" w:cs="Arial"/>
              </w:rPr>
            </w:pPr>
            <w:r w:rsidRPr="00E159C3">
              <w:rPr>
                <w:rFonts w:ascii="Arial" w:hAnsi="Arial" w:cs="Arial"/>
              </w:rPr>
              <w:t xml:space="preserve">  { </w:t>
            </w:r>
          </w:p>
          <w:p w14:paraId="5592B985" w14:textId="77777777" w:rsidR="00370C59" w:rsidRDefault="00370C59" w:rsidP="00370C59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254B76AF" w14:textId="3B2B390B" w:rsidR="00337816" w:rsidRDefault="00724F6D" w:rsidP="00370C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37816" w:rsidRPr="00337816">
              <w:rPr>
                <w:rFonts w:ascii="Arial" w:hAnsi="Arial" w:cs="Arial"/>
              </w:rPr>
              <w:t>// Reconfigure RRC Connection: Step 0A and 0B</w:t>
            </w:r>
          </w:p>
          <w:p w14:paraId="78E40B17" w14:textId="43EE00B7" w:rsidR="00370C59" w:rsidRDefault="00337816" w:rsidP="00370C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70C59" w:rsidRPr="00322B87">
              <w:rPr>
                <w:rFonts w:ascii="Arial" w:hAnsi="Arial" w:cs="Arial"/>
              </w:rPr>
              <w:t xml:space="preserve">f_RRC_ConnectionReconfiguration_MAC_MainConfig_PhysicalConfig (eutra_Cell1, cs_MAC_MainConfig_Explicit_RBC_DrxL(tsc_DrxStartOffset, </w:t>
            </w:r>
            <w:r w:rsidR="00370C59" w:rsidRPr="00370C59">
              <w:rPr>
                <w:rFonts w:ascii="Arial" w:hAnsi="Arial" w:cs="Arial"/>
                <w:highlight w:val="yellow"/>
              </w:rPr>
              <w:t>cs_DRX_Config_r13_716X</w:t>
            </w:r>
            <w:r w:rsidR="00370C59" w:rsidRPr="00322B87">
              <w:rPr>
                <w:rFonts w:ascii="Arial" w:hAnsi="Arial" w:cs="Arial"/>
              </w:rPr>
              <w:t>));</w:t>
            </w:r>
          </w:p>
          <w:p w14:paraId="5ABDC8F1" w14:textId="370E6416" w:rsidR="00370C59" w:rsidRPr="0088494B" w:rsidRDefault="00370C59" w:rsidP="00337816">
            <w:pPr>
              <w:rPr>
                <w:rFonts w:ascii="Arial" w:hAnsi="Arial" w:cs="Arial"/>
              </w:rPr>
            </w:pPr>
            <w:r w:rsidRPr="00475B9B">
              <w:rPr>
                <w:rFonts w:ascii="Arial" w:hAnsi="Arial" w:cs="Arial"/>
              </w:rPr>
              <w:tab/>
              <w:t xml:space="preserve">f_Delay(0.66); </w:t>
            </w:r>
          </w:p>
          <w:p w14:paraId="3DD2B319" w14:textId="77777777" w:rsidR="00370C59" w:rsidRPr="0088494B" w:rsidRDefault="00370C59" w:rsidP="00370C59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t xml:space="preserve"> </w:t>
            </w:r>
            <w:r w:rsidRPr="0088494B">
              <w:rPr>
                <w:rFonts w:ascii="Arial" w:hAnsi="Arial" w:cs="Arial"/>
                <w:highlight w:val="darkGray"/>
              </w:rPr>
              <w:t>// SKIPPED CODE</w:t>
            </w:r>
          </w:p>
          <w:p w14:paraId="37FD8E39" w14:textId="572D8EFC" w:rsidR="009C2957" w:rsidRPr="003C4E4F" w:rsidRDefault="00370C59" w:rsidP="00370C59">
            <w:pPr>
              <w:rPr>
                <w:rFonts w:ascii="Arial" w:hAnsi="Arial" w:cs="Arial"/>
              </w:rPr>
            </w:pPr>
            <w:r w:rsidRPr="0088494B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</w:tbl>
    <w:p w14:paraId="76E50816" w14:textId="77777777" w:rsidR="008D6B1E" w:rsidRPr="003C4E4F" w:rsidRDefault="008D6B1E" w:rsidP="00337816">
      <w:pPr>
        <w:rPr>
          <w:rFonts w:ascii="Arial" w:hAnsi="Arial" w:cs="Arial"/>
        </w:rPr>
      </w:pPr>
    </w:p>
    <w:sectPr w:rsidR="008D6B1E" w:rsidRPr="003C4E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12248" w14:textId="77777777" w:rsidR="0010069D" w:rsidRDefault="0010069D">
      <w:r>
        <w:separator/>
      </w:r>
    </w:p>
  </w:endnote>
  <w:endnote w:type="continuationSeparator" w:id="0">
    <w:p w14:paraId="540C3D01" w14:textId="77777777" w:rsidR="0010069D" w:rsidRDefault="00100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EF9E2" w14:textId="77777777" w:rsidR="0010069D" w:rsidRDefault="0010069D">
      <w:r>
        <w:separator/>
      </w:r>
    </w:p>
  </w:footnote>
  <w:footnote w:type="continuationSeparator" w:id="0">
    <w:p w14:paraId="4E02E641" w14:textId="77777777" w:rsidR="0010069D" w:rsidRDefault="00100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E41F3"/>
    <w:rsid w:val="001F3F10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21188"/>
    <w:rsid w:val="006257ED"/>
    <w:rsid w:val="00644131"/>
    <w:rsid w:val="00653DE4"/>
    <w:rsid w:val="00654B17"/>
    <w:rsid w:val="006638FA"/>
    <w:rsid w:val="00665C47"/>
    <w:rsid w:val="006708FD"/>
    <w:rsid w:val="00687460"/>
    <w:rsid w:val="0069079A"/>
    <w:rsid w:val="00695808"/>
    <w:rsid w:val="006B46FB"/>
    <w:rsid w:val="006C2D2F"/>
    <w:rsid w:val="006D5E69"/>
    <w:rsid w:val="006E21FB"/>
    <w:rsid w:val="006F167B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C2957"/>
    <w:rsid w:val="009C635B"/>
    <w:rsid w:val="009D4055"/>
    <w:rsid w:val="009D71AC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24991"/>
    <w:rsid w:val="00D32D6C"/>
    <w:rsid w:val="00D364A3"/>
    <w:rsid w:val="00D37C00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3</cp:revision>
  <cp:lastPrinted>1900-01-01T00:00:00Z</cp:lastPrinted>
  <dcterms:created xsi:type="dcterms:W3CDTF">2025-07-18T15:08:00Z</dcterms:created>
  <dcterms:modified xsi:type="dcterms:W3CDTF">2025-07-18T15:09:00Z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