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AA3CA" w14:textId="5A8605C3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BC117B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C2FE1">
        <w:rPr>
          <w:b/>
          <w:i/>
          <w:noProof/>
          <w:sz w:val="28"/>
        </w:rPr>
        <w:t>R5s</w:t>
      </w:r>
      <w:bookmarkStart w:id="0" w:name="currTdocNum"/>
      <w:r>
        <w:fldChar w:fldCharType="begin"/>
      </w:r>
      <w:r>
        <w:instrText xml:space="preserve"> DOCPROPERTY  Tdoc#  \* MERGEFORMAT </w:instrText>
      </w:r>
      <w:r>
        <w:fldChar w:fldCharType="separate"/>
      </w:r>
      <w:r w:rsidR="003A673E" w:rsidRPr="003A673E">
        <w:rPr>
          <w:b/>
          <w:i/>
          <w:noProof/>
          <w:sz w:val="28"/>
        </w:rPr>
        <w:t>250265</w:t>
      </w:r>
      <w:r>
        <w:rPr>
          <w:b/>
          <w:i/>
          <w:noProof/>
          <w:sz w:val="28"/>
        </w:rPr>
        <w:fldChar w:fldCharType="end"/>
      </w:r>
      <w:bookmarkEnd w:id="0"/>
    </w:p>
    <w:p w14:paraId="210A5493" w14:textId="642A7E32" w:rsidR="00745C21" w:rsidRDefault="003A673E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3A673E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fldSimple w:instr=" DOCPROPERTY  Country  \* MERGEFORMAT ">
        <w:r>
          <w:t xml:space="preserve"> </w:t>
        </w:r>
      </w:fldSimple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Pr="003A673E">
          <w:rPr>
            <w:b/>
            <w:noProof/>
            <w:sz w:val="24"/>
          </w:rPr>
          <w:t>13th Dec 2024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Pr="003A673E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2AE300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6EB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36B7C2" w:rsidR="001E41F3" w:rsidRPr="00410371" w:rsidRDefault="003A673E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3A673E">
                <w:rPr>
                  <w:b/>
                  <w:noProof/>
                  <w:sz w:val="28"/>
                </w:rPr>
                <w:t>37.579-5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C655A4" w:rsidR="001E41F3" w:rsidRPr="00410371" w:rsidRDefault="003A673E" w:rsidP="00BC27F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3A673E">
                <w:rPr>
                  <w:b/>
                  <w:noProof/>
                  <w:sz w:val="28"/>
                </w:rPr>
                <w:t>0016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6BBB67" w:rsidR="001E41F3" w:rsidRPr="00410371" w:rsidRDefault="003A67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3A673E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3815FE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A90ABB" w:rsidR="001E41F3" w:rsidRDefault="003A67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MCPTT test case 5.1 to the MCX ATS with MCX-NR5GC model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3D97D0" w:rsidR="001E41F3" w:rsidRDefault="003A67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35BB03" w:rsidR="001E41F3" w:rsidRDefault="005476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A673E">
                <w:rPr>
                  <w:noProof/>
                </w:rPr>
                <w:t xml:space="preserve">TEI17_Test, </w:t>
              </w:r>
              <w:r w:rsidR="003A673E">
                <w:t>MCPTT-ConTest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35AF03" w:rsidR="001E41F3" w:rsidRDefault="00DA5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A673E">
              <w:rPr>
                <w:noProof/>
              </w:rPr>
              <w:t>2025-07-04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DCF12A" w:rsidR="001E41F3" w:rsidRDefault="003A67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3A673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2820E4" w:rsidR="001E41F3" w:rsidRDefault="003A67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80D91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C2A322F" w:rsidR="00566EBC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29F7" w:rsidRPr="00D929F7">
              <w:rPr>
                <w:rFonts w:ascii="Times New Roman" w:hAnsi="Times New Roman"/>
                <w:i/>
                <w:noProof/>
                <w:sz w:val="18"/>
              </w:rPr>
              <w:t xml:space="preserve"> </w:t>
            </w:r>
            <w:r w:rsidR="00D929F7" w:rsidRPr="00D929F7">
              <w:rPr>
                <w:i/>
                <w:noProof/>
                <w:sz w:val="18"/>
              </w:rPr>
              <w:br/>
              <w:t>Rel-20</w:t>
            </w:r>
            <w:r w:rsidR="00D929F7" w:rsidRPr="00D929F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B25078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</w:t>
            </w:r>
            <w:r w:rsidR="00CF651B">
              <w:t>add</w:t>
            </w:r>
            <w:r>
              <w:t xml:space="preserve"> MCPTT TC </w:t>
            </w:r>
            <w:r w:rsidR="00523677">
              <w:t xml:space="preserve">5.1 </w:t>
            </w:r>
            <w:r>
              <w:t xml:space="preserve">to the MCX ATS on </w:t>
            </w:r>
            <w:r w:rsidRPr="00EE5347">
              <w:rPr>
                <w:rFonts w:cs="Arial"/>
                <w:lang w:val="en-US" w:eastAsia="zh-CN"/>
              </w:rPr>
              <w:t>MCX</w:t>
            </w:r>
            <w:r>
              <w:rPr>
                <w:rFonts w:cs="Arial"/>
                <w:lang w:val="en-US" w:eastAsia="zh-CN"/>
              </w:rPr>
              <w:t>-</w:t>
            </w:r>
            <w:r w:rsidR="00F6577D">
              <w:rPr>
                <w:rFonts w:cs="Arial"/>
                <w:lang w:val="en-US" w:eastAsia="zh-CN"/>
              </w:rPr>
              <w:t>NR5GC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EE5347">
              <w:rPr>
                <w:rFonts w:cs="Arial"/>
                <w:lang w:val="en-US" w:eastAsia="zh-CN"/>
              </w:rPr>
              <w:t>test model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936A16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 w:rsidRPr="00EE5347">
              <w:rPr>
                <w:rFonts w:cs="Arial"/>
                <w:lang w:val="en-US" w:eastAsia="zh-CN"/>
              </w:rPr>
              <w:t>This document lists all changes applied to the TTCN code required to obtain a pass using the MCX</w:t>
            </w:r>
            <w:r>
              <w:rPr>
                <w:rFonts w:cs="Arial"/>
                <w:lang w:val="en-US" w:eastAsia="zh-CN"/>
              </w:rPr>
              <w:t>-</w:t>
            </w:r>
            <w:r w:rsidR="0070677D">
              <w:rPr>
                <w:rFonts w:cs="Arial"/>
                <w:lang w:val="en-US" w:eastAsia="zh-CN"/>
              </w:rPr>
              <w:t>NR5GC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EE5347">
              <w:rPr>
                <w:rFonts w:cs="Arial"/>
                <w:lang w:val="en-US" w:eastAsia="zh-CN"/>
              </w:rPr>
              <w:t>test model.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581D51" w:rsidR="001E41F3" w:rsidRDefault="00F77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testcase will not be added to MCX ATS with </w:t>
            </w:r>
            <w:r w:rsidRPr="00EE5347">
              <w:rPr>
                <w:rFonts w:cs="Arial"/>
                <w:lang w:val="en-US" w:eastAsia="zh-CN"/>
              </w:rPr>
              <w:t>MCX</w:t>
            </w:r>
            <w:r>
              <w:rPr>
                <w:rFonts w:cs="Arial"/>
                <w:lang w:val="en-US" w:eastAsia="zh-CN"/>
              </w:rPr>
              <w:t>-</w:t>
            </w:r>
            <w:r w:rsidR="007A6DB4">
              <w:rPr>
                <w:rFonts w:cs="Arial"/>
                <w:lang w:val="en-US" w:eastAsia="zh-CN"/>
              </w:rPr>
              <w:t>NR5GC</w:t>
            </w:r>
            <w:r>
              <w:rPr>
                <w:rFonts w:cs="Arial"/>
                <w:lang w:val="en-US" w:eastAsia="zh-CN"/>
              </w:rPr>
              <w:t xml:space="preserve"> model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7E32AE" w:rsidR="001E41F3" w:rsidRDefault="00DA7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5.1.MCPTT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CD4A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A8979C" w:rsidR="001E41F3" w:rsidRDefault="00A43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94C28B" w:rsidR="001E41F3" w:rsidRDefault="005204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20278525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F3C0598" w14:textId="7D19E6A3" w:rsidR="00225391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25391" w:rsidRPr="003D62DC">
        <w:rPr>
          <w:rFonts w:cs="Arial"/>
          <w:iCs/>
        </w:rPr>
        <w:t>Table of Contents</w:t>
      </w:r>
      <w:r w:rsidR="00225391">
        <w:tab/>
      </w:r>
      <w:r w:rsidR="00225391">
        <w:fldChar w:fldCharType="begin"/>
      </w:r>
      <w:r w:rsidR="00225391">
        <w:instrText xml:space="preserve"> PAGEREF _Toc202785256 \h </w:instrText>
      </w:r>
      <w:r w:rsidR="00225391">
        <w:fldChar w:fldCharType="separate"/>
      </w:r>
      <w:r w:rsidR="003A673E">
        <w:t>2</w:t>
      </w:r>
      <w:r w:rsidR="00225391">
        <w:fldChar w:fldCharType="end"/>
      </w:r>
    </w:p>
    <w:p w14:paraId="1CAF9248" w14:textId="79997782" w:rsidR="00225391" w:rsidRDefault="0022539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_Toc202785257 \h </w:instrText>
      </w:r>
      <w:r>
        <w:fldChar w:fldCharType="separate"/>
      </w:r>
      <w:r w:rsidR="003A673E">
        <w:t>3</w:t>
      </w:r>
      <w:r>
        <w:fldChar w:fldCharType="end"/>
      </w:r>
    </w:p>
    <w:p w14:paraId="168B8384" w14:textId="5846031E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_Toc202785258 \h </w:instrText>
      </w:r>
      <w:r>
        <w:fldChar w:fldCharType="separate"/>
      </w:r>
      <w:r w:rsidR="003A673E">
        <w:t>3</w:t>
      </w:r>
      <w:r>
        <w:fldChar w:fldCharType="end"/>
      </w:r>
    </w:p>
    <w:p w14:paraId="01410AA4" w14:textId="40988D1E" w:rsidR="00225391" w:rsidRDefault="0022539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_Toc202785259 \h </w:instrText>
      </w:r>
      <w:r>
        <w:fldChar w:fldCharType="separate"/>
      </w:r>
      <w:r w:rsidR="003A673E">
        <w:t>3</w:t>
      </w:r>
      <w:r>
        <w:fldChar w:fldCharType="end"/>
      </w:r>
    </w:p>
    <w:p w14:paraId="3741E515" w14:textId="0B88D250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_Toc202785260 \h </w:instrText>
      </w:r>
      <w:r>
        <w:fldChar w:fldCharType="separate"/>
      </w:r>
      <w:r w:rsidR="003A673E">
        <w:t>3</w:t>
      </w:r>
      <w:r>
        <w:fldChar w:fldCharType="end"/>
      </w:r>
    </w:p>
    <w:p w14:paraId="75FE369C" w14:textId="5EE0D896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_Toc202785261 \h </w:instrText>
      </w:r>
      <w:r>
        <w:fldChar w:fldCharType="separate"/>
      </w:r>
      <w:r w:rsidR="003A673E">
        <w:t>4</w:t>
      </w:r>
      <w:r>
        <w:fldChar w:fldCharType="end"/>
      </w:r>
    </w:p>
    <w:p w14:paraId="3481FE20" w14:textId="5BA507D5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_Toc202785262 \h </w:instrText>
      </w:r>
      <w:r>
        <w:fldChar w:fldCharType="separate"/>
      </w:r>
      <w:r w:rsidR="003A673E">
        <w:t>6</w:t>
      </w:r>
      <w:r>
        <w:fldChar w:fldCharType="end"/>
      </w:r>
    </w:p>
    <w:p w14:paraId="79FEEA69" w14:textId="278D1564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_Toc202785263 \h </w:instrText>
      </w:r>
      <w:r>
        <w:fldChar w:fldCharType="separate"/>
      </w:r>
      <w:r w:rsidR="003A673E">
        <w:t>7</w:t>
      </w:r>
      <w:r>
        <w:fldChar w:fldCharType="end"/>
      </w:r>
    </w:p>
    <w:p w14:paraId="4373C7B7" w14:textId="74EA58EE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lang w:val="pt-BR"/>
        </w:rPr>
        <w:t>Change 5</w:t>
      </w:r>
      <w:r>
        <w:tab/>
      </w:r>
      <w:r>
        <w:fldChar w:fldCharType="begin"/>
      </w:r>
      <w:r>
        <w:instrText xml:space="preserve"> PAGEREF _Toc202785264 \h </w:instrText>
      </w:r>
      <w:r>
        <w:fldChar w:fldCharType="separate"/>
      </w:r>
      <w:r w:rsidR="003A673E">
        <w:t>7</w:t>
      </w:r>
      <w:r>
        <w:fldChar w:fldCharType="end"/>
      </w:r>
    </w:p>
    <w:p w14:paraId="4BC17DD6" w14:textId="2CB39DBF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lang w:val="pt-BR"/>
        </w:rPr>
        <w:t>Change 6</w:t>
      </w:r>
      <w:r>
        <w:tab/>
      </w:r>
      <w:r>
        <w:fldChar w:fldCharType="begin"/>
      </w:r>
      <w:r>
        <w:instrText xml:space="preserve"> PAGEREF _Toc202785265 \h </w:instrText>
      </w:r>
      <w:r>
        <w:fldChar w:fldCharType="separate"/>
      </w:r>
      <w:r w:rsidR="003A673E">
        <w:t>10</w:t>
      </w:r>
      <w:r>
        <w:fldChar w:fldCharType="end"/>
      </w:r>
    </w:p>
    <w:p w14:paraId="59056A16" w14:textId="76766EF9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  <w:lang w:val="pt-BR"/>
        </w:rPr>
        <w:t>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lang w:val="pt-BR"/>
        </w:rPr>
        <w:t>Change 7</w:t>
      </w:r>
      <w:r>
        <w:tab/>
      </w:r>
      <w:r>
        <w:fldChar w:fldCharType="begin"/>
      </w:r>
      <w:r>
        <w:instrText xml:space="preserve"> PAGEREF _Toc202785266 \h </w:instrText>
      </w:r>
      <w:r>
        <w:fldChar w:fldCharType="separate"/>
      </w:r>
      <w:r w:rsidR="003A673E">
        <w:t>13</w:t>
      </w:r>
      <w:r>
        <w:fldChar w:fldCharType="end"/>
      </w:r>
    </w:p>
    <w:p w14:paraId="3FC3A4AF" w14:textId="79460138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  <w:lang w:val="pt-BR"/>
        </w:rPr>
        <w:t>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lang w:val="pt-BR"/>
        </w:rPr>
        <w:t>Change 8</w:t>
      </w:r>
      <w:r>
        <w:tab/>
      </w:r>
      <w:r>
        <w:fldChar w:fldCharType="begin"/>
      </w:r>
      <w:r>
        <w:instrText xml:space="preserve"> PAGEREF _Toc202785267 \h </w:instrText>
      </w:r>
      <w:r>
        <w:fldChar w:fldCharType="separate"/>
      </w:r>
      <w:r w:rsidR="003A673E">
        <w:t>13</w:t>
      </w:r>
      <w:r>
        <w:fldChar w:fldCharType="end"/>
      </w:r>
    </w:p>
    <w:p w14:paraId="4F91AD7B" w14:textId="41B2A95E" w:rsidR="00225391" w:rsidRDefault="0022539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_Toc202785268 \h </w:instrText>
      </w:r>
      <w:r>
        <w:fldChar w:fldCharType="separate"/>
      </w:r>
      <w:r w:rsidR="003A673E">
        <w:t>15</w:t>
      </w:r>
      <w:r>
        <w:fldChar w:fldCharType="end"/>
      </w:r>
    </w:p>
    <w:p w14:paraId="22B934B5" w14:textId="049B7571" w:rsidR="00225391" w:rsidRDefault="0022539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_Toc202785269 \h </w:instrText>
      </w:r>
      <w:r>
        <w:fldChar w:fldCharType="separate"/>
      </w:r>
      <w:r w:rsidR="003A673E">
        <w:t>15</w:t>
      </w:r>
      <w:r>
        <w:fldChar w:fldCharType="end"/>
      </w:r>
    </w:p>
    <w:p w14:paraId="3627C23F" w14:textId="0A357A26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bCs/>
        </w:rPr>
        <w:t>Alea - a Leonardo Company, MCXPTT Platform v. 4.2.2 - Android Client v 1.12.1</w:t>
      </w:r>
      <w:r>
        <w:tab/>
      </w:r>
      <w:r>
        <w:fldChar w:fldCharType="begin"/>
      </w:r>
      <w:r>
        <w:instrText xml:space="preserve"> PAGEREF _Toc202785270 \h </w:instrText>
      </w:r>
      <w:r>
        <w:fldChar w:fldCharType="separate"/>
      </w:r>
      <w:r w:rsidR="003A673E">
        <w:t>15</w:t>
      </w:r>
      <w:r>
        <w:fldChar w:fldCharType="end"/>
      </w:r>
    </w:p>
    <w:p w14:paraId="2E53B119" w14:textId="310C943E" w:rsidR="00225391" w:rsidRDefault="0022539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_Toc202785271 \h </w:instrText>
      </w:r>
      <w:r>
        <w:fldChar w:fldCharType="separate"/>
      </w:r>
      <w:r w:rsidR="003A673E">
        <w:t>16</w:t>
      </w:r>
      <w:r>
        <w:fldChar w:fldCharType="end"/>
      </w:r>
    </w:p>
    <w:p w14:paraId="325A0C2F" w14:textId="5BBDC720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202785257"/>
      <w:r>
        <w:rPr>
          <w:b/>
          <w:lang w:eastAsia="ja-JP"/>
        </w:rPr>
        <w:lastRenderedPageBreak/>
        <w:t>Overview</w:t>
      </w:r>
      <w:bookmarkEnd w:id="3"/>
      <w:bookmarkEnd w:id="4"/>
    </w:p>
    <w:p w14:paraId="2834AD16" w14:textId="0B0ABCDE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5" w:name="_Toc122434488"/>
      <w:bookmarkStart w:id="6" w:name="_Toc295288959"/>
      <w:r>
        <w:rPr>
          <w:rFonts w:cs="Arial"/>
        </w:rPr>
        <w:t xml:space="preserve">This document lists all the essential changes needed to correct problems in the TTCN implementation of test case </w:t>
      </w:r>
      <w:r w:rsidR="00B26181" w:rsidRPr="000B0149">
        <w:rPr>
          <w:rFonts w:cs="Arial"/>
          <w:lang w:eastAsia="ja-JP"/>
        </w:rPr>
        <w:fldChar w:fldCharType="begin"/>
      </w:r>
      <w:r w:rsidR="00B26181" w:rsidRPr="000B0149">
        <w:rPr>
          <w:rFonts w:cs="Arial"/>
          <w:lang w:eastAsia="ja-JP"/>
        </w:rPr>
        <w:instrText xml:space="preserve"> DOCPROPERTY  TCname  \* MERGEFORMAT </w:instrText>
      </w:r>
      <w:r w:rsidR="00B26181" w:rsidRPr="000B0149">
        <w:rPr>
          <w:rFonts w:cs="Arial"/>
          <w:lang w:eastAsia="ja-JP"/>
        </w:rPr>
        <w:fldChar w:fldCharType="separate"/>
      </w:r>
      <w:r w:rsidR="003A673E">
        <w:rPr>
          <w:rFonts w:cs="Arial"/>
          <w:lang w:eastAsia="ja-JP"/>
        </w:rPr>
        <w:t>5.1.MCPTT</w:t>
      </w:r>
      <w:r w:rsidR="00B26181" w:rsidRPr="000B0149">
        <w:rPr>
          <w:rFonts w:cs="Arial"/>
          <w:lang w:eastAsia="ja-JP"/>
        </w:rPr>
        <w:fldChar w:fldCharType="end"/>
      </w:r>
      <w:r w:rsidR="00B26181">
        <w:rPr>
          <w:rFonts w:cs="Arial"/>
          <w:lang w:eastAsia="ja-JP"/>
        </w:rPr>
        <w:t xml:space="preserve"> </w:t>
      </w:r>
      <w:r>
        <w:rPr>
          <w:rFonts w:cs="Arial"/>
        </w:rPr>
        <w:t xml:space="preserve">which is part of the </w:t>
      </w:r>
      <w:r w:rsidR="00B26181">
        <w:rPr>
          <w:rFonts w:cs="Arial"/>
        </w:rPr>
        <w:fldChar w:fldCharType="begin"/>
      </w:r>
      <w:r w:rsidR="00B26181">
        <w:rPr>
          <w:rFonts w:cs="Arial"/>
        </w:rPr>
        <w:instrText xml:space="preserve"> DOCPROPERTY  TestSuiteName  \* MERGEFORMAT </w:instrText>
      </w:r>
      <w:r w:rsidR="00B26181">
        <w:rPr>
          <w:rFonts w:cs="Arial"/>
        </w:rPr>
        <w:fldChar w:fldCharType="separate"/>
      </w:r>
      <w:r w:rsidR="003A673E">
        <w:rPr>
          <w:rFonts w:cs="Arial"/>
        </w:rPr>
        <w:t>MCX_NR5GC</w:t>
      </w:r>
      <w:r w:rsidR="00B26181">
        <w:rPr>
          <w:rFonts w:cs="Arial"/>
        </w:rPr>
        <w:fldChar w:fldCharType="end"/>
      </w:r>
      <w:r w:rsidR="00B26181">
        <w:rPr>
          <w:rFonts w:cs="Arial"/>
          <w:color w:val="FF0000"/>
        </w:rPr>
        <w:t xml:space="preserve"> </w:t>
      </w:r>
      <w:r>
        <w:rPr>
          <w:rFonts w:cs="Arial"/>
        </w:rPr>
        <w:t xml:space="preserve">test suite. </w:t>
      </w:r>
    </w:p>
    <w:p w14:paraId="07E0DD31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58925D1E" w14:textId="6C46A27C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26E3B"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A26E3B">
        <w:rPr>
          <w:rFonts w:cs="Arial"/>
          <w:lang w:eastAsia="ja-JP"/>
        </w:rPr>
        <w:t>mohit.kanchan</w:t>
      </w:r>
      <w:r w:rsidR="00A26E3B" w:rsidRPr="00A37C31">
        <w:rPr>
          <w:rFonts w:cs="Arial"/>
          <w:lang w:eastAsia="ja-JP"/>
        </w:rPr>
        <w:t>@keysight.com</w:t>
      </w:r>
    </w:p>
    <w:p w14:paraId="020B2A35" w14:textId="2FAC46A8" w:rsidR="00D64AD6" w:rsidRPr="007036CE" w:rsidRDefault="00D64AD6" w:rsidP="00D64AD6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54888061"/>
      <w:bookmarkStart w:id="8" w:name="_Toc202785258"/>
      <w:r w:rsidRPr="007036CE">
        <w:rPr>
          <w:b/>
        </w:rPr>
        <w:t>Verification Test Summary</w:t>
      </w:r>
      <w:bookmarkEnd w:id="7"/>
      <w:bookmarkEnd w:id="8"/>
    </w:p>
    <w:p w14:paraId="015EF2B9" w14:textId="2BC55AAB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0B0149" w:rsidRPr="000B0149">
        <w:rPr>
          <w:rFonts w:cs="Arial"/>
          <w:lang w:eastAsia="ja-JP"/>
        </w:rPr>
        <w:fldChar w:fldCharType="begin"/>
      </w:r>
      <w:r w:rsidR="000B0149" w:rsidRPr="000B0149">
        <w:rPr>
          <w:rFonts w:cs="Arial"/>
          <w:lang w:eastAsia="ja-JP"/>
        </w:rPr>
        <w:instrText xml:space="preserve"> DOCPROPERTY  TCname  \* MERGEFORMAT </w:instrText>
      </w:r>
      <w:r w:rsidR="000B0149" w:rsidRPr="000B0149">
        <w:rPr>
          <w:rFonts w:cs="Arial"/>
          <w:lang w:eastAsia="ja-JP"/>
        </w:rPr>
        <w:fldChar w:fldCharType="separate"/>
      </w:r>
      <w:r w:rsidR="003A673E">
        <w:rPr>
          <w:rFonts w:cs="Arial"/>
          <w:lang w:eastAsia="ja-JP"/>
        </w:rPr>
        <w:t>5.1.MCPTT</w:t>
      </w:r>
      <w:r w:rsidR="000B0149" w:rsidRPr="000B0149">
        <w:rPr>
          <w:rFonts w:cs="Arial"/>
          <w:lang w:eastAsia="ja-JP"/>
        </w:rPr>
        <w:fldChar w:fldCharType="end"/>
      </w:r>
    </w:p>
    <w:p w14:paraId="329250EB" w14:textId="60DE63B5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48090B">
        <w:rPr>
          <w:rFonts w:cs="Arial"/>
        </w:rPr>
        <w:fldChar w:fldCharType="begin"/>
      </w:r>
      <w:r w:rsidR="0048090B">
        <w:rPr>
          <w:rFonts w:cs="Arial"/>
        </w:rPr>
        <w:instrText xml:space="preserve"> DOCPROPERTY  ATSVersion  \* MERGEFORMAT </w:instrText>
      </w:r>
      <w:r w:rsidR="0048090B">
        <w:rPr>
          <w:rFonts w:cs="Arial"/>
        </w:rPr>
        <w:fldChar w:fldCharType="separate"/>
      </w:r>
      <w:r w:rsidR="003A673E">
        <w:rPr>
          <w:rFonts w:cs="Arial"/>
        </w:rPr>
        <w:t>iwd-TTCN3-B2024-06_D25wk24</w:t>
      </w:r>
      <w:r w:rsidR="0048090B">
        <w:rPr>
          <w:rFonts w:cs="Arial"/>
        </w:rPr>
        <w:fldChar w:fldCharType="end"/>
      </w:r>
    </w:p>
    <w:p w14:paraId="32370A34" w14:textId="05964343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lang w:eastAsia="ja-JP"/>
        </w:rPr>
        <w:fldChar w:fldCharType="begin"/>
      </w:r>
      <w:r w:rsidR="0048090B">
        <w:rPr>
          <w:rFonts w:cs="Arial"/>
          <w:lang w:eastAsia="ja-JP"/>
        </w:rPr>
        <w:instrText xml:space="preserve"> DOCPROPERTY  SSsystem  \* MERGEFORMAT </w:instrText>
      </w:r>
      <w:r w:rsidR="0048090B">
        <w:rPr>
          <w:rFonts w:cs="Arial"/>
          <w:lang w:eastAsia="ja-JP"/>
        </w:rPr>
        <w:fldChar w:fldCharType="separate"/>
      </w:r>
      <w:r w:rsidR="003A673E">
        <w:rPr>
          <w:rFonts w:cs="Arial"/>
          <w:lang w:eastAsia="ja-JP"/>
        </w:rPr>
        <w:t>Keysight S8704A Protocol Conformance Toolset</w:t>
      </w:r>
      <w:r w:rsidR="0048090B">
        <w:rPr>
          <w:rFonts w:cs="Arial"/>
          <w:lang w:eastAsia="ja-JP"/>
        </w:rPr>
        <w:fldChar w:fldCharType="end"/>
      </w:r>
    </w:p>
    <w:p w14:paraId="048F347D" w14:textId="0834145B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b/>
          <w:lang w:eastAsia="ja-JP"/>
        </w:rPr>
        <w:fldChar w:fldCharType="begin"/>
      </w:r>
      <w:r w:rsidR="0048090B">
        <w:rPr>
          <w:rFonts w:cs="Arial"/>
          <w:b/>
          <w:lang w:eastAsia="ja-JP"/>
        </w:rPr>
        <w:instrText xml:space="preserve"> DOCPROPERTY  UEname  \* MERGEFORMAT </w:instrText>
      </w:r>
      <w:r w:rsidR="0048090B">
        <w:rPr>
          <w:rFonts w:cs="Arial"/>
          <w:b/>
          <w:lang w:eastAsia="ja-JP"/>
        </w:rPr>
        <w:fldChar w:fldCharType="separate"/>
      </w:r>
      <w:r w:rsidR="003A673E">
        <w:rPr>
          <w:rFonts w:cs="Arial"/>
          <w:b/>
          <w:lang w:eastAsia="ja-JP"/>
        </w:rPr>
        <w:t>Alea - a Leonardo Company, MCXPTT Platform v. 4.2.2 - Android Client v 1.12.1</w:t>
      </w:r>
      <w:r w:rsidR="0048090B">
        <w:rPr>
          <w:rFonts w:cs="Arial"/>
          <w:b/>
          <w:lang w:eastAsia="ja-JP"/>
        </w:rPr>
        <w:fldChar w:fldCharType="end"/>
      </w:r>
      <w:r w:rsidR="004760A5">
        <w:rPr>
          <w:rFonts w:cs="Arial"/>
          <w:b/>
          <w:lang w:eastAsia="ja-JP"/>
        </w:rPr>
        <w:t xml:space="preserve"> on COTS </w:t>
      </w:r>
      <w:r w:rsidR="007A78A3">
        <w:rPr>
          <w:rFonts w:cs="Arial"/>
          <w:b/>
          <w:lang w:eastAsia="ja-JP"/>
        </w:rPr>
        <w:t>5G</w:t>
      </w:r>
      <w:r w:rsidR="004760A5">
        <w:rPr>
          <w:rFonts w:cs="Arial"/>
          <w:b/>
          <w:lang w:eastAsia="ja-JP"/>
        </w:rPr>
        <w:t xml:space="preserve"> UE</w:t>
      </w:r>
    </w:p>
    <w:p w14:paraId="04DD551A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A166C52" w14:textId="77777777" w:rsidR="00D64AD6" w:rsidRDefault="00D64AD6" w:rsidP="00D64AD6"/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202785259"/>
      <w:r w:rsidRPr="00854C55">
        <w:rPr>
          <w:b/>
        </w:rPr>
        <w:t>Corrections required</w:t>
      </w:r>
      <w:bookmarkEnd w:id="5"/>
      <w:bookmarkEnd w:id="6"/>
      <w:bookmarkEnd w:id="9"/>
    </w:p>
    <w:p w14:paraId="1C7AA523" w14:textId="0BABE173" w:rsidR="00507BCD" w:rsidRDefault="00507BCD" w:rsidP="00507BC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202785260"/>
      <w:r>
        <w:rPr>
          <w:b/>
          <w:lang w:val="pt-BR"/>
        </w:rPr>
        <w:t xml:space="preserve">Change </w:t>
      </w:r>
      <w:r>
        <w:rPr>
          <w:b/>
          <w:lang w:val="pt-BR"/>
        </w:rPr>
        <w:fldChar w:fldCharType="begin"/>
      </w:r>
      <w:r>
        <w:rPr>
          <w:b/>
          <w:lang w:val="pt-BR"/>
        </w:rPr>
        <w:instrText xml:space="preserve"> SEQ  changeindex \* MERGEFORMAT </w:instrText>
      </w:r>
      <w:r>
        <w:rPr>
          <w:b/>
          <w:lang w:val="pt-BR"/>
        </w:rPr>
        <w:fldChar w:fldCharType="separate"/>
      </w:r>
      <w:r w:rsidR="003A673E">
        <w:rPr>
          <w:b/>
          <w:noProof/>
          <w:lang w:val="pt-BR"/>
        </w:rPr>
        <w:t>1</w:t>
      </w:r>
      <w:bookmarkEnd w:id="10"/>
      <w:r>
        <w:rPr>
          <w:b/>
          <w:lang w:val="pt-BR"/>
        </w:rPr>
        <w:fldChar w:fldCharType="end"/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07BCD" w14:paraId="483AF288" w14:textId="77777777" w:rsidTr="00F5789B">
        <w:trPr>
          <w:trHeight w:val="447"/>
        </w:trPr>
        <w:tc>
          <w:tcPr>
            <w:tcW w:w="1985" w:type="dxa"/>
          </w:tcPr>
          <w:p w14:paraId="281DFDCB" w14:textId="77777777" w:rsidR="00507BCD" w:rsidRPr="00E751F5" w:rsidRDefault="00507BCD" w:rsidP="00507BC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19E1290" w14:textId="3B227AB6" w:rsidR="00507BCD" w:rsidRPr="00507BCD" w:rsidRDefault="00D52496" w:rsidP="00544C7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(NEW)  </w:t>
            </w:r>
            <w:r w:rsidRPr="00D52496">
              <w:rPr>
                <w:rFonts w:cs="Arial"/>
              </w:rPr>
              <w:t>f_MCX_IPCAN_</w:t>
            </w:r>
            <w:r>
              <w:rPr>
                <w:rFonts w:cs="Arial"/>
              </w:rPr>
              <w:t>NR5GC_</w:t>
            </w:r>
            <w:r w:rsidRPr="00D52496">
              <w:rPr>
                <w:rFonts w:cs="Arial"/>
              </w:rPr>
              <w:t>PdnIndex</w:t>
            </w:r>
            <w:r>
              <w:rPr>
                <w:rFonts w:cs="Arial"/>
              </w:rPr>
              <w:t>()</w:t>
            </w:r>
          </w:p>
        </w:tc>
      </w:tr>
      <w:tr w:rsidR="00507BCD" w14:paraId="35FC0D28" w14:textId="77777777" w:rsidTr="00F5789B">
        <w:trPr>
          <w:trHeight w:val="452"/>
        </w:trPr>
        <w:tc>
          <w:tcPr>
            <w:tcW w:w="1985" w:type="dxa"/>
          </w:tcPr>
          <w:p w14:paraId="18772B8B" w14:textId="77777777" w:rsidR="00507BCD" w:rsidRPr="00E751F5" w:rsidRDefault="00507BCD" w:rsidP="00507BC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95818C1" w14:textId="77777777" w:rsidR="00507BCD" w:rsidRDefault="00D52496" w:rsidP="00544C7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current implementation of </w:t>
            </w:r>
            <w:r w:rsidRPr="00D52496">
              <w:rPr>
                <w:rFonts w:cs="Arial"/>
              </w:rPr>
              <w:t>f_MCX_IPCAN_PdnIndex</w:t>
            </w:r>
            <w:r>
              <w:rPr>
                <w:rFonts w:cs="Arial"/>
              </w:rPr>
              <w:t xml:space="preserve"> has mcxPDN mapped to PDN_1. which works in EUTRA.</w:t>
            </w:r>
          </w:p>
          <w:p w14:paraId="4B066391" w14:textId="77777777" w:rsidR="00D52496" w:rsidRDefault="00D52496" w:rsidP="00544C7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While for NR5GC, the PDN1 is by default mapped to IMS, which result in mismatching in drb / PDU session in common functions.</w:t>
            </w:r>
          </w:p>
          <w:p w14:paraId="2ECE28B2" w14:textId="00DC9229" w:rsidR="00D52496" w:rsidRPr="00D52496" w:rsidRDefault="00D52496" w:rsidP="00544C7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It is suggested to map mcx on PDN2 and ims on PDN1</w:t>
            </w:r>
            <w:r w:rsidR="000A261A">
              <w:rPr>
                <w:rFonts w:cs="Arial"/>
              </w:rPr>
              <w:t xml:space="preserve"> for NR5GC</w:t>
            </w:r>
          </w:p>
        </w:tc>
      </w:tr>
      <w:tr w:rsidR="00507BCD" w14:paraId="1463A879" w14:textId="77777777" w:rsidTr="00F5789B">
        <w:tc>
          <w:tcPr>
            <w:tcW w:w="1985" w:type="dxa"/>
          </w:tcPr>
          <w:p w14:paraId="21917EDD" w14:textId="77777777" w:rsidR="00507BCD" w:rsidRPr="00E751F5" w:rsidRDefault="00507BCD" w:rsidP="00507BC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5BCBB20" w14:textId="538ECF9B" w:rsidR="00507BCD" w:rsidRPr="00544C74" w:rsidRDefault="00D52496" w:rsidP="00507BCD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Create new function </w:t>
            </w:r>
            <w:r w:rsidRPr="00D52496">
              <w:rPr>
                <w:rFonts w:cs="Arial"/>
              </w:rPr>
              <w:t>f_MCX_IPCAN_</w:t>
            </w:r>
            <w:r>
              <w:rPr>
                <w:rFonts w:cs="Arial"/>
              </w:rPr>
              <w:t>NR5GC_</w:t>
            </w:r>
            <w:r w:rsidRPr="00D52496">
              <w:rPr>
                <w:rFonts w:cs="Arial"/>
              </w:rPr>
              <w:t>PdnIndex</w:t>
            </w:r>
            <w:r>
              <w:rPr>
                <w:rFonts w:cs="Arial"/>
              </w:rPr>
              <w:t xml:space="preserve"> for NR5GC</w:t>
            </w:r>
          </w:p>
        </w:tc>
      </w:tr>
      <w:tr w:rsidR="00507BCD" w14:paraId="6AC8C010" w14:textId="77777777" w:rsidTr="00F5789B">
        <w:tc>
          <w:tcPr>
            <w:tcW w:w="1985" w:type="dxa"/>
          </w:tcPr>
          <w:p w14:paraId="4E42E85F" w14:textId="77777777" w:rsidR="00507BCD" w:rsidRPr="00E751F5" w:rsidRDefault="00507BCD" w:rsidP="00507BC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7D96A1D" w14:textId="55883B47" w:rsidR="00507BCD" w:rsidRPr="00507BCD" w:rsidRDefault="00D52496" w:rsidP="00544C74">
            <w:pPr>
              <w:pStyle w:val="CRCoverPage"/>
              <w:spacing w:after="0"/>
              <w:rPr>
                <w:rFonts w:cs="Arial"/>
              </w:rPr>
            </w:pPr>
            <w:r w:rsidRPr="00D52496">
              <w:rPr>
                <w:rFonts w:cs="Arial"/>
              </w:rPr>
              <w:t>IPCAN_MCX_Common4G5G.ttcn</w:t>
            </w:r>
          </w:p>
        </w:tc>
      </w:tr>
      <w:tr w:rsidR="00507BCD" w:rsidRPr="00E751F5" w14:paraId="54EDEADE" w14:textId="77777777" w:rsidTr="00F5789B">
        <w:tc>
          <w:tcPr>
            <w:tcW w:w="1985" w:type="dxa"/>
          </w:tcPr>
          <w:p w14:paraId="327D0473" w14:textId="77777777" w:rsidR="00507BCD" w:rsidRPr="00E751F5" w:rsidRDefault="00507BCD" w:rsidP="00F5789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1207324" w14:textId="77777777" w:rsidR="00507BCD" w:rsidRPr="00E751F5" w:rsidRDefault="00507BCD" w:rsidP="00F5789B">
            <w:pPr>
              <w:rPr>
                <w:rFonts w:ascii="Arial" w:hAnsi="Arial"/>
                <w:highlight w:val="cyan"/>
              </w:rPr>
            </w:pPr>
          </w:p>
        </w:tc>
      </w:tr>
    </w:tbl>
    <w:p w14:paraId="465828BB" w14:textId="77777777" w:rsidR="00507BCD" w:rsidRDefault="00507BCD" w:rsidP="00507BCD">
      <w:pPr>
        <w:rPr>
          <w:noProof/>
        </w:rPr>
      </w:pPr>
    </w:p>
    <w:p w14:paraId="3F1F6A52" w14:textId="415B8546" w:rsidR="00507BCD" w:rsidRDefault="00D52496" w:rsidP="00507BC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New: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07BCD" w14:paraId="6A869D12" w14:textId="77777777" w:rsidTr="00F5789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50EA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function f_MCX_IPCAN_NR5GC_PdnIndex(MCX_Registration_PDN_Type p_PDN) return PDN_Index_Type</w:t>
            </w:r>
          </w:p>
          <w:p w14:paraId="45F8E92A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7915C706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PDN_Index_Type v_PdnIndex;</w:t>
            </w:r>
          </w:p>
          <w:p w14:paraId="5381180E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1A84BA10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select (p_PDN) { /*  IMS PDN_1, MCX PDN_2 sic@ */</w:t>
            </w:r>
          </w:p>
          <w:p w14:paraId="70E2BDA5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(imsPDN)      { v_PdnIndex := PDN_1; }</w:t>
            </w:r>
          </w:p>
          <w:p w14:paraId="459247DF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(mcxPDN)      { v_PdnIndex := PDN_2; }</w:t>
            </w:r>
          </w:p>
          <w:p w14:paraId="17DC0344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(internetPDN) { v_PdnIndex := PDN_3; }</w:t>
            </w:r>
          </w:p>
          <w:p w14:paraId="6E760597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else { FatalError(__FILE__, __LINE__, "invalid PDN"); }</w:t>
            </w:r>
          </w:p>
          <w:p w14:paraId="40C17368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587538DE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return v_PdnIndex;</w:t>
            </w:r>
          </w:p>
          <w:p w14:paraId="499EC209" w14:textId="24137F8E" w:rsidR="00507BCD" w:rsidRPr="00A32194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4944B885" w14:textId="77777777" w:rsidR="00507BCD" w:rsidRDefault="00507BCD" w:rsidP="00507BCD">
      <w:pPr>
        <w:spacing w:after="0"/>
        <w:rPr>
          <w:rFonts w:ascii="Arial" w:hAnsi="Arial"/>
          <w:b/>
          <w:lang w:eastAsia="en-GB"/>
        </w:rPr>
      </w:pPr>
    </w:p>
    <w:p w14:paraId="6C679F41" w14:textId="77777777" w:rsidR="00507BCD" w:rsidRDefault="00507BCD" w:rsidP="00507BCD">
      <w:pPr>
        <w:spacing w:after="0"/>
        <w:rPr>
          <w:rFonts w:ascii="Arial" w:hAnsi="Arial"/>
          <w:b/>
          <w:lang w:eastAsia="en-GB"/>
        </w:rPr>
      </w:pPr>
    </w:p>
    <w:p w14:paraId="5E5571C1" w14:textId="77777777" w:rsidR="00507BCD" w:rsidRDefault="00507BCD" w:rsidP="00507BCD">
      <w:pPr>
        <w:spacing w:after="0"/>
        <w:rPr>
          <w:rFonts w:ascii="Arial" w:hAnsi="Arial"/>
          <w:b/>
          <w:lang w:eastAsia="en-GB"/>
        </w:rPr>
      </w:pPr>
    </w:p>
    <w:p w14:paraId="0EF9DDBF" w14:textId="77777777" w:rsidR="00507BCD" w:rsidRDefault="00507BCD" w:rsidP="00507BCD">
      <w:pPr>
        <w:spacing w:after="0"/>
        <w:rPr>
          <w:rFonts w:ascii="Arial" w:hAnsi="Arial"/>
          <w:b/>
          <w:lang w:eastAsia="en-GB"/>
        </w:rPr>
      </w:pPr>
    </w:p>
    <w:p w14:paraId="6567DAB3" w14:textId="5378972F" w:rsidR="00007D89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202785261"/>
      <w:bookmarkStart w:id="12" w:name="_Ref173157194"/>
      <w:r>
        <w:rPr>
          <w:b/>
          <w:lang w:val="pt-BR"/>
        </w:rPr>
        <w:lastRenderedPageBreak/>
        <w:t xml:space="preserve">Change </w:t>
      </w:r>
      <w:r w:rsidR="006D4DFA">
        <w:rPr>
          <w:b/>
          <w:lang w:val="pt-BR"/>
        </w:rPr>
        <w:fldChar w:fldCharType="begin"/>
      </w:r>
      <w:r w:rsidR="006D4DFA">
        <w:rPr>
          <w:b/>
          <w:lang w:val="pt-BR"/>
        </w:rPr>
        <w:instrText xml:space="preserve"> SEQ  changeindex \* MERGEFORMAT </w:instrText>
      </w:r>
      <w:r w:rsidR="006D4DFA">
        <w:rPr>
          <w:b/>
          <w:lang w:val="pt-BR"/>
        </w:rPr>
        <w:fldChar w:fldCharType="separate"/>
      </w:r>
      <w:r w:rsidR="003A673E">
        <w:rPr>
          <w:b/>
          <w:noProof/>
          <w:lang w:val="pt-BR"/>
        </w:rPr>
        <w:t>2</w:t>
      </w:r>
      <w:bookmarkEnd w:id="11"/>
      <w:r w:rsidR="006D4DFA">
        <w:rPr>
          <w:b/>
          <w:lang w:val="pt-BR"/>
        </w:rPr>
        <w:fldChar w:fldCharType="end"/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C62A4" w14:paraId="34D56387" w14:textId="77777777" w:rsidTr="00EA3878">
        <w:trPr>
          <w:trHeight w:val="447"/>
        </w:trPr>
        <w:tc>
          <w:tcPr>
            <w:tcW w:w="1985" w:type="dxa"/>
          </w:tcPr>
          <w:p w14:paraId="5C3DE41C" w14:textId="77777777" w:rsidR="00FC62A4" w:rsidRPr="00E751F5" w:rsidRDefault="00FC62A4" w:rsidP="00FC62A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D64F344" w14:textId="1B15E2E3" w:rsidR="00FC62A4" w:rsidRPr="00507BCD" w:rsidRDefault="00E0477F" w:rsidP="00544C74">
            <w:pPr>
              <w:pStyle w:val="CRCoverPage"/>
              <w:spacing w:after="0"/>
              <w:rPr>
                <w:rFonts w:cs="Arial"/>
              </w:rPr>
            </w:pPr>
            <w:r w:rsidRPr="00E0477F">
              <w:rPr>
                <w:rFonts w:cs="Arial"/>
              </w:rPr>
              <w:t>f_MTC_MCX_InitAndConnect_IP_IMS_HTTP</w:t>
            </w:r>
          </w:p>
        </w:tc>
      </w:tr>
      <w:tr w:rsidR="00FC62A4" w14:paraId="57289C0E" w14:textId="77777777" w:rsidTr="00EA3878">
        <w:trPr>
          <w:trHeight w:val="452"/>
        </w:trPr>
        <w:tc>
          <w:tcPr>
            <w:tcW w:w="1985" w:type="dxa"/>
          </w:tcPr>
          <w:p w14:paraId="7957F420" w14:textId="77777777" w:rsidR="00FC62A4" w:rsidRPr="00E751F5" w:rsidRDefault="00FC62A4" w:rsidP="00FC62A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45A7E63" w14:textId="64453C0A" w:rsidR="00E0477F" w:rsidRPr="00544C74" w:rsidRDefault="00E0477F" w:rsidP="00544C74">
            <w:pPr>
              <w:pStyle w:val="CRCoverPage"/>
              <w:spacing w:after="0"/>
              <w:rPr>
                <w:rFonts w:cs="Arial"/>
              </w:rPr>
            </w:pPr>
            <w:r w:rsidRPr="00544C74">
              <w:rPr>
                <w:rFonts w:cs="Arial"/>
              </w:rPr>
              <w:t>when routing SIP messages etc from IPCAN to MCX/IMS PTC, PDN index is used (see f_PDN_PdnIndex2Integer, common in many ATS suites) to determined which port to use, with PDN_</w:t>
            </w:r>
            <w:r w:rsidR="006B5592">
              <w:rPr>
                <w:rFonts w:cs="Arial"/>
              </w:rPr>
              <w:t>1</w:t>
            </w:r>
            <w:r w:rsidRPr="00544C74">
              <w:rPr>
                <w:rFonts w:cs="Arial"/>
              </w:rPr>
              <w:t>(</w:t>
            </w:r>
            <w:r w:rsidR="006B5592">
              <w:rPr>
                <w:rFonts w:cs="Arial"/>
              </w:rPr>
              <w:t>0</w:t>
            </w:r>
            <w:r w:rsidRPr="00544C74">
              <w:rPr>
                <w:rFonts w:cs="Arial"/>
              </w:rPr>
              <w:t>) and PDN_</w:t>
            </w:r>
            <w:r w:rsidR="006B5592">
              <w:rPr>
                <w:rFonts w:cs="Arial"/>
              </w:rPr>
              <w:t>2</w:t>
            </w:r>
            <w:r w:rsidRPr="00544C74">
              <w:rPr>
                <w:rFonts w:cs="Arial"/>
              </w:rPr>
              <w:t xml:space="preserve"> (</w:t>
            </w:r>
            <w:r w:rsidR="006B5592">
              <w:rPr>
                <w:rFonts w:cs="Arial"/>
              </w:rPr>
              <w:t>1</w:t>
            </w:r>
            <w:r w:rsidRPr="00544C74">
              <w:rPr>
                <w:rFonts w:cs="Arial"/>
              </w:rPr>
              <w:t xml:space="preserve">) mapped to </w:t>
            </w:r>
            <w:r w:rsidR="006B5592">
              <w:rPr>
                <w:lang w:val="en-US"/>
              </w:rPr>
              <w:t>tsc_Index_IMS1 (0) and tsc_Index_IMS2 (1)</w:t>
            </w:r>
          </w:p>
          <w:p w14:paraId="6A6A06F9" w14:textId="77777777" w:rsidR="00E0477F" w:rsidRPr="00544C74" w:rsidRDefault="00E0477F" w:rsidP="00544C74">
            <w:pPr>
              <w:pStyle w:val="CRCoverPage"/>
              <w:spacing w:after="0"/>
              <w:rPr>
                <w:rFonts w:cs="Arial"/>
              </w:rPr>
            </w:pPr>
          </w:p>
          <w:p w14:paraId="3E3D77C5" w14:textId="2B1D3748" w:rsidR="00FC62A4" w:rsidRPr="00544C74" w:rsidRDefault="00E0477F" w:rsidP="00544C7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As </w:t>
            </w:r>
            <w:r w:rsidR="006B5592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change 1, </w:t>
            </w:r>
            <w:r w:rsidR="006B5592">
              <w:rPr>
                <w:rFonts w:cs="Arial"/>
              </w:rPr>
              <w:t>when</w:t>
            </w:r>
            <w:r>
              <w:rPr>
                <w:rFonts w:cs="Arial"/>
              </w:rPr>
              <w:t xml:space="preserve"> </w:t>
            </w:r>
            <w:r w:rsidR="006B5592">
              <w:rPr>
                <w:rFonts w:cs="Arial"/>
              </w:rPr>
              <w:t>we swap the mcx/ims to PDN1/2 mapping, we also need to update the PCT accordinly</w:t>
            </w:r>
          </w:p>
        </w:tc>
      </w:tr>
      <w:tr w:rsidR="00FC62A4" w14:paraId="2EE06418" w14:textId="77777777" w:rsidTr="00EA3878">
        <w:tc>
          <w:tcPr>
            <w:tcW w:w="1985" w:type="dxa"/>
          </w:tcPr>
          <w:p w14:paraId="4BF7969C" w14:textId="77777777" w:rsidR="00FC62A4" w:rsidRPr="00E751F5" w:rsidRDefault="00FC62A4" w:rsidP="00FC62A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459AA1F" w14:textId="204886C8" w:rsidR="00FC62A4" w:rsidRPr="00544C74" w:rsidRDefault="006B5592" w:rsidP="00FC62A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Updated </w:t>
            </w:r>
            <w:r w:rsidRPr="00E0477F">
              <w:rPr>
                <w:rFonts w:cs="Arial"/>
              </w:rPr>
              <w:t>f_MTC_MCX_InitAndConnect_IP_IMS_HTTP</w:t>
            </w:r>
            <w:r>
              <w:rPr>
                <w:rFonts w:cs="Arial"/>
              </w:rPr>
              <w:t xml:space="preserve"> to map mcx and ims to on </w:t>
            </w:r>
            <w:r>
              <w:rPr>
                <w:lang w:val="en-US"/>
              </w:rPr>
              <w:t>tsc_Index_IMS1 (0)</w:t>
            </w:r>
            <w:r>
              <w:rPr>
                <w:rFonts w:cs="Arial"/>
              </w:rPr>
              <w:t xml:space="preserve"> and </w:t>
            </w:r>
            <w:r>
              <w:rPr>
                <w:lang w:val="en-US"/>
              </w:rPr>
              <w:t>tsc_Index_IMS2 (1) for NR5GC</w:t>
            </w:r>
          </w:p>
        </w:tc>
      </w:tr>
      <w:tr w:rsidR="00FC62A4" w14:paraId="349BF3BB" w14:textId="77777777" w:rsidTr="00EA3878">
        <w:tc>
          <w:tcPr>
            <w:tcW w:w="1985" w:type="dxa"/>
          </w:tcPr>
          <w:p w14:paraId="716CB7DE" w14:textId="77777777" w:rsidR="00FC62A4" w:rsidRPr="00E751F5" w:rsidRDefault="00FC62A4" w:rsidP="00FC62A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2D6C6F7" w14:textId="40C10BC0" w:rsidR="00FC62A4" w:rsidRPr="00507BCD" w:rsidRDefault="006B5592" w:rsidP="00544C74">
            <w:pPr>
              <w:pStyle w:val="CRCoverPage"/>
              <w:spacing w:after="0"/>
              <w:rPr>
                <w:rFonts w:cs="Arial"/>
              </w:rPr>
            </w:pPr>
            <w:r w:rsidRPr="006B5592">
              <w:rPr>
                <w:rFonts w:cs="Arial"/>
              </w:rPr>
              <w:t>MTC_Component_MCX_Common.ttcn</w:t>
            </w:r>
          </w:p>
        </w:tc>
      </w:tr>
      <w:tr w:rsidR="00007D89" w:rsidRPr="00E751F5" w14:paraId="0BA69C07" w14:textId="77777777" w:rsidTr="00EA3878">
        <w:tc>
          <w:tcPr>
            <w:tcW w:w="1985" w:type="dxa"/>
          </w:tcPr>
          <w:p w14:paraId="5DE22C77" w14:textId="77777777" w:rsidR="00007D89" w:rsidRPr="00E751F5" w:rsidRDefault="00007D89" w:rsidP="00EA387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8D0C1C6" w14:textId="77777777" w:rsidR="00007D89" w:rsidRPr="00E751F5" w:rsidRDefault="00007D89" w:rsidP="00EA3878">
            <w:pPr>
              <w:rPr>
                <w:rFonts w:ascii="Arial" w:hAnsi="Arial"/>
                <w:highlight w:val="cyan"/>
              </w:rPr>
            </w:pPr>
          </w:p>
        </w:tc>
      </w:tr>
    </w:tbl>
    <w:p w14:paraId="11BC7CE1" w14:textId="77777777" w:rsidR="00007D89" w:rsidRDefault="00007D89" w:rsidP="00007D89">
      <w:pPr>
        <w:rPr>
          <w:noProof/>
        </w:rPr>
      </w:pPr>
    </w:p>
    <w:p w14:paraId="1CB8289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0D88E104" w14:textId="77777777" w:rsidTr="0018372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F782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function f_MTC_MCX_InitAndConnect_IP_IMS_HTTP(SYSTEM_MCX_BASE p_System,</w:t>
            </w:r>
          </w:p>
          <w:p w14:paraId="41F71430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MCX_IMS_PTC p_MCX,</w:t>
            </w:r>
          </w:p>
          <w:p w14:paraId="3ECE46BC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MCX_HTTP_PTC p_HTTP,</w:t>
            </w:r>
          </w:p>
          <w:p w14:paraId="0A7C7736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IMS_PTC p_IMS := null,</w:t>
            </w:r>
          </w:p>
          <w:p w14:paraId="63F60F15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</w:t>
            </w:r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boolean p_UseDNS := false) runs on MTC_MCX</w:t>
            </w:r>
          </w:p>
          <w:p w14:paraId="71AD88DE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2968B099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IP_PTC v_IP;</w:t>
            </w:r>
          </w:p>
          <w:p w14:paraId="304BB27A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MCX_HTTP_PTC v_HTTP;</w:t>
            </w:r>
          </w:p>
          <w:p w14:paraId="630AC471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boolean v_HttpHandlerRequired := true;</w:t>
            </w:r>
          </w:p>
          <w:p w14:paraId="2F1EFFE3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boolean v_UdpHandlerRequired := true;</w:t>
            </w:r>
          </w:p>
          <w:p w14:paraId="534B8353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boolean v_TcpHandlerRequired := true;</w:t>
            </w:r>
          </w:p>
          <w:p w14:paraId="12F9FB85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1B32D42B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f_MTC_BASE_Map(p_System);</w:t>
            </w:r>
          </w:p>
          <w:p w14:paraId="0802279A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55B5F857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v_IP := f_IP_PTC_CreateAndMap(p_System);</w:t>
            </w:r>
          </w:p>
          <w:p w14:paraId="410500B1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77F84D08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vc_Components.MCX := p_MCX;</w:t>
            </w:r>
          </w:p>
          <w:p w14:paraId="0BB017BB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vc_Components.IP  := v_IP;</w:t>
            </w:r>
          </w:p>
          <w:p w14:paraId="7D8B2318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5DCE3878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(p_HTTP == null) { v_HTTP := MCX_HTTP_PTC.create("MCX_HTTP") alive; }</w:t>
            </w:r>
          </w:p>
          <w:p w14:paraId="4B592B09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else                { v_HTTP := p_HTTP; }</w:t>
            </w:r>
          </w:p>
          <w:p w14:paraId="36D4D123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1D67EF87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map(p_MCX:SRTP, p_System:SRTP);    /* FloorCtrl port of type SRTP_PORT attached to IMS-PTC, see MCX_IMS_Component.ttcn */</w:t>
            </w:r>
          </w:p>
          <w:p w14:paraId="375CD048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7EAF2382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connect(p_MCX:IMS_CTRL,     v_IP:IMS_CTRL[tsc_Index_IMS1]);</w:t>
            </w:r>
          </w:p>
          <w:p w14:paraId="1FF22BC3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connect(p_MCX:IMS_Server,   v_IP:IMS_Server[tsc_Index_IMS1]);</w:t>
            </w:r>
          </w:p>
          <w:p w14:paraId="2885A34B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connect(p_MCX:IMS_Client,   v_IP:IMS_Client[tsc_Index_IMS1]);</w:t>
            </w:r>
          </w:p>
          <w:p w14:paraId="29D64AB7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1CFD197C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connect(p_MCX:MEDIA_CTRL,   v_IP:UDPHANDLER);</w:t>
            </w:r>
          </w:p>
          <w:p w14:paraId="34C77D12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connect(p_MCX:MSRP,         v_IP:TCPHANDLER);</w:t>
            </w:r>
          </w:p>
          <w:p w14:paraId="6415D8E7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352F0D0E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connect(v_HTTP:HTTPCTRL,     v_IP:HTTPCTRL);</w:t>
            </w:r>
          </w:p>
          <w:p w14:paraId="6914A494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connect(v_HTTP:HTTPDATA,     v_IP:HTTPDATA);</w:t>
            </w:r>
          </w:p>
          <w:p w14:paraId="57FAC171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connect(v_HTTP:IMS,          p_MCX:HTTP); // Coordination ports</w:t>
            </w:r>
          </w:p>
          <w:p w14:paraId="49DBF9AC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17060B5C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5DEE9406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connect(mtc:PTC_Ut[tsc_MTC_PortIndex_IMS1], p_MCX:MMI);</w:t>
            </w:r>
          </w:p>
          <w:p w14:paraId="24B18E96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connect(mtc:PTC_Ut[tsc_MTC_PortIndex_HTTP], v_HTTP:MMI);</w:t>
            </w:r>
          </w:p>
          <w:p w14:paraId="4AB7D341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</w:p>
          <w:p w14:paraId="09303863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(p_IMS != null) {</w:t>
            </w:r>
          </w:p>
          <w:p w14:paraId="19EFE44A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connect(p_IMS:IMS_CTRL,   v_IP:IMS_CTRL[tsc_Index_IMS2]);</w:t>
            </w:r>
          </w:p>
          <w:p w14:paraId="2315B8CF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connect(p_IMS:IMS_Server, v_IP:IMS_Server[tsc_Index_IMS2]);</w:t>
            </w:r>
          </w:p>
          <w:p w14:paraId="135FB372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connect(p_IMS:IMS_Client, v_IP:IMS_Client[tsc_Index_IMS2]);</w:t>
            </w:r>
          </w:p>
          <w:p w14:paraId="5973D283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</w:p>
          <w:p w14:paraId="4B5FCAF9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// connect(mtc:PTC_Ut[tsc_MTC_PortIndex_IMS2], p_IMS:MMI);        There shall be no need for any upper tester at the IMS PTC</w:t>
            </w:r>
          </w:p>
          <w:p w14:paraId="34FA9510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// connect(p_IMS:OtherPDN,   p_MCX:OtherPDN);                     There shall be no need for communication between MCX and IMS</w:t>
            </w:r>
          </w:p>
          <w:p w14:paraId="0C356227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770335C0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v_IP.start(f_IP_PTC_MainLoop(p_UseDNS, v_HttpHandlerRequired, v_UdpHandlerRequired, v_TcpHandlerRequired));</w:t>
            </w:r>
          </w:p>
          <w:p w14:paraId="513200CF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0655DAFF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lastRenderedPageBreak/>
              <w:t xml:space="preserve">    if (p_HTTP == null) {</w:t>
            </w:r>
          </w:p>
          <w:p w14:paraId="26BF1B4A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v_HTTP.start(f_MCX_HTTP_DefaultHandler());</w:t>
            </w:r>
          </w:p>
          <w:p w14:paraId="0C86B7A2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387221D6" w14:textId="273F7BD9" w:rsidR="004A437D" w:rsidRPr="00A32194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572D1ADD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86C63E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1418A0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A592B25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49D92D5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1E518210" w14:textId="77777777" w:rsidTr="0018372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6366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function f_MTC_MCX_InitAndConnect_IP_IMS_HTTP(SYSTEM_MCX_BASE p_System,</w:t>
            </w:r>
          </w:p>
          <w:p w14:paraId="4F362D60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MCX_IMS_PTC p_MCX,</w:t>
            </w:r>
          </w:p>
          <w:p w14:paraId="6C77963C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MCX_HTTP_PTC p_HTTP,</w:t>
            </w:r>
          </w:p>
          <w:p w14:paraId="42CB7E3F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IMS_PTC p_IMS := null,</w:t>
            </w:r>
          </w:p>
          <w:p w14:paraId="13B719DF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</w:t>
            </w:r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boolean p_UseDNS := false,</w:t>
            </w:r>
          </w:p>
          <w:p w14:paraId="72683176" w14:textId="686D32F3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                                        boolean </w:t>
            </w:r>
            <w:r w:rsidR="00562C0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</w:t>
            </w:r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IsNR5GC := false) runs on MTC_MCX</w:t>
            </w:r>
          </w:p>
          <w:p w14:paraId="223E7793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517E180B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IP_PTC v_IP;</w:t>
            </w:r>
          </w:p>
          <w:p w14:paraId="6D6D4F6F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MCX_HTTP_PTC v_HTTP;</w:t>
            </w:r>
          </w:p>
          <w:p w14:paraId="158D55AE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boolean v_HttpHandlerRequired := true;</w:t>
            </w:r>
          </w:p>
          <w:p w14:paraId="6A1CAD87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boolean v_UdpHandlerRequired := true;</w:t>
            </w:r>
          </w:p>
          <w:p w14:paraId="693A1285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boolean v_TcpHandlerRequired := true;</w:t>
            </w:r>
          </w:p>
          <w:p w14:paraId="73E56988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430E71DB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f_MTC_BASE_Map(p_System);</w:t>
            </w:r>
          </w:p>
          <w:p w14:paraId="1C32A452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5DD69562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v_IP := f_IP_PTC_CreateAndMap(p_System);</w:t>
            </w:r>
          </w:p>
          <w:p w14:paraId="0C2DC844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53688F40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vc_Components.MCX := p_MCX;</w:t>
            </w:r>
          </w:p>
          <w:p w14:paraId="6D4C6D14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vc_Components.IP  := v_IP;</w:t>
            </w:r>
          </w:p>
          <w:p w14:paraId="28018883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5DDEC0F6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(p_HTTP == null) { v_HTTP := MCX_HTTP_PTC.create("MCX_HTTP") alive; }</w:t>
            </w:r>
          </w:p>
          <w:p w14:paraId="459D801F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else                { v_HTTP := p_HTTP; }</w:t>
            </w:r>
          </w:p>
          <w:p w14:paraId="46490E89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7BBF7F79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map(p_MCX:SRTP, p_System:SRTP);    /* FloorCtrl port of type SRTP_PORT attached to IMS-PTC, see MCX_IMS_Component.ttcn */</w:t>
            </w:r>
          </w:p>
          <w:p w14:paraId="7C8A3FC3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5EBD10F4" w14:textId="38250A82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if (</w:t>
            </w:r>
            <w:r w:rsidR="00562C0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IsNR5GC) {</w:t>
            </w:r>
          </w:p>
          <w:p w14:paraId="164036E3" w14:textId="77777777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connect(p_MCX:IMS_CTRL,     v_IP:IMS_CTRL[tsc_Index_IMS2]);</w:t>
            </w:r>
          </w:p>
          <w:p w14:paraId="38865890" w14:textId="77777777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connect(p_MCX:IMS_Server,   v_IP:IMS_Server[tsc_Index_IMS2]);</w:t>
            </w:r>
          </w:p>
          <w:p w14:paraId="15006BB3" w14:textId="77777777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connect(p_MCX:IMS_Client,   v_IP:IMS_Client[tsc_Index_IMS2]);</w:t>
            </w:r>
          </w:p>
          <w:p w14:paraId="4C306E45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} else {</w:t>
            </w:r>
          </w:p>
          <w:p w14:paraId="79032867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connect(p_MCX:IMS_CTRL,     v_IP:IMS_CTRL[tsc_Index_IMS1]);</w:t>
            </w:r>
          </w:p>
          <w:p w14:paraId="0931E15F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connect(p_MCX:IMS_Server,   v_IP:IMS_Server[tsc_Index_IMS1]);</w:t>
            </w:r>
          </w:p>
          <w:p w14:paraId="599FA6FE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connect(p_MCX:IMS_Client,   v_IP:IMS_Client[tsc_Index_IMS1]);</w:t>
            </w:r>
          </w:p>
          <w:p w14:paraId="5CD641ED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}</w:t>
            </w:r>
          </w:p>
          <w:p w14:paraId="22AC1144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connect(p_MCX:MEDIA_CTRL,   v_IP:UDPHANDLER);</w:t>
            </w:r>
          </w:p>
          <w:p w14:paraId="3E1F3452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connect(p_MCX:MSRP,         v_IP:TCPHANDLER);</w:t>
            </w:r>
          </w:p>
          <w:p w14:paraId="4E2706BA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4A39FEB6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connect(v_HTTP:HTTPCTRL,     v_IP:HTTPCTRL);</w:t>
            </w:r>
          </w:p>
          <w:p w14:paraId="2DED7099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connect(v_HTTP:HTTPDATA,     v_IP:HTTPDATA);</w:t>
            </w:r>
          </w:p>
          <w:p w14:paraId="09056751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connect(v_HTTP:IMS,          p_MCX:HTTP); // Coordination ports</w:t>
            </w:r>
          </w:p>
          <w:p w14:paraId="2F5937B6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0CBB1E2E" w14:textId="16D792CB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if (</w:t>
            </w:r>
            <w:r w:rsidR="00562C0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IsNR5GC) {</w:t>
            </w:r>
          </w:p>
          <w:p w14:paraId="0181951E" w14:textId="77777777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connect(mtc:PTC_Ut[tsc_MTC_PortIndex_IMS2], p_MCX:MMI);</w:t>
            </w:r>
          </w:p>
          <w:p w14:paraId="63426189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} else {</w:t>
            </w:r>
          </w:p>
          <w:p w14:paraId="04A4A31C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connect(mtc:PTC_Ut[tsc_MTC_PortIndex_IMS1], p_MCX:MMI);</w:t>
            </w:r>
          </w:p>
          <w:p w14:paraId="3B121C0C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}</w:t>
            </w:r>
          </w:p>
          <w:p w14:paraId="40CADF03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connect(mtc:PTC_Ut[tsc_MTC_PortIndex_HTTP], v_HTTP:MMI);</w:t>
            </w:r>
          </w:p>
          <w:p w14:paraId="41DA4A16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</w:p>
          <w:p w14:paraId="6E58F938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(p_IMS != null) {</w:t>
            </w:r>
          </w:p>
          <w:p w14:paraId="665DC144" w14:textId="7B878AFE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if (</w:t>
            </w:r>
            <w:r w:rsidR="00562C0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IsNR5GC) {</w:t>
            </w:r>
          </w:p>
          <w:p w14:paraId="35CC4B82" w14:textId="77777777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connect(p_IMS:IMS_CTRL,   v_IP:IMS_CTRL[tsc_Index_IMS1]);</w:t>
            </w:r>
          </w:p>
          <w:p w14:paraId="79799317" w14:textId="77777777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connect(p_IMS:IMS_Server, v_IP:IMS_Server[tsc_Index_IMS1]);</w:t>
            </w:r>
          </w:p>
          <w:p w14:paraId="480CC387" w14:textId="77777777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connect(p_IMS:IMS_Client, v_IP:IMS_Client[tsc_Index_IMS1]);</w:t>
            </w:r>
          </w:p>
          <w:p w14:paraId="2CB5FAB8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} else {</w:t>
            </w:r>
          </w:p>
          <w:p w14:paraId="5C60352A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connect(p_IMS:IMS_CTRL,   v_IP:IMS_CTRL[tsc_Index_IMS2]);</w:t>
            </w:r>
          </w:p>
          <w:p w14:paraId="71E481AB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connect(p_IMS:IMS_Server, v_IP:IMS_Server[tsc_Index_IMS2]);</w:t>
            </w:r>
          </w:p>
          <w:p w14:paraId="664F6F29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connect(p_IMS:IMS_Client, v_IP:IMS_Client[tsc_Index_IMS2]);</w:t>
            </w:r>
          </w:p>
          <w:p w14:paraId="1068636B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}</w:t>
            </w:r>
          </w:p>
          <w:p w14:paraId="0FBACC73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// connect(mtc:PTC_Ut[tsc_MTC_PortIndex_IMS2], p_IMS:MMI);        There shall be no need for any upper tester at the IMS PTC</w:t>
            </w:r>
          </w:p>
          <w:p w14:paraId="0C4223AF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// connect(p_IMS:OtherPDN,   p_MCX:OtherPDN);                     There shall be no need for communication between MCX and IMS</w:t>
            </w:r>
          </w:p>
          <w:p w14:paraId="605FA420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50283844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v_IP.start(f_IP_PTC_MainLoop(p_UseDNS, v_HttpHandlerRequired, v_UdpHandlerRequired, v_TcpHandlerRequired));</w:t>
            </w:r>
          </w:p>
          <w:p w14:paraId="32035DF9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638E80F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(p_HTTP == null) {</w:t>
            </w:r>
          </w:p>
          <w:p w14:paraId="102B4FAF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lastRenderedPageBreak/>
              <w:t xml:space="preserve">      v_HTTP.start(f_MCX_HTTP_DefaultHandler());</w:t>
            </w:r>
          </w:p>
          <w:p w14:paraId="689CA3F2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4510531E" w14:textId="5C4A5DAB" w:rsidR="004A437D" w:rsidRPr="00F754C8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2AB445B6" w14:textId="77777777" w:rsidR="004A437D" w:rsidRDefault="004A437D" w:rsidP="004A437D">
      <w:pPr>
        <w:rPr>
          <w:lang w:val="pt-BR"/>
        </w:rPr>
      </w:pPr>
    </w:p>
    <w:p w14:paraId="7B231F32" w14:textId="76084FD0" w:rsidR="00007D89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202785262"/>
      <w:bookmarkStart w:id="14" w:name="_Ref173152103"/>
      <w:bookmarkStart w:id="15" w:name="_Ref173152282"/>
      <w:r>
        <w:rPr>
          <w:b/>
          <w:lang w:val="pt-BR"/>
        </w:rPr>
        <w:t xml:space="preserve">Change </w:t>
      </w:r>
      <w:r w:rsidR="006D4DFA">
        <w:rPr>
          <w:b/>
          <w:lang w:val="pt-BR"/>
        </w:rPr>
        <w:fldChar w:fldCharType="begin"/>
      </w:r>
      <w:r w:rsidR="006D4DFA">
        <w:rPr>
          <w:b/>
          <w:lang w:val="pt-BR"/>
        </w:rPr>
        <w:instrText xml:space="preserve"> SEQ  changeindex \* MERGEFORMAT </w:instrText>
      </w:r>
      <w:r w:rsidR="006D4DFA">
        <w:rPr>
          <w:b/>
          <w:lang w:val="pt-BR"/>
        </w:rPr>
        <w:fldChar w:fldCharType="separate"/>
      </w:r>
      <w:r w:rsidR="003A673E">
        <w:rPr>
          <w:b/>
          <w:noProof/>
          <w:lang w:val="pt-BR"/>
        </w:rPr>
        <w:t>3</w:t>
      </w:r>
      <w:bookmarkEnd w:id="13"/>
      <w:r w:rsidR="006D4DFA">
        <w:rPr>
          <w:b/>
          <w:lang w:val="pt-BR"/>
        </w:rPr>
        <w:fldChar w:fldCharType="end"/>
      </w:r>
      <w:bookmarkEnd w:id="14"/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1139F" w14:paraId="25974564" w14:textId="77777777" w:rsidTr="00393147">
        <w:trPr>
          <w:trHeight w:val="447"/>
        </w:trPr>
        <w:tc>
          <w:tcPr>
            <w:tcW w:w="1985" w:type="dxa"/>
          </w:tcPr>
          <w:p w14:paraId="2C7CE072" w14:textId="77777777" w:rsidR="0081139F" w:rsidRPr="009E7581" w:rsidRDefault="0081139F" w:rsidP="0081139F">
            <w:pPr>
              <w:spacing w:before="40" w:after="40"/>
              <w:rPr>
                <w:rFonts w:ascii="Arial" w:hAnsi="Arial" w:cs="Arial"/>
                <w:b/>
              </w:rPr>
            </w:pPr>
            <w:r w:rsidRPr="009E758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DBB4D74" w14:textId="689B0E2A" w:rsidR="0081139F" w:rsidRPr="0081139F" w:rsidRDefault="00220D46" w:rsidP="0081139F">
            <w:pPr>
              <w:spacing w:after="0"/>
              <w:rPr>
                <w:rFonts w:ascii="Arial" w:hAnsi="Arial" w:cs="Arial"/>
              </w:rPr>
            </w:pPr>
            <w:r w:rsidRPr="00220D46">
              <w:rPr>
                <w:rFonts w:ascii="Arial" w:hAnsi="Arial" w:cs="Arial"/>
              </w:rPr>
              <w:t>f_MTC_MCX_CreateMapAndConnectPTCs_NR5GC</w:t>
            </w:r>
          </w:p>
        </w:tc>
      </w:tr>
      <w:tr w:rsidR="0081139F" w14:paraId="74AEF8E8" w14:textId="77777777" w:rsidTr="00393147">
        <w:trPr>
          <w:trHeight w:val="452"/>
        </w:trPr>
        <w:tc>
          <w:tcPr>
            <w:tcW w:w="1985" w:type="dxa"/>
          </w:tcPr>
          <w:p w14:paraId="374DD689" w14:textId="77777777" w:rsidR="0081139F" w:rsidRPr="00E751F5" w:rsidRDefault="0081139F" w:rsidP="0081139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02C0B01" w14:textId="6B961D9F" w:rsidR="0081139F" w:rsidRPr="0081139F" w:rsidRDefault="00220D46" w:rsidP="008113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 for change 2</w:t>
            </w:r>
            <w:r w:rsidR="0081139F" w:rsidRPr="0081139F">
              <w:rPr>
                <w:rFonts w:ascii="Arial" w:hAnsi="Arial" w:cs="Arial"/>
              </w:rPr>
              <w:t xml:space="preserve"> </w:t>
            </w:r>
          </w:p>
        </w:tc>
      </w:tr>
      <w:tr w:rsidR="0081139F" w14:paraId="7407264A" w14:textId="77777777" w:rsidTr="00393147">
        <w:tc>
          <w:tcPr>
            <w:tcW w:w="1985" w:type="dxa"/>
          </w:tcPr>
          <w:p w14:paraId="778FCA6C" w14:textId="77777777" w:rsidR="0081139F" w:rsidRPr="00E751F5" w:rsidRDefault="0081139F" w:rsidP="0081139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3717E4D" w14:textId="6AF31059" w:rsidR="0081139F" w:rsidRPr="0081139F" w:rsidRDefault="00220D46" w:rsidP="0081139F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</w:rPr>
              <w:t xml:space="preserve">Updated call to </w:t>
            </w:r>
            <w:r w:rsidRPr="00220D46">
              <w:rPr>
                <w:rFonts w:cs="Arial"/>
              </w:rPr>
              <w:t>f_MTC_MCX_InitAndConnect_IP_IMS_HTTP</w:t>
            </w:r>
            <w:r>
              <w:rPr>
                <w:rFonts w:cs="Arial"/>
              </w:rPr>
              <w:t xml:space="preserve"> with parameter indicates NR5GC</w:t>
            </w:r>
          </w:p>
        </w:tc>
      </w:tr>
      <w:tr w:rsidR="0081139F" w14:paraId="4E6BB301" w14:textId="77777777" w:rsidTr="00393147">
        <w:tc>
          <w:tcPr>
            <w:tcW w:w="1985" w:type="dxa"/>
          </w:tcPr>
          <w:p w14:paraId="5154C850" w14:textId="77777777" w:rsidR="0081139F" w:rsidRPr="00E751F5" w:rsidRDefault="0081139F" w:rsidP="0081139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C958067" w14:textId="5E425ECC" w:rsidR="0081139F" w:rsidRPr="0081139F" w:rsidRDefault="00220D46" w:rsidP="0081139F">
            <w:pPr>
              <w:spacing w:after="0"/>
              <w:rPr>
                <w:rFonts w:ascii="Arial" w:hAnsi="Arial" w:cs="Arial"/>
                <w:noProof/>
              </w:rPr>
            </w:pPr>
            <w:r w:rsidRPr="00220D46">
              <w:rPr>
                <w:rFonts w:ascii="Arial" w:hAnsi="Arial" w:cs="Arial"/>
              </w:rPr>
              <w:t>MTC_Component_MCX_NR5GC.ttcn</w:t>
            </w:r>
          </w:p>
        </w:tc>
      </w:tr>
      <w:tr w:rsidR="003D5C7D" w:rsidRPr="00E751F5" w14:paraId="3960ADAB" w14:textId="77777777" w:rsidTr="00393147">
        <w:tc>
          <w:tcPr>
            <w:tcW w:w="1985" w:type="dxa"/>
          </w:tcPr>
          <w:p w14:paraId="14BF0110" w14:textId="77777777" w:rsidR="003D5C7D" w:rsidRPr="00E751F5" w:rsidRDefault="003D5C7D" w:rsidP="0039314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E98722A" w14:textId="77777777" w:rsidR="003D5C7D" w:rsidRPr="00E751F5" w:rsidRDefault="003D5C7D" w:rsidP="00393147">
            <w:pPr>
              <w:rPr>
                <w:rFonts w:ascii="Arial" w:hAnsi="Arial"/>
                <w:highlight w:val="cyan"/>
              </w:rPr>
            </w:pPr>
          </w:p>
        </w:tc>
      </w:tr>
    </w:tbl>
    <w:p w14:paraId="4CF34F10" w14:textId="77777777" w:rsidR="003D5C7D" w:rsidRDefault="003D5C7D" w:rsidP="003D5C7D">
      <w:pPr>
        <w:rPr>
          <w:noProof/>
        </w:rPr>
      </w:pPr>
    </w:p>
    <w:p w14:paraId="2D2CFFC4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D5C7D" w:rsidRPr="006C51C6" w14:paraId="0CB8E3DA" w14:textId="77777777" w:rsidTr="0039314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FAA1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function f_MTC_MCX_CreateMapAndConnectPTCs_NR5GC(SYSTEM_MCX p_System,</w:t>
            </w:r>
          </w:p>
          <w:p w14:paraId="6A5EC9ED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MCX_IMS_PTC p_MCX,</w:t>
            </w:r>
          </w:p>
          <w:p w14:paraId="51758853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MCX_HTTP_PTC p_HTTP) runs on MTC_MCX</w:t>
            </w:r>
          </w:p>
          <w:p w14:paraId="24FBC254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695AD2C0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NR5GC_PTC v_NR5GC;</w:t>
            </w:r>
          </w:p>
          <w:p w14:paraId="5C53FF77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NASEMU_NRNG_PTC v_NASEMU_PTC;</w:t>
            </w:r>
          </w:p>
          <w:p w14:paraId="1D7C71C4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IMS_PTC v_IMS;</w:t>
            </w:r>
          </w:p>
          <w:p w14:paraId="4A253781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10CF3EC3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v_IMS := f_IMS_PTC_Create("IMS2");</w:t>
            </w:r>
          </w:p>
          <w:p w14:paraId="79A76BB8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v_IMS.start(f_IMS_DefaultHandler(PDN_2));                                /* @sic R5s240511 - additional changes: PDN_2 sic@ */</w:t>
            </w:r>
          </w:p>
          <w:p w14:paraId="26DC6A7B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70EDB53E" w14:textId="44F74AEA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f_MTC_MCX_InitAndConnect_IP_IMS_HTTP(p_System, p_MCX, p_HTTP, 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v_IMS);</w:t>
            </w:r>
          </w:p>
          <w:p w14:paraId="6A4EED14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70EA0549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v_NR5GC := NR5GC_PTC.create("NR5GC") alive;</w:t>
            </w:r>
          </w:p>
          <w:p w14:paraId="5CD9A65F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f_NR_BASE_PTC_Map(p_System, v_NR5GC);                                   // map NR5GC system ports</w:t>
            </w:r>
          </w:p>
          <w:p w14:paraId="24D0773C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v_NASEMU_PTC := f_NasEmu5G_CreateConnectAndMap_NRNG(p_System, v_NR5GC); // create NasEmu, map system ports and connect with NR5GC PTC</w:t>
            </w:r>
          </w:p>
          <w:p w14:paraId="6C7B01C6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v_NASEMU_PTC.start(f_NASEMU_MainLoop_NRNG());                           // start NASEMU</w:t>
            </w:r>
          </w:p>
          <w:p w14:paraId="460005FC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09F27489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connect(mtc:PTC_Ut[tsc_MTC_PortIndex_MCX_IPCAN], v_NR5GC:UT);</w:t>
            </w:r>
          </w:p>
          <w:p w14:paraId="356D5308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connect(v_NR5GC:IP, vc_Components.IP:IPCAN_CTRL);</w:t>
            </w:r>
          </w:p>
          <w:p w14:paraId="3E173AA4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connect(p_MCX:IPCAN, v_NR5GC:IMS[tsc_Index_IMS1]);</w:t>
            </w:r>
          </w:p>
          <w:p w14:paraId="1C316C2A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2F0F3EC8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connect(v_IMS:IPCAN, v_NR5GC:IMS[tsc_Index_IMS2]);</w:t>
            </w:r>
          </w:p>
          <w:p w14:paraId="76E848FB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844CC94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f_UT_InitialPowerOffUE(Ut);</w:t>
            </w:r>
          </w:p>
          <w:p w14:paraId="12692C4D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7D533FA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v_NR5GC.start(f_MCX_NR5GC_IPCAN_MainLoop());</w:t>
            </w:r>
          </w:p>
          <w:p w14:paraId="3D269898" w14:textId="7937EBE3" w:rsidR="003D5C7D" w:rsidRPr="006C51C6" w:rsidRDefault="00220D46" w:rsidP="00220D46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75A74E17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</w:p>
    <w:p w14:paraId="2E6BB215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</w:p>
    <w:p w14:paraId="749B8E7E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6C51C6" w14:paraId="286D7AD9" w14:textId="77777777" w:rsidTr="006C51C6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B2A9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function f_MTC_MCX_CreateMapAndConnectPTCs_NR5GC(SYSTEM_MCX p_System,</w:t>
            </w:r>
          </w:p>
          <w:p w14:paraId="5C53DF1A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MCX_IMS_PTC p_MCX,</w:t>
            </w:r>
          </w:p>
          <w:p w14:paraId="18A2BCE4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MCX_HTTP_PTC p_HTTP) runs on MTC_MCX</w:t>
            </w:r>
          </w:p>
          <w:p w14:paraId="36354581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34B83510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NR5GC_PTC v_NR5GC;</w:t>
            </w:r>
          </w:p>
          <w:p w14:paraId="19D8806E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NASEMU_NRNG_PTC v_NASEMU_PTC;</w:t>
            </w:r>
          </w:p>
          <w:p w14:paraId="21C3B8BB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IMS_PTC v_IMS;</w:t>
            </w:r>
          </w:p>
          <w:p w14:paraId="6C929D52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FAA4641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v_IMS := f_IMS_PTC_Create("IMS2");</w:t>
            </w:r>
          </w:p>
          <w:p w14:paraId="52560201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v_IMS.start(f_IMS_DefaultHandler(PDN_2));                                /* @sic R5s240511 - additional changes: PDN_2 sic@ */</w:t>
            </w:r>
          </w:p>
          <w:p w14:paraId="4897CAC3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024A71FC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f_MTC_MCX_InitAndConnect_IP_IMS_HTTP(p_System, p_MCX, p_HTTP, 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v_IMS, -,  true);</w:t>
            </w:r>
          </w:p>
          <w:p w14:paraId="7D038D89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0C59BB6F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v_NR5GC := NR5GC_PTC.create("NR5GC") alive;</w:t>
            </w:r>
          </w:p>
          <w:p w14:paraId="697842B3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f_NR_BASE_PTC_Map(p_System, v_NR5GC);                                   // map NR5GC system ports</w:t>
            </w:r>
          </w:p>
          <w:p w14:paraId="45A3C1C4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lastRenderedPageBreak/>
              <w:t xml:space="preserve">    v_NASEMU_PTC := f_NasEmu5G_CreateConnectAndMap_NRNG(p_System, v_NR5GC); // create NasEmu, map system ports and connect with NR5GC PTC</w:t>
            </w:r>
          </w:p>
          <w:p w14:paraId="364D55E5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v_NASEMU_PTC.start(f_NASEMU_MainLoop_NRNG());                           // start NASEMU</w:t>
            </w:r>
          </w:p>
          <w:p w14:paraId="4FE4F5ED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1DBB66BB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connect(mtc:PTC_Ut[tsc_MTC_PortIndex_MCX_IPCAN], v_NR5GC:UT);</w:t>
            </w:r>
          </w:p>
          <w:p w14:paraId="3960E169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connect(v_NR5GC:IP, vc_Components.IP:IPCAN_CTRL);</w:t>
            </w:r>
          </w:p>
          <w:p w14:paraId="54B44BF0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connect(p_MCX:IPCAN, v_NR5GC:IMS[tsc_Index_IMS1]);</w:t>
            </w:r>
          </w:p>
          <w:p w14:paraId="23D22B61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50D6DF03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connect(v_IMS:IPCAN, v_NR5GC:IMS[tsc_Index_IMS2]);</w:t>
            </w:r>
          </w:p>
          <w:p w14:paraId="5E364776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3605DBF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f_UT_InitialPowerOffUE(Ut);</w:t>
            </w:r>
          </w:p>
          <w:p w14:paraId="02F9471A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30295456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v_NR5GC.start(f_MCX_NR5GC_IPCAN_MainLoop());</w:t>
            </w:r>
          </w:p>
          <w:p w14:paraId="47162D60" w14:textId="3C95414F" w:rsidR="00F666F4" w:rsidRPr="005640D9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439943A1" w14:textId="77777777" w:rsidR="00411BE2" w:rsidRDefault="00411BE2" w:rsidP="00007D89">
      <w:pPr>
        <w:rPr>
          <w:noProof/>
        </w:rPr>
      </w:pPr>
    </w:p>
    <w:p w14:paraId="5BA2ED9B" w14:textId="77777777" w:rsidR="00A561DD" w:rsidRDefault="00A561DD" w:rsidP="00021EE4">
      <w:pPr>
        <w:rPr>
          <w:noProof/>
        </w:rPr>
      </w:pPr>
    </w:p>
    <w:p w14:paraId="197A8399" w14:textId="78C2C653" w:rsidR="00220D46" w:rsidRDefault="00220D46" w:rsidP="00220D4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202785263"/>
      <w:r>
        <w:rPr>
          <w:b/>
          <w:lang w:val="pt-BR"/>
        </w:rPr>
        <w:t>Change 4</w:t>
      </w:r>
      <w:bookmarkEnd w:id="1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20D46" w14:paraId="530E9EEA" w14:textId="77777777" w:rsidTr="00822AE5">
        <w:trPr>
          <w:trHeight w:val="447"/>
        </w:trPr>
        <w:tc>
          <w:tcPr>
            <w:tcW w:w="1985" w:type="dxa"/>
          </w:tcPr>
          <w:p w14:paraId="0C17513D" w14:textId="77777777" w:rsidR="00220D46" w:rsidRPr="009E7581" w:rsidRDefault="00220D46" w:rsidP="00822AE5">
            <w:pPr>
              <w:spacing w:before="40" w:after="40"/>
              <w:rPr>
                <w:rFonts w:ascii="Arial" w:hAnsi="Arial" w:cs="Arial"/>
                <w:b/>
              </w:rPr>
            </w:pPr>
            <w:r w:rsidRPr="009E758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5943DAA" w14:textId="1ACAC871" w:rsidR="00220D46" w:rsidRPr="0081139F" w:rsidRDefault="00C7139B" w:rsidP="00822AE5">
            <w:pPr>
              <w:spacing w:after="0"/>
              <w:rPr>
                <w:rFonts w:ascii="Arial" w:hAnsi="Arial" w:cs="Arial"/>
              </w:rPr>
            </w:pPr>
            <w:r w:rsidRPr="00C7139B">
              <w:rPr>
                <w:rFonts w:ascii="Arial" w:hAnsi="Arial" w:cs="Arial"/>
              </w:rPr>
              <w:t>f_MCX_NR5GC_IPCAN_EndProcedure</w:t>
            </w:r>
          </w:p>
        </w:tc>
      </w:tr>
      <w:tr w:rsidR="00220D46" w14:paraId="79B61958" w14:textId="77777777" w:rsidTr="00822AE5">
        <w:trPr>
          <w:trHeight w:val="452"/>
        </w:trPr>
        <w:tc>
          <w:tcPr>
            <w:tcW w:w="1985" w:type="dxa"/>
          </w:tcPr>
          <w:p w14:paraId="72F35018" w14:textId="77777777" w:rsidR="00220D46" w:rsidRPr="00E751F5" w:rsidRDefault="00220D4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B54A7CB" w14:textId="5F9D1551" w:rsidR="00220D46" w:rsidRPr="0081139F" w:rsidRDefault="00220D46" w:rsidP="00822A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 for change </w:t>
            </w:r>
            <w:r w:rsidR="00C7139B">
              <w:rPr>
                <w:rFonts w:ascii="Arial" w:hAnsi="Arial" w:cs="Arial"/>
              </w:rPr>
              <w:t>1</w:t>
            </w:r>
          </w:p>
        </w:tc>
      </w:tr>
      <w:tr w:rsidR="00220D46" w14:paraId="1EC5D699" w14:textId="77777777" w:rsidTr="00822AE5">
        <w:tc>
          <w:tcPr>
            <w:tcW w:w="1985" w:type="dxa"/>
          </w:tcPr>
          <w:p w14:paraId="59F735E2" w14:textId="77777777" w:rsidR="00220D46" w:rsidRPr="00E751F5" w:rsidRDefault="00220D4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BDB151C" w14:textId="446CB409" w:rsidR="00220D46" w:rsidRPr="0081139F" w:rsidRDefault="00220D46" w:rsidP="00822AE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</w:rPr>
              <w:t xml:space="preserve">Updated </w:t>
            </w:r>
            <w:r w:rsidR="00C7139B">
              <w:rPr>
                <w:rFonts w:cs="Arial"/>
              </w:rPr>
              <w:t xml:space="preserve">call calls to </w:t>
            </w:r>
            <w:r w:rsidR="00C7139B" w:rsidRPr="00D52496">
              <w:rPr>
                <w:rFonts w:cs="Arial"/>
              </w:rPr>
              <w:t>f_MCX_IPCAN_PdnIndex</w:t>
            </w:r>
            <w:r w:rsidR="00C7139B">
              <w:rPr>
                <w:rFonts w:cs="Arial"/>
              </w:rPr>
              <w:t xml:space="preserve"> to </w:t>
            </w:r>
            <w:r w:rsidR="00C7139B" w:rsidRPr="00D52496">
              <w:rPr>
                <w:rFonts w:cs="Arial"/>
              </w:rPr>
              <w:t>f_MCX_IPCAN_</w:t>
            </w:r>
            <w:r w:rsidR="00C7139B">
              <w:rPr>
                <w:rFonts w:cs="Arial"/>
              </w:rPr>
              <w:t>NR5GC_</w:t>
            </w:r>
            <w:r w:rsidR="00C7139B" w:rsidRPr="00D52496">
              <w:rPr>
                <w:rFonts w:cs="Arial"/>
              </w:rPr>
              <w:t>PdnIndex</w:t>
            </w:r>
          </w:p>
        </w:tc>
      </w:tr>
      <w:tr w:rsidR="00220D46" w14:paraId="1FABA8FA" w14:textId="77777777" w:rsidTr="00822AE5">
        <w:tc>
          <w:tcPr>
            <w:tcW w:w="1985" w:type="dxa"/>
          </w:tcPr>
          <w:p w14:paraId="26C67623" w14:textId="77777777" w:rsidR="00220D46" w:rsidRPr="00E751F5" w:rsidRDefault="00220D4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6AEEC4A" w14:textId="3E86E359" w:rsidR="00220D46" w:rsidRPr="0081139F" w:rsidRDefault="00C7139B" w:rsidP="00822AE5">
            <w:pPr>
              <w:spacing w:after="0"/>
              <w:rPr>
                <w:rFonts w:ascii="Arial" w:hAnsi="Arial" w:cs="Arial"/>
                <w:noProof/>
              </w:rPr>
            </w:pPr>
            <w:r w:rsidRPr="00C7139B">
              <w:rPr>
                <w:rFonts w:ascii="Arial" w:hAnsi="Arial" w:cs="Arial"/>
              </w:rPr>
              <w:t>IPCAN_MCX_NR5GC.ttcn</w:t>
            </w:r>
          </w:p>
        </w:tc>
      </w:tr>
      <w:tr w:rsidR="00220D46" w:rsidRPr="00E751F5" w14:paraId="770B7912" w14:textId="77777777" w:rsidTr="00822AE5">
        <w:tc>
          <w:tcPr>
            <w:tcW w:w="1985" w:type="dxa"/>
          </w:tcPr>
          <w:p w14:paraId="177E4D59" w14:textId="77777777" w:rsidR="00220D46" w:rsidRPr="00E751F5" w:rsidRDefault="00220D46" w:rsidP="00822AE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36A1098" w14:textId="77777777" w:rsidR="00220D46" w:rsidRPr="00E751F5" w:rsidRDefault="00220D46" w:rsidP="00822AE5">
            <w:pPr>
              <w:rPr>
                <w:rFonts w:ascii="Arial" w:hAnsi="Arial"/>
                <w:highlight w:val="cyan"/>
              </w:rPr>
            </w:pPr>
          </w:p>
        </w:tc>
      </w:tr>
    </w:tbl>
    <w:p w14:paraId="0E30B049" w14:textId="77777777" w:rsidR="00220D46" w:rsidRDefault="00220D46" w:rsidP="00220D46">
      <w:pPr>
        <w:rPr>
          <w:noProof/>
        </w:rPr>
      </w:pPr>
    </w:p>
    <w:p w14:paraId="7CE7A706" w14:textId="77777777" w:rsidR="00220D46" w:rsidRDefault="00220D46" w:rsidP="00220D4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20D46" w:rsidRPr="006C51C6" w14:paraId="3C6D22BA" w14:textId="77777777" w:rsidTr="00822AE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C723" w14:textId="77777777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function f_MCX_NR5GC_IPCAN_EndProcedure(IMS_IPCAN_CO_ORD_PORT p_Port,</w:t>
            </w:r>
          </w:p>
          <w:p w14:paraId="3F1153BF" w14:textId="77777777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NR_CellId_Type p_CellId,</w:t>
            </w:r>
          </w:p>
          <w:p w14:paraId="16C68B8C" w14:textId="77777777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IMS_TestProcedure_Type p_ProcedureType) runs on NR5GC_PTC return boolean</w:t>
            </w:r>
          </w:p>
          <w:p w14:paraId="59E4466F" w14:textId="77777777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256F0298" w14:textId="6F9B6DFB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PDN_Index_Type v_PdnIndex := </w:t>
            </w:r>
            <w:r w:rsidRPr="00C7139B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f_MCX_IPCAN_PdnIndex</w:t>
            </w: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(mcxPDN);</w:t>
            </w:r>
          </w:p>
          <w:p w14:paraId="6414C085" w14:textId="77777777" w:rsidR="00220D46" w:rsidRDefault="00C7139B" w:rsidP="00C7139B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boolean v_ReleaseRRC := true;</w:t>
            </w:r>
          </w:p>
          <w:p w14:paraId="19AA7C3E" w14:textId="4E28B8B3" w:rsidR="00C7139B" w:rsidRPr="006C51C6" w:rsidRDefault="00C7139B" w:rsidP="00C7139B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...</w:t>
            </w:r>
          </w:p>
        </w:tc>
      </w:tr>
    </w:tbl>
    <w:p w14:paraId="41DA08FF" w14:textId="77777777" w:rsidR="00220D46" w:rsidRDefault="00220D46" w:rsidP="00220D46">
      <w:pPr>
        <w:spacing w:after="0"/>
        <w:rPr>
          <w:rFonts w:ascii="Arial" w:hAnsi="Arial"/>
          <w:b/>
          <w:lang w:eastAsia="en-GB"/>
        </w:rPr>
      </w:pPr>
    </w:p>
    <w:p w14:paraId="6497E6CA" w14:textId="77777777" w:rsidR="00220D46" w:rsidRDefault="00220D46" w:rsidP="00220D46">
      <w:pPr>
        <w:spacing w:after="0"/>
        <w:rPr>
          <w:rFonts w:ascii="Arial" w:hAnsi="Arial"/>
          <w:b/>
          <w:lang w:eastAsia="en-GB"/>
        </w:rPr>
      </w:pPr>
    </w:p>
    <w:p w14:paraId="327DD084" w14:textId="77777777" w:rsidR="00220D46" w:rsidRDefault="00220D46" w:rsidP="00220D4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220D46" w14:paraId="385BBE78" w14:textId="77777777" w:rsidTr="00822AE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CC43" w14:textId="77777777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function f_MCX_NR5GC_IPCAN_EndProcedure(IMS_IPCAN_CO_ORD_PORT p_Port,</w:t>
            </w:r>
          </w:p>
          <w:p w14:paraId="3CB1F7A3" w14:textId="77777777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NR_CellId_Type p_CellId,</w:t>
            </w:r>
          </w:p>
          <w:p w14:paraId="12760521" w14:textId="77777777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IMS_TestProcedure_Type p_ProcedureType) runs on NR5GC_PTC return boolean</w:t>
            </w:r>
          </w:p>
          <w:p w14:paraId="54AF7F74" w14:textId="77777777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6BB97562" w14:textId="77777777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PDN_Index_Type v_PdnIndex := </w:t>
            </w:r>
            <w:r w:rsidRPr="00C7139B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f_MCX_IPCAN_NR5GC_PdnIndex</w:t>
            </w: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(mcxPDN);</w:t>
            </w:r>
          </w:p>
          <w:p w14:paraId="44D90E30" w14:textId="77777777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boolean v_ReleaseRRC := true;</w:t>
            </w:r>
          </w:p>
          <w:p w14:paraId="2A6323A8" w14:textId="56021C55" w:rsidR="00220D46" w:rsidRPr="005640D9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...</w:t>
            </w:r>
          </w:p>
        </w:tc>
      </w:tr>
    </w:tbl>
    <w:p w14:paraId="32A6E4A6" w14:textId="77777777" w:rsidR="00220D46" w:rsidRDefault="00220D46" w:rsidP="00220D46">
      <w:pPr>
        <w:rPr>
          <w:noProof/>
        </w:rPr>
      </w:pPr>
    </w:p>
    <w:p w14:paraId="479E9317" w14:textId="77777777" w:rsidR="00220D46" w:rsidRDefault="00220D46" w:rsidP="00220D46">
      <w:pPr>
        <w:rPr>
          <w:noProof/>
        </w:rPr>
      </w:pPr>
    </w:p>
    <w:p w14:paraId="6CDDF12F" w14:textId="77777777" w:rsidR="00220D46" w:rsidRDefault="00220D46" w:rsidP="00021EE4">
      <w:pPr>
        <w:rPr>
          <w:noProof/>
        </w:rPr>
      </w:pPr>
    </w:p>
    <w:p w14:paraId="597E97B4" w14:textId="0FEE6800" w:rsidR="00220D46" w:rsidRDefault="00220D46" w:rsidP="00220D4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7" w:name="_Toc202785264"/>
      <w:r>
        <w:rPr>
          <w:b/>
          <w:lang w:val="pt-BR"/>
        </w:rPr>
        <w:t>Change 5</w:t>
      </w:r>
      <w:bookmarkEnd w:id="1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20D46" w14:paraId="0E5F840E" w14:textId="77777777" w:rsidTr="00822AE5">
        <w:trPr>
          <w:trHeight w:val="447"/>
        </w:trPr>
        <w:tc>
          <w:tcPr>
            <w:tcW w:w="1985" w:type="dxa"/>
          </w:tcPr>
          <w:p w14:paraId="688EC442" w14:textId="77777777" w:rsidR="00220D46" w:rsidRPr="009E7581" w:rsidRDefault="00220D46" w:rsidP="00822AE5">
            <w:pPr>
              <w:spacing w:before="40" w:after="40"/>
              <w:rPr>
                <w:rFonts w:ascii="Arial" w:hAnsi="Arial" w:cs="Arial"/>
                <w:b/>
              </w:rPr>
            </w:pPr>
            <w:r w:rsidRPr="009E758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80BF915" w14:textId="35D46F60" w:rsidR="00220D46" w:rsidRPr="0081139F" w:rsidRDefault="00F872EB" w:rsidP="00822AE5">
            <w:pPr>
              <w:spacing w:after="0"/>
              <w:rPr>
                <w:rFonts w:ascii="Arial" w:hAnsi="Arial" w:cs="Arial"/>
              </w:rPr>
            </w:pPr>
            <w:r w:rsidRPr="00F872EB">
              <w:rPr>
                <w:rFonts w:ascii="Arial" w:hAnsi="Arial" w:cs="Arial"/>
              </w:rPr>
              <w:t>f_MCX_NR5GC_IPCAN_AddPduSession</w:t>
            </w:r>
          </w:p>
        </w:tc>
      </w:tr>
      <w:tr w:rsidR="00220D46" w14:paraId="7DF16C1E" w14:textId="77777777" w:rsidTr="00822AE5">
        <w:trPr>
          <w:trHeight w:val="452"/>
        </w:trPr>
        <w:tc>
          <w:tcPr>
            <w:tcW w:w="1985" w:type="dxa"/>
          </w:tcPr>
          <w:p w14:paraId="0159D65F" w14:textId="77777777" w:rsidR="00220D46" w:rsidRPr="00E751F5" w:rsidRDefault="00220D4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65880ED" w14:textId="2F3285FA" w:rsidR="00220D46" w:rsidRDefault="00F872EB" w:rsidP="00822A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  <w:r w:rsidR="00220D46">
              <w:rPr>
                <w:rFonts w:ascii="Arial" w:hAnsi="Arial" w:cs="Arial"/>
              </w:rPr>
              <w:t xml:space="preserve">As for change </w:t>
            </w:r>
            <w:r w:rsidR="00207C96">
              <w:rPr>
                <w:rFonts w:ascii="Arial" w:hAnsi="Arial" w:cs="Arial"/>
              </w:rPr>
              <w:t>1</w:t>
            </w:r>
            <w:r w:rsidR="00220D46" w:rsidRPr="0081139F">
              <w:rPr>
                <w:rFonts w:ascii="Arial" w:hAnsi="Arial" w:cs="Arial"/>
              </w:rPr>
              <w:t xml:space="preserve"> </w:t>
            </w:r>
          </w:p>
          <w:p w14:paraId="6E81A059" w14:textId="4DA13FA9" w:rsidR="00F872EB" w:rsidRPr="0081139F" w:rsidRDefault="00F872EB" w:rsidP="00822A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2. call to </w:t>
            </w:r>
            <w:r w:rsidRPr="00F872EB">
              <w:rPr>
                <w:rFonts w:ascii="Arial" w:hAnsi="Arial" w:cs="Arial"/>
              </w:rPr>
              <w:t>f_SendPDUSessionAcceptOverReconfig</w:t>
            </w:r>
            <w:r>
              <w:rPr>
                <w:rFonts w:ascii="Arial" w:hAnsi="Arial" w:cs="Arial"/>
              </w:rPr>
              <w:t xml:space="preserve"> shall has </w:t>
            </w:r>
            <w:r w:rsidRPr="00F872EB">
              <w:rPr>
                <w:rFonts w:ascii="Arial" w:hAnsi="Arial" w:cs="Arial"/>
              </w:rPr>
              <w:t>p_InterworkWithEPS</w:t>
            </w:r>
            <w:r>
              <w:rPr>
                <w:rFonts w:ascii="Arial" w:hAnsi="Arial" w:cs="Arial"/>
              </w:rPr>
              <w:t xml:space="preserve"> as false</w:t>
            </w:r>
          </w:p>
        </w:tc>
      </w:tr>
      <w:tr w:rsidR="00220D46" w14:paraId="1B599B20" w14:textId="77777777" w:rsidTr="00822AE5">
        <w:tc>
          <w:tcPr>
            <w:tcW w:w="1985" w:type="dxa"/>
          </w:tcPr>
          <w:p w14:paraId="31CDB4F5" w14:textId="77777777" w:rsidR="00220D46" w:rsidRPr="00E751F5" w:rsidRDefault="00220D4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468B7FD4" w14:textId="77777777" w:rsidR="00220D46" w:rsidRDefault="00F872EB" w:rsidP="00822AE5">
            <w:pPr>
              <w:pStyle w:val="CRCoverPage"/>
              <w:spacing w:after="0"/>
              <w:rPr>
                <w:rFonts w:cs="Arial"/>
              </w:rPr>
            </w:pPr>
            <w:r w:rsidRPr="00B32297">
              <w:rPr>
                <w:rFonts w:cs="Arial"/>
                <w:highlight w:val="yellow"/>
              </w:rPr>
              <w:t xml:space="preserve">1. </w:t>
            </w:r>
            <w:r w:rsidR="00220D46" w:rsidRPr="00B32297">
              <w:rPr>
                <w:rFonts w:cs="Arial"/>
                <w:highlight w:val="yellow"/>
              </w:rPr>
              <w:t>Updated call to f_MTC_MCX_InitAndConnect_IP_IMS_HTTP with parameter indicates NR5GC</w:t>
            </w:r>
          </w:p>
          <w:p w14:paraId="3982D2DB" w14:textId="77777777" w:rsidR="00F872EB" w:rsidRDefault="00F872EB" w:rsidP="00822AE5">
            <w:pPr>
              <w:pStyle w:val="CRCoverPage"/>
              <w:spacing w:after="0"/>
              <w:rPr>
                <w:rFonts w:cs="Arial"/>
              </w:rPr>
            </w:pPr>
          </w:p>
          <w:p w14:paraId="3BA3F0CC" w14:textId="58E472CF" w:rsidR="00F872EB" w:rsidRPr="0081139F" w:rsidRDefault="00F872EB" w:rsidP="00822AE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B32297">
              <w:rPr>
                <w:rFonts w:cs="Arial"/>
                <w:highlight w:val="cyan"/>
              </w:rPr>
              <w:t>2. updated call to f_SendPDUSessionAcceptOverReconfig with p_InterworkWithEPS as false</w:t>
            </w:r>
          </w:p>
        </w:tc>
      </w:tr>
      <w:tr w:rsidR="00220D46" w14:paraId="29C4AD1E" w14:textId="77777777" w:rsidTr="00822AE5">
        <w:tc>
          <w:tcPr>
            <w:tcW w:w="1985" w:type="dxa"/>
          </w:tcPr>
          <w:p w14:paraId="57A0EC5F" w14:textId="77777777" w:rsidR="00220D46" w:rsidRPr="00E751F5" w:rsidRDefault="00220D4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398D8DE" w14:textId="77777777" w:rsidR="00220D46" w:rsidRPr="0081139F" w:rsidRDefault="00220D46" w:rsidP="00822AE5">
            <w:pPr>
              <w:spacing w:after="0"/>
              <w:rPr>
                <w:rFonts w:ascii="Arial" w:hAnsi="Arial" w:cs="Arial"/>
                <w:noProof/>
              </w:rPr>
            </w:pPr>
            <w:r w:rsidRPr="00220D46">
              <w:rPr>
                <w:rFonts w:ascii="Arial" w:hAnsi="Arial" w:cs="Arial"/>
              </w:rPr>
              <w:t>MTC_Component_MCX_NR5GC.ttcn</w:t>
            </w:r>
          </w:p>
        </w:tc>
      </w:tr>
      <w:tr w:rsidR="00220D46" w:rsidRPr="00E751F5" w14:paraId="05A3715B" w14:textId="77777777" w:rsidTr="00822AE5">
        <w:tc>
          <w:tcPr>
            <w:tcW w:w="1985" w:type="dxa"/>
          </w:tcPr>
          <w:p w14:paraId="79322406" w14:textId="77777777" w:rsidR="00220D46" w:rsidRPr="00E751F5" w:rsidRDefault="00220D46" w:rsidP="00822AE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39CE900" w14:textId="77777777" w:rsidR="00220D46" w:rsidRPr="00E751F5" w:rsidRDefault="00220D46" w:rsidP="00822AE5">
            <w:pPr>
              <w:rPr>
                <w:rFonts w:ascii="Arial" w:hAnsi="Arial"/>
                <w:highlight w:val="cyan"/>
              </w:rPr>
            </w:pPr>
          </w:p>
        </w:tc>
      </w:tr>
    </w:tbl>
    <w:p w14:paraId="6A40670E" w14:textId="77777777" w:rsidR="00220D46" w:rsidRDefault="00220D46" w:rsidP="00220D46">
      <w:pPr>
        <w:rPr>
          <w:noProof/>
        </w:rPr>
      </w:pPr>
    </w:p>
    <w:p w14:paraId="43BE6A5D" w14:textId="77777777" w:rsidR="00220D46" w:rsidRDefault="00220D46" w:rsidP="00220D4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20D46" w:rsidRPr="006C51C6" w14:paraId="02E15FA5" w14:textId="77777777" w:rsidTr="00822AE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FFE6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function f_MCX_NR5GC_IPCAN_AddPduSession(IMS_IPCAN_CO_ORD_PORT p_Port,</w:t>
            </w:r>
          </w:p>
          <w:p w14:paraId="49C7E6A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NR_CellId_Type p_CellId,</w:t>
            </w:r>
          </w:p>
          <w:p w14:paraId="14E99008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NR_RadioBearerId_Type p_SRB) runs on NR5GC_PTC return PDU_PDN_DNN_Type</w:t>
            </w:r>
          </w:p>
          <w:p w14:paraId="5F474F2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4DB59477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GSM_MobilityInfo_Type v_GSM_MobilityInfo;</w:t>
            </w:r>
          </w:p>
          <w:p w14:paraId="4A0D83A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RadioBearerConfig v_RadioBearerConfig;</w:t>
            </w:r>
          </w:p>
          <w:p w14:paraId="037F8EA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CellGroupConfig v_CellGroupConfig;</w:t>
            </w:r>
          </w:p>
          <w:p w14:paraId="4F8F99D8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NR_RadioBearerList_Type v_SSConfig;</w:t>
            </w:r>
          </w:p>
          <w:p w14:paraId="530DC7C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SDAP_ConfigurationList_Type v_SDAP_ConfigurationList;</w:t>
            </w:r>
          </w:p>
          <w:p w14:paraId="52B56AF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DNN v_DNN;</w:t>
            </w:r>
          </w:p>
          <w:p w14:paraId="14D476F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(omit)  QoS_Rules v_QoS_Rules := omit;</w:t>
            </w:r>
          </w:p>
          <w:p w14:paraId="35E5C72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(omit)  QoSFlowDescr v_QoSFlowDescr := omit;</w:t>
            </w:r>
          </w:p>
          <w:p w14:paraId="4B1573E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QosFlow_Identification_Type v_QosFlowId;</w:t>
            </w:r>
          </w:p>
          <w:p w14:paraId="110BB41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SDAP_Config v_SDAP_Config;</w:t>
            </w:r>
          </w:p>
          <w:p w14:paraId="0907B98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IP_DrbInfo_Type v_DrbInfo;</w:t>
            </w:r>
          </w:p>
          <w:p w14:paraId="0865699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SRBs_AlreadyConfigured v_SRBs_AlreadyConfigured := SRB1;</w:t>
            </w:r>
          </w:p>
          <w:p w14:paraId="35901E1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PDU_PDN_DNN_Type v_PDUType;</w:t>
            </w:r>
          </w:p>
          <w:p w14:paraId="74DE611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SdapConfig_Type v_SdapConfig;</w:t>
            </w:r>
          </w:p>
          <w:p w14:paraId="123EC2CA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PDN_Index_Type v_PdnIndex;</w:t>
            </w:r>
          </w:p>
          <w:p w14:paraId="0CC36B5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integer v_QFI;</w:t>
            </w:r>
          </w:p>
          <w:p w14:paraId="3FFAC087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11B8CA8C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(p_SRB == tsc_NR_RbId_SRB2) {</w:t>
            </w:r>
          </w:p>
          <w:p w14:paraId="793F059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v_SRBs_AlreadyConfigured := SRB1_2;</w:t>
            </w:r>
          </w:p>
          <w:p w14:paraId="01C7776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5C3CB81B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206FD02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37.579-1 Table 5.4.2.3.3-3: Step 1</w:t>
            </w:r>
          </w:p>
          <w:p w14:paraId="7C917208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v_GSM_MobilityInfo := fl_MCX_NR5GC_IPCAN_ReceiveAndCheckPDUSessionEstablishmentReq(p_CellId, p_SRB);</w:t>
            </w:r>
          </w:p>
          <w:p w14:paraId="72D0A57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v_PDUType := v_GSM_MobilityInfo.PDUType;</w:t>
            </w:r>
          </w:p>
          <w:p w14:paraId="4969FE6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select (v_PDUType) {</w:t>
            </w:r>
          </w:p>
          <w:p w14:paraId="0252C79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(Internet_DNN) {</w:t>
            </w:r>
          </w:p>
          <w:p w14:paraId="3CBE8D9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v_QFI := 1;                     // 38.508-1 Table 4.8.2.1-1: Reference QoS rule #1</w:t>
            </w:r>
          </w:p>
          <w:p w14:paraId="754BC9FA" w14:textId="12B37F83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v_PdnIndex := </w:t>
            </w:r>
            <w:r w:rsidRPr="00B3229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f_MCX_IPCAN_PdnIndex(</w:t>
            </w: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internetPDN);</w:t>
            </w:r>
          </w:p>
          <w:p w14:paraId="77907C0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7CF2C3EC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(IMS_DNN) {</w:t>
            </w:r>
          </w:p>
          <w:p w14:paraId="08533B8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v_QFI := 2;                     // 38.508-1 Table 4.8.2.1-2: Reference QoS rule #2</w:t>
            </w:r>
          </w:p>
          <w:p w14:paraId="7C1FA18D" w14:textId="0020584C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v_PdnIndex := </w:t>
            </w:r>
            <w:r w:rsidRPr="00B3229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f_MCX_IPCAN_PdnIndex</w:t>
            </w: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(imsPDN);</w:t>
            </w:r>
          </w:p>
          <w:p w14:paraId="6485938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737AC02B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(MCX_DNN) {</w:t>
            </w:r>
          </w:p>
          <w:p w14:paraId="472B2F0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v_QFI := tsc_MCX_NR5GC_QFI_Signalling;</w:t>
            </w:r>
          </w:p>
          <w:p w14:paraId="5EB8E24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v_QoS_Rules := fl_MCX_NR5GC_IPCAN_QoS_Rules(v_QFI);             // 38.508-1 Table 4.8.2.1-10: Reference QoS rule #10 (MCX signalling)</w:t>
            </w:r>
          </w:p>
          <w:p w14:paraId="75CCE45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v_QoSFlowDescr := fl_MCX_NR5GC_IPCAN_QoSFlowDescr(v_QFI);       // 38.508-1 Table 4.8.2.3-9: Reference QoS flow #9 (MCX signalling)</w:t>
            </w:r>
          </w:p>
          <w:p w14:paraId="50604900" w14:textId="388CFCEA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v_PdnIndex := </w:t>
            </w:r>
            <w:r w:rsidRPr="00B3229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f_MCX_IPCAN_PdnIndex</w:t>
            </w: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(mcxPDN);</w:t>
            </w:r>
          </w:p>
          <w:p w14:paraId="18DD60CA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7FD6EC6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else {</w:t>
            </w:r>
          </w:p>
          <w:p w14:paraId="73387FD6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f_SetVerdictInconc(__FILE__, __LINE__, "Invalid PDU Type");</w:t>
            </w:r>
          </w:p>
          <w:p w14:paraId="598D332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18EFFCC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49C0BB6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v_GSM_MobilityInfo.PdnIndex := v_PdnIndex;</w:t>
            </w:r>
          </w:p>
          <w:p w14:paraId="01E1395B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v_DNN := cs_DNN(-, f_DomainName_Encode(f_GetDNNStringFromPICS(v_PDUType)));</w:t>
            </w:r>
          </w:p>
          <w:p w14:paraId="3862059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v_SDAP_Config := cs_SDAP_Config(-, -, {v_QFI});</w:t>
            </w:r>
          </w:p>
          <w:p w14:paraId="237E42AA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3DD02A1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f_BuildRRCReconfigParamsNewDRBs(v_RadioBearerConfig,        // out parameter</w:t>
            </w:r>
          </w:p>
          <w:p w14:paraId="75EB358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v_CellGroupConfig,          // out parameter</w:t>
            </w:r>
          </w:p>
          <w:p w14:paraId="5B725ED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v_SSConfig,                 // out parameter</w:t>
            </w:r>
          </w:p>
          <w:p w14:paraId="4DACC78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v_SDAP_ConfigurationList,   // out parameter</w:t>
            </w:r>
          </w:p>
          <w:p w14:paraId="7870529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p_CellId,</w:t>
            </w:r>
          </w:p>
          <w:p w14:paraId="081CAFE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{v_GSM_MobilityInfo},</w:t>
            </w:r>
          </w:p>
          <w:p w14:paraId="4F94734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lastRenderedPageBreak/>
              <w:t xml:space="preserve">                                    v_SRBs_AlreadyConfigured,</w:t>
            </w:r>
          </w:p>
          <w:p w14:paraId="0D164BA6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v_SDAP_Config);</w:t>
            </w:r>
          </w:p>
          <w:p w14:paraId="2B60DA46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3DA2876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Only one PDU session input, so only 1st element relevant in output</w:t>
            </w:r>
          </w:p>
          <w:p w14:paraId="1F3110F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v_SdapConfig := valueof(v_SDAP_ConfigurationList[0].Config.SdapConfig);</w:t>
            </w:r>
          </w:p>
          <w:p w14:paraId="3864EDC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1302FCE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It is assumed that by default only 1 QoS Flow is specified</w:t>
            </w:r>
          </w:p>
          <w:p w14:paraId="74AC1AC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v_QosFlowId := cs_IP_QosFlowId(v_SdapConfig.Pdu_SessionId, v_QFI);</w:t>
            </w:r>
          </w:p>
          <w:p w14:paraId="098D2D3A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v_DrbInfo := cs_DrbInfo_NR(p_CellId, v_QosFlowId);</w:t>
            </w:r>
          </w:p>
          <w:p w14:paraId="080CBC3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B9CB7DB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f_IP_Handling_StartPDN(IP, v_PdnIndex, v_DrbInfo);</w:t>
            </w:r>
          </w:p>
          <w:p w14:paraId="764649C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(v_PDUType == MCX_DNN) {</w:t>
            </w:r>
          </w:p>
          <w:p w14:paraId="0188ABC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f_IMS_IPCAN_SendCoOrdMsg(p_Port, cms_IPCAN_IMS_DrbInfo(v_DrbInfo));   // start media control handler and HTTP servers (controlled by IMS PTC)</w:t>
            </w:r>
          </w:p>
          <w:p w14:paraId="73321D4C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f_IMS_IPCAN_WaitForTrigger(p_Port);   // Wait until HTTP servers are started</w:t>
            </w:r>
          </w:p>
          <w:p w14:paraId="649AD50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22EC8DC6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80798E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37.579-1 Table 5.4.2.3.3-3: Step 2 - 3</w:t>
            </w:r>
          </w:p>
          <w:p w14:paraId="0682BE8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f_SendPDUSessionAcceptOverReconfig(p_CellId,</w:t>
            </w:r>
          </w:p>
          <w:p w14:paraId="60D4E3C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v_GSM_MobilityInfo,</w:t>
            </w:r>
          </w:p>
          <w:p w14:paraId="6232A70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v_DNN,</w:t>
            </w:r>
          </w:p>
          <w:p w14:paraId="4C3F773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v_RadioBearerConfig,</w:t>
            </w:r>
          </w:p>
          <w:p w14:paraId="39CC41A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v_CellGroupConfig,</w:t>
            </w:r>
          </w:p>
          <w:p w14:paraId="6BFEAB7B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v_SSConfig,</w:t>
            </w:r>
          </w:p>
          <w:p w14:paraId="24058067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-, -, -, -, -, -, -, -,</w:t>
            </w:r>
          </w:p>
          <w:p w14:paraId="021BA67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v_QoS_Rules,</w:t>
            </w:r>
          </w:p>
          <w:p w14:paraId="150872D0" w14:textId="642C2E0D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v_QoSFlowDescr</w:t>
            </w:r>
            <w:r w:rsidRPr="00B32297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en-GB"/>
              </w:rPr>
              <w:t>);</w:t>
            </w:r>
          </w:p>
          <w:p w14:paraId="002948AB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return v_PDUType;</w:t>
            </w:r>
          </w:p>
          <w:p w14:paraId="47116F23" w14:textId="4AD576F3" w:rsidR="00220D46" w:rsidRPr="006C51C6" w:rsidRDefault="00B32297" w:rsidP="00B32297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1B1EECD3" w14:textId="77777777" w:rsidR="00220D46" w:rsidRDefault="00220D46" w:rsidP="00220D46">
      <w:pPr>
        <w:spacing w:after="0"/>
        <w:rPr>
          <w:rFonts w:ascii="Arial" w:hAnsi="Arial"/>
          <w:b/>
          <w:lang w:eastAsia="en-GB"/>
        </w:rPr>
      </w:pPr>
    </w:p>
    <w:p w14:paraId="0C7010C2" w14:textId="77777777" w:rsidR="00220D46" w:rsidRDefault="00220D46" w:rsidP="00220D46">
      <w:pPr>
        <w:spacing w:after="0"/>
        <w:rPr>
          <w:rFonts w:ascii="Arial" w:hAnsi="Arial"/>
          <w:b/>
          <w:lang w:eastAsia="en-GB"/>
        </w:rPr>
      </w:pPr>
    </w:p>
    <w:p w14:paraId="423F8C23" w14:textId="77777777" w:rsidR="00220D46" w:rsidRDefault="00220D46" w:rsidP="00220D4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220D46" w14:paraId="168BE07B" w14:textId="77777777" w:rsidTr="00822AE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BC6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function f_MCX_NR5GC_IPCAN_AddPduSession(IMS_IPCAN_CO_ORD_PORT p_Port,</w:t>
            </w:r>
          </w:p>
          <w:p w14:paraId="58E5102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NR_CellId_Type p_CellId,</w:t>
            </w:r>
          </w:p>
          <w:p w14:paraId="66AABC5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NR_RadioBearerId_Type p_SRB) runs on NR5GC_PTC return PDU_PDN_DNN_Type</w:t>
            </w:r>
          </w:p>
          <w:p w14:paraId="3F07D9E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2B3E4DC7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GSM_MobilityInfo_Type v_GSM_MobilityInfo;</w:t>
            </w:r>
          </w:p>
          <w:p w14:paraId="103A983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RadioBearerConfig v_RadioBearerConfig;</w:t>
            </w:r>
          </w:p>
          <w:p w14:paraId="32EF714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CellGroupConfig v_CellGroupConfig;</w:t>
            </w:r>
          </w:p>
          <w:p w14:paraId="26D9296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NR_RadioBearerList_Type v_SSConfig;</w:t>
            </w:r>
          </w:p>
          <w:p w14:paraId="7415226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SDAP_ConfigurationList_Type v_SDAP_ConfigurationList;</w:t>
            </w:r>
          </w:p>
          <w:p w14:paraId="69D519FC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DNN v_DNN;</w:t>
            </w:r>
          </w:p>
          <w:p w14:paraId="2F52D9A6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(omit)  QoS_Rules v_QoS_Rules := omit;</w:t>
            </w:r>
          </w:p>
          <w:p w14:paraId="18748DD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(omit)  QoSFlowDescr v_QoSFlowDescr := omit;</w:t>
            </w:r>
          </w:p>
          <w:p w14:paraId="4A73725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QosFlow_Identification_Type v_QosFlowId;</w:t>
            </w:r>
          </w:p>
          <w:p w14:paraId="49F539C8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SDAP_Config v_SDAP_Config;</w:t>
            </w:r>
          </w:p>
          <w:p w14:paraId="5FB69BE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IP_DrbInfo_Type v_DrbInfo;</w:t>
            </w:r>
          </w:p>
          <w:p w14:paraId="7B86C1A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SRBs_AlreadyConfigured v_SRBs_AlreadyConfigured := SRB1;</w:t>
            </w:r>
          </w:p>
          <w:p w14:paraId="7BBF34D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PDU_PDN_DNN_Type v_PDUType;</w:t>
            </w:r>
          </w:p>
          <w:p w14:paraId="715B504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SdapConfig_Type v_SdapConfig;</w:t>
            </w:r>
          </w:p>
          <w:p w14:paraId="5724BAB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PDN_Index_Type v_PdnIndex;</w:t>
            </w:r>
          </w:p>
          <w:p w14:paraId="371B09F8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integer v_QFI;</w:t>
            </w:r>
          </w:p>
          <w:p w14:paraId="235A37A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5714C85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(p_SRB == tsc_NR_RbId_SRB2) {</w:t>
            </w:r>
          </w:p>
          <w:p w14:paraId="5357B6C8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v_SRBs_AlreadyConfigured := SRB1_2;</w:t>
            </w:r>
          </w:p>
          <w:p w14:paraId="670C016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529FAC9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52AC9EE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37.579-1 Table 5.4.2.3.3-3: Step 1</w:t>
            </w:r>
          </w:p>
          <w:p w14:paraId="4357F3E8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v_GSM_MobilityInfo := fl_MCX_NR5GC_IPCAN_ReceiveAndCheckPDUSessionEstablishmentReq(p_CellId, p_SRB);</w:t>
            </w:r>
          </w:p>
          <w:p w14:paraId="2034E0C7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v_PDUType := v_GSM_MobilityInfo.PDUType;</w:t>
            </w:r>
          </w:p>
          <w:p w14:paraId="279FEF7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select (v_PDUType) {</w:t>
            </w:r>
          </w:p>
          <w:p w14:paraId="3DB1578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(Internet_DNN) {</w:t>
            </w:r>
          </w:p>
          <w:p w14:paraId="5778C17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v_QFI := 1;                     // 38.508-1 Table 4.8.2.1-1: Reference QoS rule #1</w:t>
            </w:r>
          </w:p>
          <w:p w14:paraId="4EA20A9B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v_PdnIndex := </w:t>
            </w:r>
            <w:r w:rsidRPr="00B3229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f_MCX_IPCAN_NR5GC_PdnIndex</w:t>
            </w: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(internetPDN);</w:t>
            </w:r>
          </w:p>
          <w:p w14:paraId="397DAE2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258E0F5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(IMS_DNN) {</w:t>
            </w:r>
          </w:p>
          <w:p w14:paraId="55EE5C68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v_QFI := 2;                     // 38.508-1 Table 4.8.2.1-2: Reference QoS rule #2</w:t>
            </w:r>
          </w:p>
          <w:p w14:paraId="345BF4A6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v_PdnIndex := </w:t>
            </w:r>
            <w:r w:rsidRPr="00B3229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f_MCX_IPCAN_NR5GC_PdnIndex</w:t>
            </w: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(imsPDN);</w:t>
            </w:r>
          </w:p>
          <w:p w14:paraId="46C5493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1997873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(MCX_DNN) {</w:t>
            </w:r>
          </w:p>
          <w:p w14:paraId="652A616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v_QFI := tsc_MCX_NR5GC_QFI_Signalling;</w:t>
            </w:r>
          </w:p>
          <w:p w14:paraId="25E891C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v_QoS_Rules := fl_MCX_NR5GC_IPCAN_QoS_Rules(v_QFI);             // 38.508-1 Table 4.8.2.1-10: Reference QoS rule #10 (MCX signalling)</w:t>
            </w:r>
          </w:p>
          <w:p w14:paraId="662C55F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v_QoSFlowDescr := fl_MCX_NR5GC_IPCAN_QoSFlowDescr(v_QFI);       // 38.508-1 Table 4.8.2.3-9: Reference QoS flow #9 (MCX signalling)</w:t>
            </w:r>
          </w:p>
          <w:p w14:paraId="4DEA5E5C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lastRenderedPageBreak/>
              <w:t xml:space="preserve">        v_PdnIndex := </w:t>
            </w:r>
            <w:r w:rsidRPr="00B3229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f_MCX_IPCAN_NR5GC_PdnIndex</w:t>
            </w: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(mcxPDN);</w:t>
            </w:r>
          </w:p>
          <w:p w14:paraId="3332DEC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4198DBE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else {</w:t>
            </w:r>
          </w:p>
          <w:p w14:paraId="2038C01A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f_SetVerdictInconc(__FILE__, __LINE__, "Invalid PDU Type");</w:t>
            </w:r>
          </w:p>
          <w:p w14:paraId="3C2E6C1A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5BF6064C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085C7E2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v_GSM_MobilityInfo.PdnIndex := v_PdnIndex;</w:t>
            </w:r>
          </w:p>
          <w:p w14:paraId="5F618C1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v_DNN := cs_DNN(-, f_DomainName_Encode(f_GetDNNStringFromPICS(v_PDUType)));</w:t>
            </w:r>
          </w:p>
          <w:p w14:paraId="3C4939D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v_SDAP_Config := cs_SDAP_Config(-, -, {v_QFI});</w:t>
            </w:r>
          </w:p>
          <w:p w14:paraId="603C7F8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0BF59ED6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f_BuildRRCReconfigParamsNewDRBs(v_RadioBearerConfig,        // out parameter</w:t>
            </w:r>
          </w:p>
          <w:p w14:paraId="68DB391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v_CellGroupConfig,          // out parameter</w:t>
            </w:r>
          </w:p>
          <w:p w14:paraId="3D299D17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v_SSConfig,                 // out parameter</w:t>
            </w:r>
          </w:p>
          <w:p w14:paraId="007C599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v_SDAP_ConfigurationList,   // out parameter</w:t>
            </w:r>
          </w:p>
          <w:p w14:paraId="3D86C93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p_CellId,</w:t>
            </w:r>
          </w:p>
          <w:p w14:paraId="76E1C2A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{v_GSM_MobilityInfo},</w:t>
            </w:r>
          </w:p>
          <w:p w14:paraId="4DF67D0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v_SRBs_AlreadyConfigured,</w:t>
            </w:r>
          </w:p>
          <w:p w14:paraId="0426698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v_SDAP_Config);</w:t>
            </w:r>
          </w:p>
          <w:p w14:paraId="50AA410B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2E8E324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Only one PDU session input, so only 1st element relevant in output</w:t>
            </w:r>
          </w:p>
          <w:p w14:paraId="202B2A6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v_SdapConfig := valueof(v_SDAP_ConfigurationList[0].Config.SdapConfig);</w:t>
            </w:r>
          </w:p>
          <w:p w14:paraId="33077BA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411E95C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It is assumed that by default only 1 QoS Flow is specified</w:t>
            </w:r>
          </w:p>
          <w:p w14:paraId="4D648EF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v_QosFlowId := cs_IP_QosFlowId(v_SdapConfig.Pdu_SessionId, v_QFI);</w:t>
            </w:r>
          </w:p>
          <w:p w14:paraId="25CC8E5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v_DrbInfo := cs_DrbInfo_NR(p_CellId, v_QosFlowId);</w:t>
            </w:r>
          </w:p>
          <w:p w14:paraId="337E655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1301C4F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f_IP_Handling_StartPDN(IP, v_PdnIndex, v_DrbInfo);</w:t>
            </w:r>
          </w:p>
          <w:p w14:paraId="45EE313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(v_PDUType == MCX_DNN) {</w:t>
            </w:r>
          </w:p>
          <w:p w14:paraId="5DE1E92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f_IMS_IPCAN_SendCoOrdMsg(p_Port, cms_IPCAN_IMS_DrbInfo(v_DrbInfo));   // start media control handler and HTTP servers (controlled by IMS PTC)</w:t>
            </w:r>
          </w:p>
          <w:p w14:paraId="3EB9B05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f_IMS_IPCAN_WaitForTrigger(p_Port);   // Wait until HTTP servers are started</w:t>
            </w:r>
          </w:p>
          <w:p w14:paraId="74AFD90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19256A9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B77BBC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37.579-1 Table 5.4.2.3.3-3: Step 2 - 3</w:t>
            </w:r>
          </w:p>
          <w:p w14:paraId="4B6B008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f_SendPDUSessionAcceptOverReconfig(p_CellId,</w:t>
            </w:r>
          </w:p>
          <w:p w14:paraId="630123D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v_GSM_MobilityInfo,</w:t>
            </w:r>
          </w:p>
          <w:p w14:paraId="3DC8202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v_DNN,</w:t>
            </w:r>
          </w:p>
          <w:p w14:paraId="418580F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v_RadioBearerConfig,</w:t>
            </w:r>
          </w:p>
          <w:p w14:paraId="39B11138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v_CellGroupConfig,</w:t>
            </w:r>
          </w:p>
          <w:p w14:paraId="58EE5F7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v_SSConfig,</w:t>
            </w:r>
          </w:p>
          <w:p w14:paraId="4BD24FEC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-, -, -, -, -, -, -, -,</w:t>
            </w:r>
          </w:p>
          <w:p w14:paraId="5E50E0D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v_QoS_Rules,</w:t>
            </w:r>
          </w:p>
          <w:p w14:paraId="5FCE2BE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v_QoSFlowDescr</w:t>
            </w:r>
            <w:r w:rsidRPr="00B32297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en-GB"/>
              </w:rPr>
              <w:t>,</w:t>
            </w:r>
          </w:p>
          <w:p w14:paraId="03767B8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en-GB"/>
              </w:rPr>
              <w:t xml:space="preserve">                                       -,-,-,</w:t>
            </w:r>
          </w:p>
          <w:p w14:paraId="736CEE1C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en-GB"/>
              </w:rPr>
              <w:t xml:space="preserve">                                       false);</w:t>
            </w:r>
          </w:p>
          <w:p w14:paraId="34F797B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return v_PDUType;</w:t>
            </w:r>
          </w:p>
          <w:p w14:paraId="35BFB4E7" w14:textId="19851956" w:rsidR="00220D46" w:rsidRPr="005640D9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0F2F8B01" w14:textId="77777777" w:rsidR="00220D46" w:rsidRDefault="00220D46" w:rsidP="00220D46">
      <w:pPr>
        <w:rPr>
          <w:noProof/>
        </w:rPr>
      </w:pPr>
    </w:p>
    <w:p w14:paraId="2DF4614F" w14:textId="77777777" w:rsidR="00220D46" w:rsidRDefault="00220D46" w:rsidP="00220D46">
      <w:pPr>
        <w:rPr>
          <w:noProof/>
        </w:rPr>
      </w:pPr>
    </w:p>
    <w:p w14:paraId="6D2A5FFF" w14:textId="284DF74C" w:rsidR="00207C96" w:rsidRDefault="00207C96" w:rsidP="00207C9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8" w:name="_Toc202785265"/>
      <w:r>
        <w:rPr>
          <w:b/>
          <w:lang w:val="pt-BR"/>
        </w:rPr>
        <w:t xml:space="preserve">Change </w:t>
      </w:r>
      <w:r w:rsidR="00F73868">
        <w:rPr>
          <w:b/>
          <w:lang w:val="pt-BR"/>
        </w:rPr>
        <w:t>6</w:t>
      </w:r>
      <w:bookmarkEnd w:id="1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07C96" w14:paraId="4704ACD6" w14:textId="77777777" w:rsidTr="00822AE5">
        <w:trPr>
          <w:trHeight w:val="447"/>
        </w:trPr>
        <w:tc>
          <w:tcPr>
            <w:tcW w:w="1985" w:type="dxa"/>
          </w:tcPr>
          <w:p w14:paraId="0DB1A5B0" w14:textId="77777777" w:rsidR="00207C96" w:rsidRPr="009E7581" w:rsidRDefault="00207C96" w:rsidP="00822AE5">
            <w:pPr>
              <w:spacing w:before="40" w:after="40"/>
              <w:rPr>
                <w:rFonts w:ascii="Arial" w:hAnsi="Arial" w:cs="Arial"/>
                <w:b/>
              </w:rPr>
            </w:pPr>
            <w:r w:rsidRPr="009E758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32E01B7" w14:textId="0D6227CD" w:rsidR="00207C96" w:rsidRPr="0081139F" w:rsidRDefault="00207C96" w:rsidP="00822AE5">
            <w:pPr>
              <w:spacing w:after="0"/>
              <w:rPr>
                <w:rFonts w:ascii="Arial" w:hAnsi="Arial" w:cs="Arial"/>
              </w:rPr>
            </w:pPr>
            <w:r w:rsidRPr="00207C96">
              <w:rPr>
                <w:rFonts w:ascii="Arial" w:hAnsi="Arial" w:cs="Arial"/>
              </w:rPr>
              <w:t>f_MCX_NR5GC_IPCAN_InitialRegistration</w:t>
            </w:r>
          </w:p>
        </w:tc>
      </w:tr>
      <w:tr w:rsidR="00207C96" w14:paraId="4CDB19BC" w14:textId="77777777" w:rsidTr="00822AE5">
        <w:trPr>
          <w:trHeight w:val="452"/>
        </w:trPr>
        <w:tc>
          <w:tcPr>
            <w:tcW w:w="1985" w:type="dxa"/>
          </w:tcPr>
          <w:p w14:paraId="19676230" w14:textId="77777777" w:rsidR="00207C96" w:rsidRPr="00E751F5" w:rsidRDefault="00207C9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F5F553F" w14:textId="77777777" w:rsidR="00207C96" w:rsidRDefault="00207C96" w:rsidP="00822A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1, runtime error on code that compose the </w:t>
            </w:r>
            <w:r w:rsidRPr="00207C96">
              <w:rPr>
                <w:rFonts w:ascii="Arial" w:hAnsi="Arial" w:cs="Arial"/>
              </w:rPr>
              <w:t>v_ExpectedPduSessionList</w:t>
            </w:r>
          </w:p>
          <w:p w14:paraId="4285220B" w14:textId="69345437" w:rsidR="00BA4B7D" w:rsidRDefault="00BA4B7D" w:rsidP="00822A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2, before active </w:t>
            </w:r>
            <w:r w:rsidRPr="00BA4B7D">
              <w:rPr>
                <w:rFonts w:ascii="Arial" w:hAnsi="Arial" w:cs="Arial"/>
              </w:rPr>
              <w:t>a_NR5GC_AdditionalPDUSessionEstablishmentReq</w:t>
            </w:r>
            <w:r>
              <w:rPr>
                <w:rFonts w:ascii="Arial" w:hAnsi="Arial" w:cs="Arial"/>
              </w:rPr>
              <w:t xml:space="preserve"> for PDU SESSION ESTABLISHMENT REQ, we need to call </w:t>
            </w:r>
            <w:r w:rsidRPr="00BA4B7D">
              <w:rPr>
                <w:rFonts w:ascii="Arial" w:hAnsi="Arial" w:cs="Arial"/>
              </w:rPr>
              <w:t>f_NR5GC_MsgInDefault_ResetStoreOfNASMessageReq</w:t>
            </w:r>
            <w:r>
              <w:rPr>
                <w:rFonts w:ascii="Arial" w:hAnsi="Arial" w:cs="Arial"/>
              </w:rPr>
              <w:t xml:space="preserve"> to reset the queue.</w:t>
            </w:r>
          </w:p>
          <w:p w14:paraId="323A6DA4" w14:textId="547E0BA3" w:rsidR="00BA4B7D" w:rsidRDefault="00BA4B7D" w:rsidP="00822A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3, after active </w:t>
            </w:r>
            <w:r w:rsidRPr="00BA4B7D">
              <w:rPr>
                <w:rFonts w:ascii="Arial" w:hAnsi="Arial" w:cs="Arial"/>
              </w:rPr>
              <w:t>a_NR5GC_AdditionalPDUSessionEstablishmentReq</w:t>
            </w:r>
            <w:r>
              <w:rPr>
                <w:rFonts w:ascii="Arial" w:hAnsi="Arial" w:cs="Arial"/>
              </w:rPr>
              <w:t xml:space="preserve">, we need to wait </w:t>
            </w:r>
            <w:r w:rsidR="007F0201">
              <w:rPr>
                <w:rFonts w:ascii="Arial" w:hAnsi="Arial" w:cs="Arial"/>
              </w:rPr>
              <w:t>PDU SESSION ESTABLISHMENT REQ is added into the queue for processing</w:t>
            </w:r>
          </w:p>
          <w:p w14:paraId="2E2E9A1D" w14:textId="116E174E" w:rsidR="00BA4B7D" w:rsidRPr="0081139F" w:rsidRDefault="007F0201" w:rsidP="00822A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BA4B7D">
              <w:rPr>
                <w:rFonts w:ascii="Arial" w:hAnsi="Arial" w:cs="Arial"/>
              </w:rPr>
              <w:t>, The UE</w:t>
            </w:r>
            <w:r w:rsidR="00BD637E">
              <w:rPr>
                <w:rFonts w:ascii="Arial" w:hAnsi="Arial" w:cs="Arial"/>
              </w:rPr>
              <w:t xml:space="preserve"> may</w:t>
            </w:r>
            <w:r w:rsidR="00BA4B7D">
              <w:rPr>
                <w:rFonts w:ascii="Arial" w:hAnsi="Arial" w:cs="Arial"/>
              </w:rPr>
              <w:t xml:space="preserve"> immediately send both PDU SESSION Establishment REQ for ims and mcx, before TTCN handle the first one and establish SRB2.</w:t>
            </w:r>
          </w:p>
        </w:tc>
      </w:tr>
      <w:tr w:rsidR="00207C96" w14:paraId="31AB74AF" w14:textId="77777777" w:rsidTr="00822AE5">
        <w:tc>
          <w:tcPr>
            <w:tcW w:w="1985" w:type="dxa"/>
          </w:tcPr>
          <w:p w14:paraId="0C771AEA" w14:textId="77777777" w:rsidR="00207C96" w:rsidRPr="00E751F5" w:rsidRDefault="00207C9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0460024" w14:textId="77777777" w:rsidR="00207C96" w:rsidRDefault="00BA4B7D" w:rsidP="00822AE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Pr="007F0201">
              <w:rPr>
                <w:rFonts w:cs="Arial"/>
                <w:highlight w:val="yellow"/>
              </w:rPr>
              <w:t>, Updated the code for composing v_ExpectedPduSessionList</w:t>
            </w:r>
          </w:p>
          <w:p w14:paraId="403BF2B1" w14:textId="77777777" w:rsidR="00BA4B7D" w:rsidRDefault="00BA4B7D" w:rsidP="00822AE5">
            <w:pPr>
              <w:pStyle w:val="CRCoverPage"/>
              <w:spacing w:after="0"/>
              <w:rPr>
                <w:rFonts w:cs="Arial"/>
              </w:rPr>
            </w:pPr>
          </w:p>
          <w:p w14:paraId="67913A47" w14:textId="49759E05" w:rsidR="00BA4B7D" w:rsidRDefault="00BA4B7D" w:rsidP="00822AE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Pr="007F0201">
              <w:rPr>
                <w:rFonts w:cs="Arial"/>
                <w:highlight w:val="green"/>
              </w:rPr>
              <w:t>, added call to f_NR5GC_MsgInDefault_ResetStoreOfNASMessageReq before active a_NR5GC_AdditionalPDUSessionEstablishmentReq</w:t>
            </w:r>
          </w:p>
          <w:p w14:paraId="1171C0B3" w14:textId="77777777" w:rsidR="00BA4B7D" w:rsidRDefault="00BA4B7D" w:rsidP="00822AE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764DBC63" w14:textId="550F4897" w:rsidR="007F0201" w:rsidRDefault="007F0201" w:rsidP="00822AE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3, </w:t>
            </w:r>
            <w:r w:rsidRPr="007F0201">
              <w:rPr>
                <w:rFonts w:cs="Arial"/>
                <w:noProof/>
                <w:highlight w:val="cyan"/>
                <w:lang w:val="en-SG"/>
              </w:rPr>
              <w:t xml:space="preserve">added a delay after </w:t>
            </w:r>
            <w:r w:rsidRPr="007F0201">
              <w:rPr>
                <w:rFonts w:cs="Arial"/>
                <w:highlight w:val="cyan"/>
              </w:rPr>
              <w:t>active a_NR5GC_AdditionalPDUSessionEstablishmentReq</w:t>
            </w:r>
          </w:p>
          <w:p w14:paraId="57E50F30" w14:textId="77777777" w:rsidR="007F0201" w:rsidRDefault="007F0201" w:rsidP="00822AE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7A768647" w14:textId="66243637" w:rsidR="00BA4B7D" w:rsidRDefault="007F0201" w:rsidP="00822AE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4</w:t>
            </w:r>
            <w:r w:rsidR="00BA4B7D">
              <w:rPr>
                <w:rFonts w:cs="Arial"/>
                <w:noProof/>
                <w:lang w:val="en-SG"/>
              </w:rPr>
              <w:t xml:space="preserve">, </w:t>
            </w:r>
            <w:r w:rsidR="00BA4B7D" w:rsidRPr="007F0201">
              <w:rPr>
                <w:rFonts w:cs="Arial"/>
                <w:noProof/>
                <w:highlight w:val="magenta"/>
                <w:lang w:val="en-SG"/>
              </w:rPr>
              <w:t xml:space="preserve">Removed </w:t>
            </w:r>
            <w:r w:rsidR="00BD637E">
              <w:rPr>
                <w:rFonts w:cs="Arial"/>
                <w:noProof/>
                <w:highlight w:val="magenta"/>
                <w:lang w:val="en-SG"/>
              </w:rPr>
              <w:t>changing to</w:t>
            </w:r>
            <w:r w:rsidR="00BA4B7D" w:rsidRPr="007F0201">
              <w:rPr>
                <w:rFonts w:cs="Arial"/>
                <w:noProof/>
                <w:highlight w:val="magenta"/>
                <w:lang w:val="en-SG"/>
              </w:rPr>
              <w:t xml:space="preserve"> SRB2 on 2</w:t>
            </w:r>
            <w:r w:rsidR="00BA4B7D" w:rsidRPr="007F0201">
              <w:rPr>
                <w:rFonts w:cs="Arial"/>
                <w:noProof/>
                <w:highlight w:val="magenta"/>
                <w:vertAlign w:val="superscript"/>
                <w:lang w:val="en-SG"/>
              </w:rPr>
              <w:t>nd</w:t>
            </w:r>
            <w:r w:rsidR="00BA4B7D" w:rsidRPr="007F0201">
              <w:rPr>
                <w:rFonts w:cs="Arial"/>
                <w:noProof/>
                <w:highlight w:val="magenta"/>
                <w:lang w:val="en-SG"/>
              </w:rPr>
              <w:t xml:space="preserve"> PDU SESSION ESTABLISHMENT REQ</w:t>
            </w:r>
          </w:p>
          <w:p w14:paraId="157746B7" w14:textId="77777777" w:rsidR="00BA4B7D" w:rsidRDefault="00BA4B7D" w:rsidP="00822AE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50503FC6" w14:textId="300A47F5" w:rsidR="00BA4B7D" w:rsidRPr="0081139F" w:rsidRDefault="00BA4B7D" w:rsidP="00822AE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  </w:t>
            </w:r>
          </w:p>
        </w:tc>
      </w:tr>
      <w:tr w:rsidR="00207C96" w14:paraId="5B24FFB0" w14:textId="77777777" w:rsidTr="00822AE5">
        <w:tc>
          <w:tcPr>
            <w:tcW w:w="1985" w:type="dxa"/>
          </w:tcPr>
          <w:p w14:paraId="19A82AAE" w14:textId="77777777" w:rsidR="00207C96" w:rsidRPr="00E751F5" w:rsidRDefault="00207C9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637A052A" w14:textId="77777777" w:rsidR="00207C96" w:rsidRPr="0081139F" w:rsidRDefault="00207C96" w:rsidP="00822AE5">
            <w:pPr>
              <w:spacing w:after="0"/>
              <w:rPr>
                <w:rFonts w:ascii="Arial" w:hAnsi="Arial" w:cs="Arial"/>
                <w:noProof/>
              </w:rPr>
            </w:pPr>
            <w:r w:rsidRPr="00C7139B">
              <w:rPr>
                <w:rFonts w:ascii="Arial" w:hAnsi="Arial" w:cs="Arial"/>
              </w:rPr>
              <w:t>IPCAN_MCX_NR5GC.ttcn</w:t>
            </w:r>
          </w:p>
        </w:tc>
      </w:tr>
      <w:tr w:rsidR="00207C96" w:rsidRPr="00E751F5" w14:paraId="26ECAC0B" w14:textId="77777777" w:rsidTr="00822AE5">
        <w:tc>
          <w:tcPr>
            <w:tcW w:w="1985" w:type="dxa"/>
          </w:tcPr>
          <w:p w14:paraId="3571DE33" w14:textId="77777777" w:rsidR="00207C96" w:rsidRPr="00E751F5" w:rsidRDefault="00207C96" w:rsidP="00822AE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C662D81" w14:textId="77777777" w:rsidR="00207C96" w:rsidRPr="00E751F5" w:rsidRDefault="00207C96" w:rsidP="00822AE5">
            <w:pPr>
              <w:rPr>
                <w:rFonts w:ascii="Arial" w:hAnsi="Arial"/>
                <w:highlight w:val="cyan"/>
              </w:rPr>
            </w:pPr>
          </w:p>
        </w:tc>
      </w:tr>
    </w:tbl>
    <w:p w14:paraId="6090F756" w14:textId="77777777" w:rsidR="00207C96" w:rsidRDefault="00207C96" w:rsidP="00207C96">
      <w:pPr>
        <w:rPr>
          <w:noProof/>
        </w:rPr>
      </w:pPr>
    </w:p>
    <w:p w14:paraId="346D9A2D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07C96" w:rsidRPr="006C51C6" w14:paraId="5B9E6FA4" w14:textId="77777777" w:rsidTr="00822AE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E070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function f_MCX_NR5GC_IPCAN_InitialRegistration(IMS_IPCAN_CO_ORD_PORT p_Port,</w:t>
            </w:r>
          </w:p>
          <w:p w14:paraId="11D2E741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NR_CellId_Type p_CellId) runs on NR5GC_PTC</w:t>
            </w:r>
          </w:p>
          <w:p w14:paraId="62FE75CA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56F9A3A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boolean v_InitialRegistrationIMS;</w:t>
            </w:r>
          </w:p>
          <w:p w14:paraId="4208B66E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boolean v_InitialRegistrationMCX;</w:t>
            </w:r>
          </w:p>
          <w:p w14:paraId="634B7599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boolean v_InitialRegistrationInternet;</w:t>
            </w:r>
          </w:p>
          <w:p w14:paraId="60EB4E0A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DelayForUserPlaneSignalling_Type v_WaitForUserplaneSignalling;</w:t>
            </w:r>
          </w:p>
          <w:p w14:paraId="3E1DBF35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PDU_PDN_DNN_List_Type v_ExpectedPduSessionList := {};</w:t>
            </w:r>
          </w:p>
          <w:p w14:paraId="163D2B79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PDU_PDN_DNN_List_Type v_InitialPduSessionList := {};</w:t>
            </w:r>
          </w:p>
          <w:p w14:paraId="43B984E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NR_RadioBearerId_Type v_SRB := tsc_NR_RbId_SRB1;</w:t>
            </w:r>
          </w:p>
          <w:p w14:paraId="3F2CFB8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PDU_PDN_DNN_Type v_PDUType;</w:t>
            </w:r>
          </w:p>
          <w:p w14:paraId="3BBAEAF9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integer i;</w:t>
            </w:r>
          </w:p>
          <w:p w14:paraId="0CD52661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82E1B7F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default v_MyDefaultVar;</w:t>
            </w:r>
          </w:p>
          <w:p w14:paraId="4BE1C32F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2F09B911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for (i := 0; i &lt; lengthof(tsc_MCX_InitialRegistrationPdnList); i := i + 1) {</w:t>
            </w:r>
          </w:p>
          <w:p w14:paraId="230D9699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select (tsc_MCX_InitialRegistrationPdnList[i]) {</w:t>
            </w:r>
          </w:p>
          <w:p w14:paraId="5B5721C1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case (mcxPDN)      { v_ExpectedPduSessionList[i] := MCX_DNN; }</w:t>
            </w:r>
          </w:p>
          <w:p w14:paraId="38B6CF7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case (imsPDN)      { v_ExpectedPduSessionList[i] := IMS_DNN; }</w:t>
            </w:r>
          </w:p>
          <w:p w14:paraId="5841E6B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case (internetPDN) { v_ExpectedPduSessionList[i] := Internet_DNN; }</w:t>
            </w:r>
          </w:p>
          <w:p w14:paraId="733CD631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case else          { break; }</w:t>
            </w:r>
          </w:p>
          <w:p w14:paraId="7FF1FC39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0166229A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464A263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25A8F5A2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f_NR_SetCellPower(p_CellId, tsc_NR_ServingCellSSS_EPRE_FR1, tsc_NR_ServingCellSSS_EPRE_FR2);</w:t>
            </w:r>
          </w:p>
          <w:p w14:paraId="5DE40B23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108C1BE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Switch on UE</w:t>
            </w:r>
          </w:p>
          <w:p w14:paraId="6A172CC1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f_UT_SwitchOnUE(UT);</w:t>
            </w:r>
          </w:p>
          <w:p w14:paraId="161CDF0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CA4CD22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37.579-1 Table 5.4.2.3.3-1: Steps 1 - 14 (38.508-1 Table 4.5.2.2-2 steps 2 - 15)</w:t>
            </w:r>
          </w:p>
          <w:p w14:paraId="095E7708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f_NR5GC_Registration(p_CellId, -, Initial_NoSecurity);    /* parameters of f_NR5GC_Registration</w:t>
            </w:r>
          </w:p>
          <w:p w14:paraId="0809341E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p_CellId</w:t>
            </w:r>
          </w:p>
          <w:p w14:paraId="64211DF1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p_TestMode          TESTMode_OFF per default  =&gt; no test mode =&gt; no steps 9a1/9a2</w:t>
            </w:r>
          </w:p>
          <w:p w14:paraId="6586857C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p_RegType           Initial_NoSecurity        =&gt; no security context yet</w:t>
            </w:r>
          </w:p>
          <w:p w14:paraId="74BBC534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p_EPLMNs            omit per default</w:t>
            </w:r>
          </w:p>
          <w:p w14:paraId="62894FF4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p_NwkFeatureSupport cs_NG_NetworkFeatureSupport_Def per default</w:t>
            </w:r>
          </w:p>
          <w:p w14:paraId="48CD2B6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                      =&gt; IMS over 3GPP, Emergency services supported, Interworking without N26 interface not supported</w:t>
            </w:r>
          </w:p>
          <w:p w14:paraId="0207714E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p_IwkN26            NOT_SUPPORTED per default</w:t>
            </w:r>
          </w:p>
          <w:p w14:paraId="7292711C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                      =&gt; Interworking without N26 interface not supported, but N26 interface is supported</w:t>
            </w:r>
          </w:p>
          <w:p w14:paraId="770A2CB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                         =&gt; when the UE supports EUTRA (S1 mode supported) then there is a second SECURITY MODE COMMAND procedure</w:t>
            </w:r>
          </w:p>
          <w:p w14:paraId="5C626ED3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                            (38.508-1 Table 4.5.2.2-2 steps 9Aa1/9Aa2) even though this is not needed for MCX (no IRAT scenarios) */</w:t>
            </w:r>
          </w:p>
          <w:p w14:paraId="474288B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5E83BC2E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37.579-1 Table 5.4.2.3.3-1: Step 15 (0, 1, 2 or 3 times)</w:t>
            </w:r>
          </w:p>
          <w:p w14:paraId="7ED71988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v_MyDefaultVar := activate(a_NR5GC_AdditionalPDUSessionEstablishmentReq(p_CellId));</w:t>
            </w:r>
          </w:p>
          <w:p w14:paraId="1CFB7B08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for (i := 0; i &lt; lengthof(v_ExpectedPduSessionList); i := i + 1) {</w:t>
            </w:r>
          </w:p>
          <w:p w14:paraId="76ABA8DC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v_PDUType := f_MCX_NR5GC_IPCAN_AddPduSession(p_Port, p_CellId, v_SRB);</w:t>
            </w:r>
          </w:p>
          <w:p w14:paraId="327A00A6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v_InitialPduSessionList := v_InitialPduSessionList &amp; { v_PDUType };</w:t>
            </w:r>
          </w:p>
          <w:p w14:paraId="0D77BC8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v_SRB := tsc_NR_RbId_SRB2;</w:t>
            </w:r>
          </w:p>
          <w:p w14:paraId="4588EAFA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3F55DA24" w14:textId="30AB416D" w:rsidR="00207C96" w:rsidRPr="006C51C6" w:rsidRDefault="007F0201" w:rsidP="007F0201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deactivate(v_MyDefaultVar);</w:t>
            </w:r>
          </w:p>
        </w:tc>
      </w:tr>
    </w:tbl>
    <w:p w14:paraId="682DDB3D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</w:p>
    <w:p w14:paraId="4240AC3F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</w:p>
    <w:p w14:paraId="461CB4BE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207C96" w14:paraId="13633FED" w14:textId="77777777" w:rsidTr="00822AE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71F5" w14:textId="5B5798B7" w:rsidR="003A5400" w:rsidRDefault="003A5400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3A5400">
              <w:rPr>
                <w:rFonts w:ascii="Courier New" w:hAnsi="Courier New" w:cs="Courier New"/>
                <w:sz w:val="16"/>
                <w:szCs w:val="16"/>
                <w:highlight w:val="yellow"/>
                <w:lang w:eastAsia="en-GB"/>
              </w:rPr>
              <w:t>import from MCX_CommonIPCAN all;</w:t>
            </w:r>
            <w:r w:rsidR="007F0201"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</w:t>
            </w:r>
          </w:p>
          <w:p w14:paraId="3A30AD6E" w14:textId="77777777" w:rsidR="003A5400" w:rsidRDefault="003A5400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71D99DD7" w14:textId="2608C9C1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function f_MCX_NR5GC_IPCAN_InitialRegistration(IMS_IPCAN_CO_ORD_PORT p_Port,</w:t>
            </w:r>
          </w:p>
          <w:p w14:paraId="44894308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NR_CellId_Type p_CellId) runs on NR5GC_PTC</w:t>
            </w:r>
          </w:p>
          <w:p w14:paraId="60DD628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281A6A21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boolean v_InitialRegistrationIMS;</w:t>
            </w:r>
          </w:p>
          <w:p w14:paraId="1866429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boolean v_InitialRegistrationMCX;</w:t>
            </w:r>
          </w:p>
          <w:p w14:paraId="2615631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boolean v_InitialRegistrationInternet;</w:t>
            </w:r>
          </w:p>
          <w:p w14:paraId="1D8720B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DelayForUserPlaneSignalling_Type v_WaitForUserplaneSignalling;</w:t>
            </w:r>
          </w:p>
          <w:p w14:paraId="63FF6253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PDU_PDN_DNN_List_Type v_ExpectedPduSessionList := {};</w:t>
            </w:r>
          </w:p>
          <w:p w14:paraId="576BF36D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PDU_PDN_DNN_List_Type v_InitialPduSessionList := {};</w:t>
            </w:r>
          </w:p>
          <w:p w14:paraId="63667E4D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NR_RadioBearerId_Type v_SRB := tsc_NR_RbId_SRB1;</w:t>
            </w:r>
          </w:p>
          <w:p w14:paraId="6E084AC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PDU_PDN_DNN_Type v_PDUType;</w:t>
            </w:r>
          </w:p>
          <w:p w14:paraId="4F29A955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integer i;</w:t>
            </w:r>
          </w:p>
          <w:p w14:paraId="0C51F13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3EA0259F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default v_MyDefaultVar;</w:t>
            </w:r>
          </w:p>
          <w:p w14:paraId="20D01FA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var MCX_Registration_PDN_Type v_PdnType;</w:t>
            </w:r>
          </w:p>
          <w:p w14:paraId="6B5B09CE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1E941042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for (i := 0; i &lt; lengthof(tsc_MCX_InitialRegistrationPdnList); i := i + 1) {</w:t>
            </w:r>
          </w:p>
          <w:p w14:paraId="31408786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v_PdnType := tsc_MCX_InitialRegistrationPdnList[i];</w:t>
            </w:r>
          </w:p>
          <w:p w14:paraId="139BE77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select (v_PdnType) {</w:t>
            </w:r>
          </w:p>
          <w:p w14:paraId="5F0B742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case (mcxPDN)        { v_ExpectedPduSessionList := v_ExpectedPduSessionList &amp; {MCX_DNN}; }</w:t>
            </w:r>
          </w:p>
          <w:p w14:paraId="5573F7A6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case (imsPDN)         { v_ExpectedPduSessionList := v_ExpectedPduSessionList &amp; {IMS_DNN}; }</w:t>
            </w:r>
          </w:p>
          <w:p w14:paraId="5CF08254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case (internetPDN)  { v_ExpectedPduSessionList := v_ExpectedPduSessionList &amp; {Internet_DNN}; }</w:t>
            </w:r>
          </w:p>
          <w:p w14:paraId="11C4C75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case else           { break; }</w:t>
            </w:r>
          </w:p>
          <w:p w14:paraId="4520A4AE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105A9103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7D79E5D8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87393C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f_NR_SetCellPower(p_CellId, tsc_NR_ServingCellSSS_EPRE_FR1, tsc_NR_ServingCellSSS_EPRE_FR2);</w:t>
            </w:r>
          </w:p>
          <w:p w14:paraId="14F9A432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81CD6A6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Switch on UE</w:t>
            </w:r>
          </w:p>
          <w:p w14:paraId="156378E5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f_UT_SwitchOnUE(UT);</w:t>
            </w:r>
          </w:p>
          <w:p w14:paraId="2421B3D2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3BFC55D5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37.579-1 Table 5.4.2.3.3-1: Steps 1 - 14 (38.508-1 Table 4.5.2.2-2 steps 2 - 15)</w:t>
            </w:r>
          </w:p>
          <w:p w14:paraId="5A759E59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f_NR5GC_Registration(p_CellId, -, Initial_NoSecurity);    /* parameters of f_NR5GC_Registration</w:t>
            </w:r>
          </w:p>
          <w:p w14:paraId="6D48B198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p_CellId</w:t>
            </w:r>
          </w:p>
          <w:p w14:paraId="18D1F853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p_TestMode          TESTMode_OFF per default  =&gt; no test mode =&gt; no steps 9a1/9a2</w:t>
            </w:r>
          </w:p>
          <w:p w14:paraId="4A30556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p_RegType           Initial_NoSecurity        =&gt; no security context yet</w:t>
            </w:r>
          </w:p>
          <w:p w14:paraId="3B4934AC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p_EPLMNs            omit per default</w:t>
            </w:r>
          </w:p>
          <w:p w14:paraId="027685AD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p_NwkFeatureSupport cs_NG_NetworkFeatureSupport_Def per default</w:t>
            </w:r>
          </w:p>
          <w:p w14:paraId="17F2F380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                      =&gt; IMS over 3GPP, Emergency services supported, Interworking without N26 interface not supported</w:t>
            </w:r>
          </w:p>
          <w:p w14:paraId="5E742B13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p_IwkN26            NOT_SUPPORTED per default</w:t>
            </w:r>
          </w:p>
          <w:p w14:paraId="29A563E0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                      =&gt; Interworking without N26 interface not supported, but N26 interface is supported</w:t>
            </w:r>
          </w:p>
          <w:p w14:paraId="48F55866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                         =&gt; when the UE supports EUTRA (S1 mode supported) then there is a second SECURITY MODE COMMAND procedure</w:t>
            </w:r>
          </w:p>
          <w:p w14:paraId="074D1A99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                            (38.508-1 Table 4.5.2.2-2 steps 9Aa1/9Aa2) even though this is not needed for MCX (no IRAT scenarios) */</w:t>
            </w:r>
          </w:p>
          <w:p w14:paraId="34021562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EFB141D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37.579-1 Table 5.4.2.3.3-1: Step 15 (0, 1, 2 or 3 times)</w:t>
            </w:r>
          </w:p>
          <w:p w14:paraId="113F6944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r w:rsidRPr="007F0201">
              <w:rPr>
                <w:rFonts w:ascii="Courier New" w:hAnsi="Courier New" w:cs="Courier New"/>
                <w:sz w:val="16"/>
                <w:szCs w:val="16"/>
                <w:highlight w:val="green"/>
                <w:lang w:val="en-US" w:eastAsia="en-GB"/>
              </w:rPr>
              <w:t>f_NR5GC_MsgInDefault_ResetStoreOfNASMessageReq();</w:t>
            </w:r>
          </w:p>
          <w:p w14:paraId="48B6092E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v_MyDefaultVar := activate(a_NR5GC_AdditionalPDUSessionEstablishmentReq(p_CellId));</w:t>
            </w:r>
          </w:p>
          <w:p w14:paraId="0A8AFB63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r w:rsidRPr="007F0201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en-GB"/>
              </w:rPr>
              <w:t>f_Delay(0.5);</w:t>
            </w:r>
          </w:p>
          <w:p w14:paraId="10DAB7FF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for (i := 0; i &lt; lengthof(v_ExpectedPduSessionList); i := i + 1) {</w:t>
            </w:r>
          </w:p>
          <w:p w14:paraId="31D15980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v_PDUType := f_MCX_NR5GC_IPCAN_AddPduSession(p_Port, p_CellId, v_SRB);</w:t>
            </w:r>
          </w:p>
          <w:p w14:paraId="47634F41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v_InitialPduSessionList := v_InitialPduSessionList &amp; { v_PDUType };</w:t>
            </w:r>
          </w:p>
          <w:p w14:paraId="47E43C9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r w:rsidRPr="007F0201">
              <w:rPr>
                <w:rFonts w:ascii="Courier New" w:hAnsi="Courier New" w:cs="Courier New"/>
                <w:sz w:val="16"/>
                <w:szCs w:val="16"/>
                <w:highlight w:val="magenta"/>
                <w:lang w:val="en-US" w:eastAsia="en-GB"/>
              </w:rPr>
              <w:t>//v_SRB := tsc_NR_RbId_SRB2;</w:t>
            </w:r>
          </w:p>
          <w:p w14:paraId="19F54DBE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43EDC31E" w14:textId="72B4202D" w:rsidR="00207C96" w:rsidRPr="005640D9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deactivate(v_MyDefaultVar);</w:t>
            </w:r>
          </w:p>
        </w:tc>
      </w:tr>
    </w:tbl>
    <w:p w14:paraId="61981B65" w14:textId="77777777" w:rsidR="00207C96" w:rsidRDefault="00207C96" w:rsidP="00207C96">
      <w:pPr>
        <w:rPr>
          <w:noProof/>
        </w:rPr>
      </w:pPr>
    </w:p>
    <w:p w14:paraId="235FE9A7" w14:textId="77777777" w:rsidR="00207C96" w:rsidRDefault="00207C96" w:rsidP="00207C96">
      <w:pPr>
        <w:rPr>
          <w:noProof/>
        </w:rPr>
      </w:pPr>
    </w:p>
    <w:p w14:paraId="31937E17" w14:textId="7341B4DA" w:rsidR="00207C96" w:rsidRDefault="00207C96" w:rsidP="00207C9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9" w:name="_Toc202785266"/>
      <w:r>
        <w:rPr>
          <w:b/>
          <w:lang w:val="pt-BR"/>
        </w:rPr>
        <w:lastRenderedPageBreak/>
        <w:t xml:space="preserve">Change </w:t>
      </w:r>
      <w:r w:rsidR="0028349C">
        <w:rPr>
          <w:b/>
          <w:lang w:val="pt-BR"/>
        </w:rPr>
        <w:t>7</w:t>
      </w:r>
      <w:bookmarkEnd w:id="1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07C96" w14:paraId="69FF6311" w14:textId="77777777" w:rsidTr="00822AE5">
        <w:trPr>
          <w:trHeight w:val="447"/>
        </w:trPr>
        <w:tc>
          <w:tcPr>
            <w:tcW w:w="1985" w:type="dxa"/>
          </w:tcPr>
          <w:p w14:paraId="02590AB5" w14:textId="77777777" w:rsidR="00207C96" w:rsidRPr="009E7581" w:rsidRDefault="00207C96" w:rsidP="00822AE5">
            <w:pPr>
              <w:spacing w:before="40" w:after="40"/>
              <w:rPr>
                <w:rFonts w:ascii="Arial" w:hAnsi="Arial" w:cs="Arial"/>
                <w:b/>
              </w:rPr>
            </w:pPr>
            <w:r w:rsidRPr="009E758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CFC66C5" w14:textId="43E76300" w:rsidR="00207C96" w:rsidRPr="0081139F" w:rsidRDefault="003A5400" w:rsidP="00822AE5">
            <w:pPr>
              <w:spacing w:after="0"/>
              <w:rPr>
                <w:rFonts w:ascii="Arial" w:hAnsi="Arial" w:cs="Arial"/>
              </w:rPr>
            </w:pPr>
            <w:r w:rsidRPr="003A5400">
              <w:rPr>
                <w:rFonts w:ascii="Arial" w:hAnsi="Arial" w:cs="Arial"/>
              </w:rPr>
              <w:t>f_GetMultiPdnIndex</w:t>
            </w:r>
          </w:p>
        </w:tc>
      </w:tr>
      <w:tr w:rsidR="00207C96" w14:paraId="79A95F14" w14:textId="77777777" w:rsidTr="00822AE5">
        <w:trPr>
          <w:trHeight w:val="452"/>
        </w:trPr>
        <w:tc>
          <w:tcPr>
            <w:tcW w:w="1985" w:type="dxa"/>
          </w:tcPr>
          <w:p w14:paraId="0588694F" w14:textId="77777777" w:rsidR="00207C96" w:rsidRPr="00E751F5" w:rsidRDefault="00207C9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D3C9EEA" w14:textId="3A359E28" w:rsidR="00207C96" w:rsidRPr="0081139F" w:rsidRDefault="003A5400" w:rsidP="00822A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MCX_DNN is not covered</w:t>
            </w:r>
          </w:p>
        </w:tc>
      </w:tr>
      <w:tr w:rsidR="00207C96" w14:paraId="3F23DE70" w14:textId="77777777" w:rsidTr="00822AE5">
        <w:tc>
          <w:tcPr>
            <w:tcW w:w="1985" w:type="dxa"/>
          </w:tcPr>
          <w:p w14:paraId="71B18DEE" w14:textId="77777777" w:rsidR="00207C96" w:rsidRPr="00E751F5" w:rsidRDefault="00207C9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39ED37B" w14:textId="3AC004BA" w:rsidR="00207C96" w:rsidRPr="0081139F" w:rsidRDefault="003A5400" w:rsidP="00822AE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</w:rPr>
              <w:t>Added MCX_DNN, also align with change 1</w:t>
            </w:r>
          </w:p>
        </w:tc>
      </w:tr>
      <w:tr w:rsidR="00207C96" w14:paraId="687C2AFC" w14:textId="77777777" w:rsidTr="00822AE5">
        <w:tc>
          <w:tcPr>
            <w:tcW w:w="1985" w:type="dxa"/>
          </w:tcPr>
          <w:p w14:paraId="5E1956D6" w14:textId="77777777" w:rsidR="00207C96" w:rsidRPr="00E751F5" w:rsidRDefault="00207C9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D253C04" w14:textId="28A464A9" w:rsidR="00207C96" w:rsidRPr="0081139F" w:rsidRDefault="003A5400" w:rsidP="00822AE5">
            <w:pPr>
              <w:spacing w:after="0"/>
              <w:rPr>
                <w:rFonts w:ascii="Arial" w:hAnsi="Arial" w:cs="Arial"/>
                <w:noProof/>
              </w:rPr>
            </w:pPr>
            <w:r w:rsidRPr="003A5400">
              <w:rPr>
                <w:rFonts w:ascii="Arial" w:hAnsi="Arial" w:cs="Arial"/>
              </w:rPr>
              <w:t>NAS_AuxiliaryDefsAndFunctions.ttcn</w:t>
            </w:r>
          </w:p>
        </w:tc>
      </w:tr>
      <w:tr w:rsidR="00207C96" w:rsidRPr="00E751F5" w14:paraId="23152944" w14:textId="77777777" w:rsidTr="00822AE5">
        <w:tc>
          <w:tcPr>
            <w:tcW w:w="1985" w:type="dxa"/>
          </w:tcPr>
          <w:p w14:paraId="7E89F4F6" w14:textId="77777777" w:rsidR="00207C96" w:rsidRPr="00E751F5" w:rsidRDefault="00207C96" w:rsidP="00822AE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D878565" w14:textId="77777777" w:rsidR="00207C96" w:rsidRPr="00E751F5" w:rsidRDefault="00207C96" w:rsidP="00822AE5">
            <w:pPr>
              <w:rPr>
                <w:rFonts w:ascii="Arial" w:hAnsi="Arial"/>
                <w:highlight w:val="cyan"/>
              </w:rPr>
            </w:pPr>
          </w:p>
        </w:tc>
      </w:tr>
    </w:tbl>
    <w:p w14:paraId="7DDCEAAB" w14:textId="77777777" w:rsidR="00207C96" w:rsidRDefault="00207C96" w:rsidP="00207C96">
      <w:pPr>
        <w:rPr>
          <w:noProof/>
        </w:rPr>
      </w:pPr>
    </w:p>
    <w:p w14:paraId="1F23A194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07C96" w:rsidRPr="006C51C6" w14:paraId="67B39591" w14:textId="77777777" w:rsidTr="00822AE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098C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function f_GetMultiPdnIndex(PDU_PDN_DNN_Type p_DNNType) return PDN_Index_Type</w:t>
            </w:r>
          </w:p>
          <w:p w14:paraId="27EA258A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 // @sic R5-221467 sic@</w:t>
            </w:r>
          </w:p>
          <w:p w14:paraId="5CAEE544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PDN_Index_Type v_PDN := PDN_3;</w:t>
            </w:r>
          </w:p>
          <w:p w14:paraId="3C9E3C24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select (p_DNNType) {</w:t>
            </w:r>
          </w:p>
          <w:p w14:paraId="1D761423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(IMS_DNN){</w:t>
            </w:r>
          </w:p>
          <w:p w14:paraId="55EF3B23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v_PDN := PDN_1;</w:t>
            </w:r>
          </w:p>
          <w:p w14:paraId="55BC7EF0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3B5E9322" w14:textId="44D0C69E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(Emergency_PDN){</w:t>
            </w:r>
          </w:p>
          <w:p w14:paraId="363F3FF1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v_PDN := PDN_2;</w:t>
            </w:r>
          </w:p>
          <w:p w14:paraId="3384CA0E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08485C32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(URLLC_DNN, UAS_USS_DNN){ // @sic R5-245495 sic@</w:t>
            </w:r>
          </w:p>
          <w:p w14:paraId="5B05AD39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v_PDN := PDN_4;</w:t>
            </w:r>
          </w:p>
          <w:p w14:paraId="03D3535B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5D316FE5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(MIOT_DNN, UAS_C2_DNN){   // @sic R5-245495 sic@</w:t>
            </w:r>
          </w:p>
          <w:p w14:paraId="4C9E99FA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v_PDN := PDN_5;</w:t>
            </w:r>
          </w:p>
          <w:p w14:paraId="7B85FA56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5DE1B25F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(V2X_DNN){</w:t>
            </w:r>
          </w:p>
          <w:p w14:paraId="3684CD8A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v_PDN := PDN_6;</w:t>
            </w:r>
          </w:p>
          <w:p w14:paraId="1FCDF79C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3BA0D24C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23B0710C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return v_PDN;</w:t>
            </w:r>
          </w:p>
          <w:p w14:paraId="67EC1A23" w14:textId="42ED9F1E" w:rsidR="00207C96" w:rsidRPr="006C51C6" w:rsidRDefault="00B601F2" w:rsidP="00B601F2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6F7DC83F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</w:p>
    <w:p w14:paraId="4777FA4B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</w:p>
    <w:p w14:paraId="60C9EE2E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207C96" w14:paraId="58560588" w14:textId="77777777" w:rsidTr="00822AE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4F42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function f_GetMultiPdnIndex(PDU_PDN_DNN_Type p_DNNType) return PDN_Index_Type</w:t>
            </w:r>
          </w:p>
          <w:p w14:paraId="0FF76BCC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 // @sic R5-221467 sic@</w:t>
            </w:r>
          </w:p>
          <w:p w14:paraId="21EF3C44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PDN_Index_Type v_PDN := PDN_3;</w:t>
            </w:r>
          </w:p>
          <w:p w14:paraId="71E7B74B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select (p_DNNType) {</w:t>
            </w:r>
          </w:p>
          <w:p w14:paraId="616FBA18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(IMS_DNN){</w:t>
            </w:r>
          </w:p>
          <w:p w14:paraId="164322AF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v_PDN := PDN_1;</w:t>
            </w:r>
          </w:p>
          <w:p w14:paraId="28963FA2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2713FC33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(Emergency_PDN, </w:t>
            </w:r>
            <w:r w:rsidRPr="00B601F2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MCX_DNN</w:t>
            </w: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){</w:t>
            </w:r>
          </w:p>
          <w:p w14:paraId="44BEFBE8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v_PDN := PDN_2;</w:t>
            </w:r>
          </w:p>
          <w:p w14:paraId="6DD2C2C7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498741C8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(URLLC_DNN, UAS_USS_DNN){ // @sic R5-245495 sic@</w:t>
            </w:r>
          </w:p>
          <w:p w14:paraId="64F3684D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v_PDN := PDN_4;</w:t>
            </w:r>
          </w:p>
          <w:p w14:paraId="68F53939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22A12516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(MIOT_DNN, UAS_C2_DNN){   // @sic R5-245495 sic@</w:t>
            </w:r>
          </w:p>
          <w:p w14:paraId="1B188D9E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v_PDN := PDN_5;</w:t>
            </w:r>
          </w:p>
          <w:p w14:paraId="17FDAAF6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79945A8F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(V2X_DNN){</w:t>
            </w:r>
          </w:p>
          <w:p w14:paraId="4B630CD2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v_PDN := PDN_6;</w:t>
            </w:r>
          </w:p>
          <w:p w14:paraId="31EFAB48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528ABE93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2FBDE9F1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return v_PDN;</w:t>
            </w:r>
          </w:p>
          <w:p w14:paraId="08DE6F07" w14:textId="23C4828B" w:rsidR="00207C96" w:rsidRPr="005640D9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771F0FC4" w14:textId="77777777" w:rsidR="00207C96" w:rsidRDefault="00207C96" w:rsidP="00207C96">
      <w:pPr>
        <w:rPr>
          <w:noProof/>
        </w:rPr>
      </w:pPr>
    </w:p>
    <w:p w14:paraId="7DACB87A" w14:textId="77777777" w:rsidR="00207C96" w:rsidRDefault="00207C96" w:rsidP="00207C96">
      <w:pPr>
        <w:rPr>
          <w:noProof/>
        </w:rPr>
      </w:pPr>
    </w:p>
    <w:p w14:paraId="662E1E46" w14:textId="6E09E267" w:rsidR="00207C96" w:rsidRDefault="00207C96" w:rsidP="00207C9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0" w:name="_Toc202785267"/>
      <w:r>
        <w:rPr>
          <w:b/>
          <w:lang w:val="pt-BR"/>
        </w:rPr>
        <w:t xml:space="preserve">Change </w:t>
      </w:r>
      <w:r w:rsidR="000152EC">
        <w:rPr>
          <w:b/>
          <w:lang w:val="pt-BR"/>
        </w:rPr>
        <w:t>8</w:t>
      </w:r>
      <w:bookmarkEnd w:id="2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07C96" w14:paraId="00439207" w14:textId="77777777" w:rsidTr="00822AE5">
        <w:trPr>
          <w:trHeight w:val="447"/>
        </w:trPr>
        <w:tc>
          <w:tcPr>
            <w:tcW w:w="1985" w:type="dxa"/>
          </w:tcPr>
          <w:p w14:paraId="124C4A4F" w14:textId="77777777" w:rsidR="00207C96" w:rsidRPr="009E7581" w:rsidRDefault="00207C96" w:rsidP="00822AE5">
            <w:pPr>
              <w:spacing w:before="40" w:after="40"/>
              <w:rPr>
                <w:rFonts w:ascii="Arial" w:hAnsi="Arial" w:cs="Arial"/>
                <w:b/>
              </w:rPr>
            </w:pPr>
            <w:r w:rsidRPr="009E758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3CB7B3D" w14:textId="348D696E" w:rsidR="00207C96" w:rsidRPr="0081139F" w:rsidRDefault="007A6723" w:rsidP="00822AE5">
            <w:pPr>
              <w:spacing w:after="0"/>
              <w:rPr>
                <w:rFonts w:ascii="Arial" w:hAnsi="Arial" w:cs="Arial"/>
              </w:rPr>
            </w:pPr>
            <w:r w:rsidRPr="007A6723">
              <w:rPr>
                <w:rFonts w:ascii="Arial" w:hAnsi="Arial" w:cs="Arial"/>
              </w:rPr>
              <w:t>f_GetDNNStringFromPICS</w:t>
            </w:r>
          </w:p>
        </w:tc>
      </w:tr>
      <w:tr w:rsidR="007A6723" w14:paraId="2A56E1FE" w14:textId="77777777" w:rsidTr="00822AE5">
        <w:trPr>
          <w:trHeight w:val="452"/>
        </w:trPr>
        <w:tc>
          <w:tcPr>
            <w:tcW w:w="1985" w:type="dxa"/>
          </w:tcPr>
          <w:p w14:paraId="3B45D93B" w14:textId="77777777" w:rsidR="007A6723" w:rsidRPr="00E751F5" w:rsidRDefault="007A6723" w:rsidP="007A672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</w:tcPr>
          <w:p w14:paraId="01AB793E" w14:textId="334EE01B" w:rsidR="007A6723" w:rsidRPr="0081139F" w:rsidRDefault="007A6723" w:rsidP="007A67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MCX_DNN is not covered</w:t>
            </w:r>
          </w:p>
        </w:tc>
      </w:tr>
      <w:tr w:rsidR="007A6723" w14:paraId="777F54DE" w14:textId="77777777" w:rsidTr="00822AE5">
        <w:tc>
          <w:tcPr>
            <w:tcW w:w="1985" w:type="dxa"/>
          </w:tcPr>
          <w:p w14:paraId="62289608" w14:textId="77777777" w:rsidR="007A6723" w:rsidRPr="00E751F5" w:rsidRDefault="007A6723" w:rsidP="007A672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A1089B2" w14:textId="487175CC" w:rsidR="007A6723" w:rsidRPr="0081139F" w:rsidRDefault="007A6723" w:rsidP="007A6723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</w:rPr>
              <w:t>Added MCX_DNN</w:t>
            </w:r>
          </w:p>
        </w:tc>
      </w:tr>
      <w:tr w:rsidR="007A6723" w14:paraId="023F866A" w14:textId="77777777" w:rsidTr="00822AE5">
        <w:tc>
          <w:tcPr>
            <w:tcW w:w="1985" w:type="dxa"/>
          </w:tcPr>
          <w:p w14:paraId="6AE7B55E" w14:textId="77777777" w:rsidR="007A6723" w:rsidRPr="00E751F5" w:rsidRDefault="007A6723" w:rsidP="007A672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25C691" w14:textId="0AE68463" w:rsidR="007A6723" w:rsidRPr="0081139F" w:rsidRDefault="007A6723" w:rsidP="007A6723">
            <w:pPr>
              <w:spacing w:after="0"/>
              <w:rPr>
                <w:rFonts w:ascii="Arial" w:hAnsi="Arial" w:cs="Arial"/>
                <w:noProof/>
              </w:rPr>
            </w:pPr>
            <w:r w:rsidRPr="003A5400">
              <w:rPr>
                <w:rFonts w:ascii="Arial" w:hAnsi="Arial" w:cs="Arial"/>
              </w:rPr>
              <w:t>NAS_AuxiliaryDefsAndFunctions.ttcn</w:t>
            </w:r>
          </w:p>
        </w:tc>
      </w:tr>
      <w:tr w:rsidR="00207C96" w:rsidRPr="00E751F5" w14:paraId="6DAE49B9" w14:textId="77777777" w:rsidTr="00822AE5">
        <w:tc>
          <w:tcPr>
            <w:tcW w:w="1985" w:type="dxa"/>
          </w:tcPr>
          <w:p w14:paraId="5A144CE6" w14:textId="77777777" w:rsidR="00207C96" w:rsidRPr="00E751F5" w:rsidRDefault="00207C96" w:rsidP="00822AE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7D6FCD5" w14:textId="77777777" w:rsidR="00207C96" w:rsidRPr="00E751F5" w:rsidRDefault="00207C96" w:rsidP="00822AE5">
            <w:pPr>
              <w:rPr>
                <w:rFonts w:ascii="Arial" w:hAnsi="Arial"/>
                <w:highlight w:val="cyan"/>
              </w:rPr>
            </w:pPr>
          </w:p>
        </w:tc>
      </w:tr>
    </w:tbl>
    <w:p w14:paraId="524F2FF3" w14:textId="77777777" w:rsidR="00207C96" w:rsidRDefault="00207C96" w:rsidP="00207C96">
      <w:pPr>
        <w:rPr>
          <w:noProof/>
        </w:rPr>
      </w:pPr>
    </w:p>
    <w:p w14:paraId="42EF4CED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07C96" w:rsidRPr="006C51C6" w14:paraId="3A8C0CC5" w14:textId="77777777" w:rsidTr="00822AE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6E2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function f_GetDNNStringFromPICS(PDU_PDN_DNN_Type p_PDUType) return charstring</w:t>
            </w:r>
          </w:p>
          <w:p w14:paraId="577ABB0A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1A66458D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charstring v_DNN;</w:t>
            </w:r>
          </w:p>
          <w:p w14:paraId="608700AC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3631A725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select (p_PDUType) {</w:t>
            </w:r>
          </w:p>
          <w:p w14:paraId="29E5F60F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(Internet_DNN) {</w:t>
            </w:r>
          </w:p>
          <w:p w14:paraId="761D5917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v_DNN := pc_APN_ID_Internet;</w:t>
            </w:r>
          </w:p>
          <w:p w14:paraId="5EEFB7AC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2D66261D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(IMS_DNN) {</w:t>
            </w:r>
          </w:p>
          <w:p w14:paraId="42D0FE34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v_DNN := pc_APN_ID_IMS;</w:t>
            </w:r>
          </w:p>
          <w:p w14:paraId="3FE3D75F" w14:textId="7DA69174" w:rsidR="005929B1" w:rsidRPr="005929B1" w:rsidRDefault="005929B1" w:rsidP="001E75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22CA399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(Emergency_PDN) {  // @sic R5s250092 sic@</w:t>
            </w:r>
          </w:p>
          <w:p w14:paraId="43104D24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v_DNN := "sos";</w:t>
            </w:r>
          </w:p>
          <w:p w14:paraId="636C3E82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4AA6F8A9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(URLLC_DNN) {</w:t>
            </w:r>
          </w:p>
          <w:p w14:paraId="029E59C5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v_DNN := pc_APN_ID_URLLC;</w:t>
            </w:r>
          </w:p>
          <w:p w14:paraId="0FE67D09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18578B0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(MIOT_DNN) {</w:t>
            </w:r>
          </w:p>
          <w:p w14:paraId="717D6455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v_DNN := pc_APN_ID_MIOT;</w:t>
            </w:r>
          </w:p>
          <w:p w14:paraId="727EF415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0B66B65A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(V2X_DNN) {</w:t>
            </w:r>
          </w:p>
          <w:p w14:paraId="7E6E63BF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v_DNN := pc_APN_ID_V2X;</w:t>
            </w:r>
          </w:p>
          <w:p w14:paraId="6BF59A6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48318A15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(Ethernet_DNN) { // @sic R5-227472 sic@</w:t>
            </w:r>
          </w:p>
          <w:p w14:paraId="2F8B1CAD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v_DNN := pc_APN_ID_Ethernet;</w:t>
            </w:r>
          </w:p>
          <w:p w14:paraId="06D7D28C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20B4F31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/*    case (MBS_DNN) { // @sic R5-245495 sic@</w:t>
            </w:r>
          </w:p>
          <w:p w14:paraId="58DE95F7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v_DNN := pc_APN_ID_MBS;</w:t>
            </w:r>
          </w:p>
          <w:p w14:paraId="6E2C120C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}*/</w:t>
            </w:r>
          </w:p>
          <w:p w14:paraId="2BBD5716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(UAS_USS_DNN) { // @sic R5-246404 sic@</w:t>
            </w:r>
          </w:p>
          <w:p w14:paraId="19C2C33B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v_DNN := pc_APN_ID_USS;</w:t>
            </w:r>
          </w:p>
          <w:p w14:paraId="5FC878E9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28D3719D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(UAS_C2_DNN) { // @sic R5-246404 sic@</w:t>
            </w:r>
          </w:p>
          <w:p w14:paraId="52BA6E3F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v_DNN := pc_APN_ID_C2;</w:t>
            </w:r>
          </w:p>
          <w:p w14:paraId="55245B66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6ED34333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@sic R5s220670 sic@</w:t>
            </w:r>
          </w:p>
          <w:p w14:paraId="39C5F1FD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else { FatalError(__FILE__, __LINE__, "Unexpected PICS setting in f_GetDNNStringFromPICS"); }</w:t>
            </w:r>
          </w:p>
          <w:p w14:paraId="79E1577D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54E65BC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return v_DNN;</w:t>
            </w:r>
          </w:p>
          <w:p w14:paraId="36C18EB2" w14:textId="245BEDC9" w:rsidR="00207C96" w:rsidRPr="006C51C6" w:rsidRDefault="005929B1" w:rsidP="005929B1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29D2ADB2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</w:p>
    <w:p w14:paraId="125E4E1F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</w:p>
    <w:p w14:paraId="46E7C78A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207C96" w14:paraId="2401405F" w14:textId="77777777" w:rsidTr="00822AE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537A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function f_GetDNNStringFromPICS(PDU_PDN_DNN_Type p_PDUType) return charstring</w:t>
            </w:r>
          </w:p>
          <w:p w14:paraId="19043442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51557FA6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charstring v_DNN;</w:t>
            </w:r>
          </w:p>
          <w:p w14:paraId="580EDB92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4D0A48D4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select (p_PDUType) {</w:t>
            </w:r>
          </w:p>
          <w:p w14:paraId="1E98D039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(Internet_DNN) {</w:t>
            </w:r>
          </w:p>
          <w:p w14:paraId="6778E110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v_DNN := pc_APN_ID_Internet;</w:t>
            </w:r>
          </w:p>
          <w:p w14:paraId="235F122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11485F3A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(IMS_DNN) {</w:t>
            </w:r>
          </w:p>
          <w:p w14:paraId="2079ED9E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v_DNN := pc_APN_ID_IMS;</w:t>
            </w:r>
          </w:p>
          <w:p w14:paraId="009D8D0F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373936F1" w14:textId="77777777" w:rsidR="005929B1" w:rsidRPr="001E751D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r w:rsidRPr="001E751D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case (MCX_DNN) {</w:t>
            </w:r>
          </w:p>
          <w:p w14:paraId="28FD81C3" w14:textId="77777777" w:rsidR="005929B1" w:rsidRPr="001E751D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1E751D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v_DNN := pc_APN_ID_MCX;</w:t>
            </w:r>
          </w:p>
          <w:p w14:paraId="2067DC5A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1E751D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}</w:t>
            </w:r>
          </w:p>
          <w:p w14:paraId="4B7D1940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(Emergency_PDN) {  // @sic R5s250092 sic@</w:t>
            </w:r>
          </w:p>
          <w:p w14:paraId="193E7AB4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v_DNN := "sos";</w:t>
            </w:r>
          </w:p>
          <w:p w14:paraId="0CF605B0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5544F08D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(URLLC_DNN) {</w:t>
            </w:r>
          </w:p>
          <w:p w14:paraId="50CD333A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v_DNN := pc_APN_ID_URLLC;</w:t>
            </w:r>
          </w:p>
          <w:p w14:paraId="6B332863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24A14285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lastRenderedPageBreak/>
              <w:t xml:space="preserve">      case (MIOT_DNN) {</w:t>
            </w:r>
          </w:p>
          <w:p w14:paraId="5981B92A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v_DNN := pc_APN_ID_MIOT;</w:t>
            </w:r>
          </w:p>
          <w:p w14:paraId="60A959B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5BE3E366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(V2X_DNN) {</w:t>
            </w:r>
          </w:p>
          <w:p w14:paraId="5097AE0C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v_DNN := pc_APN_ID_V2X;</w:t>
            </w:r>
          </w:p>
          <w:p w14:paraId="65FCF513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3452B744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(Ethernet_DNN) { // @sic R5-227472 sic@</w:t>
            </w:r>
          </w:p>
          <w:p w14:paraId="644D6B9D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v_DNN := pc_APN_ID_Ethernet;</w:t>
            </w:r>
          </w:p>
          <w:p w14:paraId="092663EB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20D3E7D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/*    case (MBS_DNN) { // @sic R5-245495 sic@</w:t>
            </w:r>
          </w:p>
          <w:p w14:paraId="7C72092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v_DNN := pc_APN_ID_MBS;</w:t>
            </w:r>
          </w:p>
          <w:p w14:paraId="3DD62C82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}*/</w:t>
            </w:r>
          </w:p>
          <w:p w14:paraId="5C763D22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(UAS_USS_DNN) { // @sic R5-246404 sic@</w:t>
            </w:r>
          </w:p>
          <w:p w14:paraId="3F142D40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v_DNN := pc_APN_ID_USS;</w:t>
            </w:r>
          </w:p>
          <w:p w14:paraId="0418B94F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4389C2FF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(UAS_C2_DNN) { // @sic R5-246404 sic@</w:t>
            </w:r>
          </w:p>
          <w:p w14:paraId="170A8C6D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v_DNN := pc_APN_ID_C2;</w:t>
            </w:r>
          </w:p>
          <w:p w14:paraId="0AB9F8A2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1B8419D3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@sic R5s220670 sic@</w:t>
            </w:r>
          </w:p>
          <w:p w14:paraId="35DF6541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else { FatalError(__FILE__, __LINE__, "Unexpected PICS setting in f_GetDNNStringFromPICS"); }</w:t>
            </w:r>
          </w:p>
          <w:p w14:paraId="563C51E4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631E8B84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return v_DNN;</w:t>
            </w:r>
          </w:p>
          <w:p w14:paraId="5AA26B75" w14:textId="25DB322D" w:rsidR="00207C96" w:rsidRPr="005640D9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5F0F4052" w14:textId="77777777" w:rsidR="00207C96" w:rsidRDefault="00207C96" w:rsidP="00207C96">
      <w:pPr>
        <w:rPr>
          <w:noProof/>
        </w:rPr>
      </w:pPr>
    </w:p>
    <w:p w14:paraId="67237263" w14:textId="77777777" w:rsidR="00207C96" w:rsidRDefault="00207C96" w:rsidP="00207C96">
      <w:pPr>
        <w:rPr>
          <w:noProof/>
        </w:rPr>
      </w:pPr>
    </w:p>
    <w:p w14:paraId="5505C5B5" w14:textId="77777777" w:rsidR="00220D46" w:rsidRDefault="00220D46" w:rsidP="00021EE4">
      <w:pPr>
        <w:rPr>
          <w:noProof/>
        </w:rPr>
      </w:pPr>
    </w:p>
    <w:p w14:paraId="48810807" w14:textId="77777777" w:rsidR="00A561DD" w:rsidRDefault="00A561DD" w:rsidP="00021EE4">
      <w:pPr>
        <w:rPr>
          <w:noProof/>
        </w:rPr>
      </w:pPr>
    </w:p>
    <w:p w14:paraId="5FB81122" w14:textId="77777777" w:rsidR="00EC68D4" w:rsidRPr="00854C55" w:rsidRDefault="00EC68D4" w:rsidP="00021EE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1" w:name="_Toc122434493"/>
      <w:bookmarkStart w:id="22" w:name="_Toc295288970"/>
      <w:bookmarkStart w:id="23" w:name="_Toc325725665"/>
      <w:bookmarkStart w:id="24" w:name="_Toc149142670"/>
      <w:bookmarkStart w:id="25" w:name="_Toc202785268"/>
      <w:r w:rsidRPr="00854C55">
        <w:rPr>
          <w:rFonts w:cs="Arial"/>
          <w:b/>
        </w:rPr>
        <w:t xml:space="preserve">Branches </w:t>
      </w:r>
      <w:bookmarkEnd w:id="21"/>
      <w:bookmarkEnd w:id="22"/>
      <w:bookmarkEnd w:id="23"/>
      <w:r>
        <w:rPr>
          <w:rFonts w:cs="Arial"/>
          <w:b/>
        </w:rPr>
        <w:t>executed</w:t>
      </w:r>
      <w:bookmarkEnd w:id="24"/>
      <w:bookmarkEnd w:id="25"/>
    </w:p>
    <w:p w14:paraId="3376348C" w14:textId="5981E1F4" w:rsidR="00EC68D4" w:rsidRDefault="00EC68D4" w:rsidP="00EC68D4">
      <w:pPr>
        <w:rPr>
          <w:rFonts w:cs="Arial"/>
        </w:rPr>
      </w:pPr>
      <w:bookmarkStart w:id="26" w:name="_Toc122434494"/>
      <w:bookmarkStart w:id="27" w:name="_Toc295288971"/>
      <w:bookmarkStart w:id="28" w:name="_Toc325725666"/>
      <w:r w:rsidRPr="00662A05">
        <w:rPr>
          <w:rFonts w:cs="Arial"/>
        </w:rPr>
        <w:t xml:space="preserve">The test case was executed </w:t>
      </w:r>
      <w:r w:rsidR="0077569E">
        <w:rPr>
          <w:rFonts w:cs="Arial"/>
        </w:rPr>
        <w:t>with</w:t>
      </w:r>
      <w:r>
        <w:rPr>
          <w:rFonts w:cs="Arial"/>
        </w:rPr>
        <w:t xml:space="preserve"> </w:t>
      </w:r>
    </w:p>
    <w:p w14:paraId="0EB017FC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TLSv1.2</w:t>
      </w:r>
    </w:p>
    <w:p w14:paraId="1494DBC4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IPSec ipsec-3gpp;alg=hmac-sha-1-96;ealg=aes-cbc</w:t>
      </w:r>
    </w:p>
    <w:p w14:paraId="2DBFB10A" w14:textId="2019A9C7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encrpytion according to  </w:t>
      </w:r>
      <w:hyperlink r:id="rId13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2DF7A75F" w14:textId="0A8F67D7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  <w:lang w:val="es-ES"/>
        </w:rPr>
      </w:pPr>
      <w:r>
        <w:rPr>
          <w:rFonts w:cs="Arial"/>
          <w:color w:val="000000"/>
        </w:rPr>
        <w:t xml:space="preserve">XML signatures according to  </w:t>
      </w:r>
      <w:hyperlink r:id="rId14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10DCC015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  <w:lang w:val="es-ES"/>
        </w:rPr>
        <w:t>MIKEY SAKKE/ECCSI (RFC 6507, 6508, 6509)</w:t>
      </w:r>
    </w:p>
    <w:p w14:paraId="7FC18D90" w14:textId="670DB558" w:rsidR="003D23FA" w:rsidRDefault="008652CF" w:rsidP="003D23FA">
      <w:pPr>
        <w:numPr>
          <w:ilvl w:val="0"/>
          <w:numId w:val="5"/>
        </w:numPr>
        <w:suppressAutoHyphens/>
      </w:pPr>
      <w:r>
        <w:rPr>
          <w:rFonts w:cs="Arial"/>
        </w:rPr>
        <w:fldChar w:fldCharType="begin"/>
      </w:r>
      <w:r>
        <w:rPr>
          <w:rFonts w:cs="Arial"/>
        </w:rPr>
        <w:instrText xml:space="preserve"> DOCPROPERTY  BandName  \* MERGEFORMAT </w:instrText>
      </w:r>
      <w:r>
        <w:rPr>
          <w:rFonts w:cs="Arial"/>
        </w:rPr>
        <w:fldChar w:fldCharType="separate"/>
      </w:r>
      <w:r w:rsidR="003A673E">
        <w:rPr>
          <w:rFonts w:cs="Arial"/>
        </w:rPr>
        <w:t>LTE FDD Band 5</w:t>
      </w:r>
      <w:r>
        <w:rPr>
          <w:rFonts w:cs="Arial"/>
        </w:rPr>
        <w:fldChar w:fldCharType="end"/>
      </w:r>
    </w:p>
    <w:p w14:paraId="3F60C666" w14:textId="69B65B1E" w:rsidR="003D23FA" w:rsidRDefault="0077569E" w:rsidP="003D23FA">
      <w:pPr>
        <w:numPr>
          <w:ilvl w:val="0"/>
          <w:numId w:val="5"/>
        </w:numPr>
        <w:suppressAutoHyphens/>
      </w:pPr>
      <w:r>
        <w:rPr>
          <w:rFonts w:cs="Arial"/>
        </w:rPr>
        <w:t>C</w:t>
      </w:r>
      <w:r w:rsidRPr="00662A05">
        <w:rPr>
          <w:rFonts w:cs="Arial"/>
        </w:rPr>
        <w:t xml:space="preserve">iphering </w:t>
      </w:r>
      <w:r>
        <w:rPr>
          <w:rFonts w:cs="Arial"/>
        </w:rPr>
        <w:t xml:space="preserve">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eAlg  \* MERGEFORMAT </w:instrText>
      </w:r>
      <w:r>
        <w:rPr>
          <w:rFonts w:cs="Arial"/>
        </w:rPr>
        <w:fldChar w:fldCharType="separate"/>
      </w:r>
      <w:r w:rsidR="003A673E">
        <w:rPr>
          <w:rFonts w:cs="Arial"/>
        </w:rPr>
        <w:t>eea1</w:t>
      </w:r>
      <w:r>
        <w:rPr>
          <w:rFonts w:cs="Arial"/>
        </w:rPr>
        <w:fldChar w:fldCharType="end"/>
      </w:r>
      <w:r w:rsidRPr="00662A05">
        <w:rPr>
          <w:rFonts w:cs="Arial"/>
        </w:rPr>
        <w:t xml:space="preserve"> and </w:t>
      </w:r>
      <w:r>
        <w:rPr>
          <w:rFonts w:cs="Arial"/>
        </w:rPr>
        <w:t>I</w:t>
      </w:r>
      <w:r w:rsidRPr="00662A05">
        <w:rPr>
          <w:rFonts w:cs="Arial"/>
        </w:rPr>
        <w:t xml:space="preserve">ntegrity 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iAlg  \* MERGEFORMAT </w:instrText>
      </w:r>
      <w:r>
        <w:rPr>
          <w:rFonts w:cs="Arial"/>
        </w:rPr>
        <w:fldChar w:fldCharType="separate"/>
      </w:r>
      <w:r w:rsidR="003A673E">
        <w:rPr>
          <w:rFonts w:cs="Arial"/>
        </w:rPr>
        <w:t>eia1</w:t>
      </w:r>
      <w:r>
        <w:rPr>
          <w:rFonts w:cs="Arial"/>
        </w:rPr>
        <w:fldChar w:fldCharType="end"/>
      </w:r>
    </w:p>
    <w:p w14:paraId="15781C53" w14:textId="77777777" w:rsidR="003D23FA" w:rsidRPr="00662A05" w:rsidRDefault="003D23FA" w:rsidP="00EC68D4">
      <w:pPr>
        <w:rPr>
          <w:rFonts w:cs="Arial"/>
          <w:b/>
        </w:rPr>
      </w:pPr>
    </w:p>
    <w:p w14:paraId="58CAA79D" w14:textId="77777777" w:rsidR="00EC68D4" w:rsidRPr="00854C55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9" w:name="_Toc149142671"/>
      <w:bookmarkStart w:id="30" w:name="_Toc202785269"/>
      <w:r w:rsidRPr="00854C55">
        <w:rPr>
          <w:rFonts w:cs="Arial"/>
          <w:b/>
        </w:rPr>
        <w:t>Execution Log Files</w:t>
      </w:r>
      <w:bookmarkEnd w:id="26"/>
      <w:bookmarkEnd w:id="27"/>
      <w:bookmarkEnd w:id="28"/>
      <w:bookmarkEnd w:id="29"/>
      <w:bookmarkEnd w:id="30"/>
    </w:p>
    <w:bookmarkStart w:id="31" w:name="_Hlk120026754"/>
    <w:bookmarkStart w:id="32" w:name="_Hlk149142633"/>
    <w:p w14:paraId="718D1A2F" w14:textId="2ABA27C1" w:rsidR="00EC68D4" w:rsidRPr="00A9307E" w:rsidRDefault="001459EF" w:rsidP="00EC68D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r>
        <w:rPr>
          <w:rStyle w:val="ui-provider"/>
          <w:b/>
          <w:bCs/>
        </w:rPr>
        <w:fldChar w:fldCharType="begin"/>
      </w:r>
      <w:r>
        <w:rPr>
          <w:rStyle w:val="ui-provider"/>
          <w:b/>
          <w:bCs/>
        </w:rPr>
        <w:instrText xml:space="preserve"> DOCPROPERTY  UEname  \* MERGEFORMAT </w:instrText>
      </w:r>
      <w:r>
        <w:rPr>
          <w:rStyle w:val="ui-provider"/>
          <w:b/>
          <w:bCs/>
        </w:rPr>
        <w:fldChar w:fldCharType="separate"/>
      </w:r>
      <w:bookmarkStart w:id="33" w:name="_Toc202785270"/>
      <w:r w:rsidR="003A673E">
        <w:rPr>
          <w:rStyle w:val="ui-provider"/>
          <w:b/>
          <w:bCs/>
        </w:rPr>
        <w:t>Alea - a Leonardo Company, MCXPTT Platform v. 4.2.2 - Android Client v 1.12.1</w:t>
      </w:r>
      <w:bookmarkEnd w:id="33"/>
      <w:r>
        <w:rPr>
          <w:rStyle w:val="ui-provider"/>
          <w:b/>
          <w:bCs/>
        </w:rPr>
        <w:fldChar w:fldCharType="end"/>
      </w:r>
    </w:p>
    <w:bookmarkEnd w:id="31"/>
    <w:p w14:paraId="4D326958" w14:textId="5D39A07E" w:rsidR="00EC68D4" w:rsidRDefault="00EC68D4" w:rsidP="00EC68D4">
      <w:pPr>
        <w:rPr>
          <w:rFonts w:cs="Arial"/>
        </w:rPr>
      </w:pPr>
      <w:r w:rsidRPr="009438F8">
        <w:rPr>
          <w:rFonts w:cs="Arial"/>
        </w:rPr>
        <w:t>T</w:t>
      </w:r>
      <w:bookmarkEnd w:id="32"/>
      <w:r>
        <w:rPr>
          <w:rFonts w:cs="Arial"/>
        </w:rPr>
        <w:t xml:space="preserve">he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UEname  \* MERGEFORMAT </w:instrText>
      </w:r>
      <w:r w:rsidR="001459EF">
        <w:rPr>
          <w:rFonts w:cs="Arial"/>
        </w:rPr>
        <w:fldChar w:fldCharType="separate"/>
      </w:r>
      <w:r w:rsidR="003A673E">
        <w:rPr>
          <w:rFonts w:cs="Arial"/>
        </w:rPr>
        <w:t>Alea - a Leonardo Company, MCXPTT Platform v. 4.2.2 - Android Client v 1.12.1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SSsystem  \* MERGEFORMAT </w:instrText>
      </w:r>
      <w:r w:rsidR="001459EF">
        <w:rPr>
          <w:rFonts w:cs="Arial"/>
        </w:rPr>
        <w:fldChar w:fldCharType="separate"/>
      </w:r>
      <w:r w:rsidR="003A673E">
        <w:rPr>
          <w:rFonts w:cs="Arial"/>
        </w:rPr>
        <w:t>Keysight S8704A Protocol Conformance Toolset</w:t>
      </w:r>
      <w:r w:rsidR="001459EF">
        <w:rPr>
          <w:rFonts w:cs="Arial"/>
        </w:rPr>
        <w:fldChar w:fldCharType="end"/>
      </w:r>
      <w:r w:rsidRPr="00C73A13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20040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EC82D92" w14:textId="4AC8C7D2" w:rsidR="00EC68D4" w:rsidRPr="00C549CB" w:rsidRDefault="00EC68D4" w:rsidP="00EC68D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 xml:space="preserve"> </w:t>
      </w:r>
      <w:r w:rsidRPr="00C549CB">
        <w:rPr>
          <w:rFonts w:cs="Arial"/>
        </w:rPr>
        <w:t>TC_</w:t>
      </w:r>
      <w:fldSimple w:instr=" DOCPROPERTY  TCname_  \* MERGEFORMAT ">
        <w:r w:rsidR="003A673E">
          <w:t>5_1_MCPTT</w:t>
        </w:r>
      </w:fldSimple>
      <w:r>
        <w:rPr>
          <w:rFonts w:cs="Arial"/>
        </w:rPr>
        <w:t>_</w:t>
      </w:r>
      <w:r w:rsidRPr="00C549CB">
        <w:rPr>
          <w:rFonts w:cs="Arial"/>
        </w:rPr>
        <w:t>LOG.</w:t>
      </w:r>
      <w:r w:rsidR="000A7643">
        <w:rPr>
          <w:rFonts w:cs="Arial"/>
        </w:rPr>
        <w:t>txt</w:t>
      </w:r>
    </w:p>
    <w:p w14:paraId="608939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lastRenderedPageBreak/>
        <w:t>PICS/PIXIT parameter file:</w:t>
      </w:r>
    </w:p>
    <w:p w14:paraId="0B80AECB" w14:textId="78659DFD" w:rsidR="00EC68D4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TC_</w:t>
      </w:r>
      <w:fldSimple w:instr=" DOCPROPERTY  TCname_  \* MERGEFORMAT ">
        <w:r w:rsidR="003A673E">
          <w:t>5_1_MCPTT</w:t>
        </w:r>
      </w:fldSimple>
      <w:r>
        <w:rPr>
          <w:rFonts w:cs="Arial"/>
        </w:rPr>
        <w:t>_</w:t>
      </w:r>
      <w:r w:rsidRPr="00C549CB">
        <w:rPr>
          <w:rFonts w:cs="Arial"/>
        </w:rPr>
        <w:t>PIXIT.xml</w:t>
      </w:r>
    </w:p>
    <w:p w14:paraId="62BE45DC" w14:textId="77777777" w:rsidR="00EC68D4" w:rsidRPr="00854C55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88AF7E4" w14:textId="77777777" w:rsidR="00EC68D4" w:rsidRPr="002D362B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34" w:name="_Toc122434496"/>
      <w:bookmarkStart w:id="35" w:name="_Toc295288973"/>
      <w:bookmarkStart w:id="36" w:name="_Toc325725668"/>
      <w:bookmarkStart w:id="37" w:name="_Toc149142673"/>
      <w:bookmarkStart w:id="38" w:name="_Toc202785271"/>
      <w:r w:rsidRPr="002D362B">
        <w:rPr>
          <w:rFonts w:cs="Arial"/>
          <w:b/>
        </w:rPr>
        <w:t>References</w:t>
      </w:r>
      <w:bookmarkEnd w:id="34"/>
      <w:bookmarkEnd w:id="35"/>
      <w:bookmarkEnd w:id="36"/>
      <w:bookmarkEnd w:id="37"/>
      <w:bookmarkEnd w:id="38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EC68D4" w14:paraId="1ED55A97" w14:textId="77777777" w:rsidTr="009C04AC">
        <w:tc>
          <w:tcPr>
            <w:tcW w:w="709" w:type="dxa"/>
            <w:hideMark/>
          </w:tcPr>
          <w:p w14:paraId="4654C00B" w14:textId="77777777" w:rsidR="00EC68D4" w:rsidRDefault="00EC68D4" w:rsidP="009C04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3C583426" w14:textId="202FECDB" w:rsidR="00EC68D4" w:rsidRPr="00693C41" w:rsidRDefault="00EC68D4" w:rsidP="009C04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8F2F74">
              <w:rPr>
                <w:rFonts w:cs="Arial"/>
                <w:b/>
                <w:sz w:val="18"/>
              </w:rPr>
              <w:fldChar w:fldCharType="begin"/>
            </w:r>
            <w:r w:rsidR="008F2F74">
              <w:rPr>
                <w:rFonts w:cs="Arial"/>
                <w:b/>
                <w:sz w:val="18"/>
              </w:rPr>
              <w:instrText xml:space="preserve"> =currTdocNum+1 </w:instrText>
            </w:r>
            <w:r w:rsidR="008F2F74">
              <w:rPr>
                <w:rFonts w:cs="Arial"/>
                <w:b/>
                <w:sz w:val="18"/>
              </w:rPr>
              <w:fldChar w:fldCharType="separate"/>
            </w:r>
            <w:r w:rsidR="003A673E">
              <w:rPr>
                <w:rFonts w:cs="Arial"/>
                <w:b/>
                <w:noProof/>
                <w:sz w:val="18"/>
              </w:rPr>
              <w:t>250266</w:t>
            </w:r>
            <w:r w:rsidR="008F2F74">
              <w:rPr>
                <w:rFonts w:cs="Arial"/>
                <w:b/>
                <w:sz w:val="18"/>
              </w:rPr>
              <w:fldChar w:fldCharType="end"/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E7AAE">
              <w:rPr>
                <w:rFonts w:cs="Arial"/>
                <w:bCs/>
                <w:sz w:val="18"/>
              </w:rPr>
              <w:t xml:space="preserve">Supporting information for </w:t>
            </w:r>
            <w:r w:rsidR="00A051C2">
              <w:rPr>
                <w:rFonts w:cs="Arial"/>
                <w:bCs/>
                <w:sz w:val="18"/>
              </w:rPr>
              <w:fldChar w:fldCharType="begin"/>
            </w:r>
            <w:r w:rsidR="00A051C2">
              <w:rPr>
                <w:rFonts w:cs="Arial"/>
                <w:bCs/>
                <w:sz w:val="18"/>
              </w:rPr>
              <w:instrText xml:space="preserve"> DOCPROPERTY  CrTitle  \* MERGEFORMAT </w:instrText>
            </w:r>
            <w:r w:rsidR="00A051C2">
              <w:rPr>
                <w:rFonts w:cs="Arial"/>
                <w:bCs/>
                <w:sz w:val="18"/>
              </w:rPr>
              <w:fldChar w:fldCharType="separate"/>
            </w:r>
            <w:r w:rsidR="003A673E">
              <w:rPr>
                <w:rFonts w:cs="Arial"/>
                <w:bCs/>
                <w:sz w:val="18"/>
              </w:rPr>
              <w:t>Addition of MCPTT test case 5.1 to the MCX ATS with MCX-NR5GC model</w:t>
            </w:r>
            <w:r w:rsidR="00A051C2">
              <w:rPr>
                <w:rFonts w:cs="Arial"/>
                <w:bCs/>
                <w:sz w:val="18"/>
              </w:rPr>
              <w:fldChar w:fldCharType="end"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6EE11" w14:textId="77777777" w:rsidR="00B47C54" w:rsidRDefault="00B47C54">
      <w:r>
        <w:separator/>
      </w:r>
    </w:p>
  </w:endnote>
  <w:endnote w:type="continuationSeparator" w:id="0">
    <w:p w14:paraId="5C30406B" w14:textId="77777777" w:rsidR="00B47C54" w:rsidRDefault="00B47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F9020" w14:textId="77777777" w:rsidR="00B47C54" w:rsidRDefault="00B47C54">
      <w:r>
        <w:separator/>
      </w:r>
    </w:p>
  </w:footnote>
  <w:footnote w:type="continuationSeparator" w:id="0">
    <w:p w14:paraId="787E902E" w14:textId="77777777" w:rsidR="00B47C54" w:rsidRDefault="00B47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2F27192"/>
    <w:multiLevelType w:val="hybridMultilevel"/>
    <w:tmpl w:val="2DD491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DFB2B64"/>
    <w:multiLevelType w:val="hybridMultilevel"/>
    <w:tmpl w:val="18FCBC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6402A"/>
    <w:multiLevelType w:val="hybridMultilevel"/>
    <w:tmpl w:val="AE9645DC"/>
    <w:lvl w:ilvl="0" w:tplc="8A44FC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5"/>
  </w:num>
  <w:num w:numId="2" w16cid:durableId="3747453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2"/>
  </w:num>
  <w:num w:numId="4" w16cid:durableId="768892157">
    <w:abstractNumId w:val="5"/>
  </w:num>
  <w:num w:numId="5" w16cid:durableId="1349990339">
    <w:abstractNumId w:val="0"/>
  </w:num>
  <w:num w:numId="6" w16cid:durableId="2051607202">
    <w:abstractNumId w:val="3"/>
  </w:num>
  <w:num w:numId="7" w16cid:durableId="1195735073">
    <w:abstractNumId w:val="4"/>
  </w:num>
  <w:num w:numId="8" w16cid:durableId="11556036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16"/>
    <w:rsid w:val="000026A4"/>
    <w:rsid w:val="00003972"/>
    <w:rsid w:val="00007D89"/>
    <w:rsid w:val="000152EC"/>
    <w:rsid w:val="00015F49"/>
    <w:rsid w:val="000213D4"/>
    <w:rsid w:val="00021EE4"/>
    <w:rsid w:val="00022E4A"/>
    <w:rsid w:val="000259C9"/>
    <w:rsid w:val="0003324F"/>
    <w:rsid w:val="000333D0"/>
    <w:rsid w:val="00036DC1"/>
    <w:rsid w:val="0004129B"/>
    <w:rsid w:val="00042805"/>
    <w:rsid w:val="000568E3"/>
    <w:rsid w:val="00061DEE"/>
    <w:rsid w:val="00061FFA"/>
    <w:rsid w:val="00062530"/>
    <w:rsid w:val="0006657B"/>
    <w:rsid w:val="00073A90"/>
    <w:rsid w:val="00076D1B"/>
    <w:rsid w:val="000801D2"/>
    <w:rsid w:val="00082BCD"/>
    <w:rsid w:val="000966B6"/>
    <w:rsid w:val="00096FE8"/>
    <w:rsid w:val="000A1295"/>
    <w:rsid w:val="000A261A"/>
    <w:rsid w:val="000A2DD9"/>
    <w:rsid w:val="000A44C2"/>
    <w:rsid w:val="000A6394"/>
    <w:rsid w:val="000A7643"/>
    <w:rsid w:val="000B0149"/>
    <w:rsid w:val="000B2909"/>
    <w:rsid w:val="000B71AD"/>
    <w:rsid w:val="000B7FED"/>
    <w:rsid w:val="000C038A"/>
    <w:rsid w:val="000C0E0D"/>
    <w:rsid w:val="000C20FF"/>
    <w:rsid w:val="000C319C"/>
    <w:rsid w:val="000C6598"/>
    <w:rsid w:val="000D44B3"/>
    <w:rsid w:val="000D588D"/>
    <w:rsid w:val="000D59EF"/>
    <w:rsid w:val="000E0D26"/>
    <w:rsid w:val="000E1E55"/>
    <w:rsid w:val="000E5D6C"/>
    <w:rsid w:val="000F00C7"/>
    <w:rsid w:val="000F015E"/>
    <w:rsid w:val="000F135A"/>
    <w:rsid w:val="000F6606"/>
    <w:rsid w:val="00102F74"/>
    <w:rsid w:val="001041E7"/>
    <w:rsid w:val="001078DD"/>
    <w:rsid w:val="00110E52"/>
    <w:rsid w:val="0011207B"/>
    <w:rsid w:val="00112BB1"/>
    <w:rsid w:val="001148E4"/>
    <w:rsid w:val="00121EB1"/>
    <w:rsid w:val="001234CD"/>
    <w:rsid w:val="00123B9B"/>
    <w:rsid w:val="0012790B"/>
    <w:rsid w:val="001301F5"/>
    <w:rsid w:val="00131EA5"/>
    <w:rsid w:val="00143A57"/>
    <w:rsid w:val="00145398"/>
    <w:rsid w:val="001459EF"/>
    <w:rsid w:val="00145D43"/>
    <w:rsid w:val="00150768"/>
    <w:rsid w:val="0015350A"/>
    <w:rsid w:val="00155216"/>
    <w:rsid w:val="0015614B"/>
    <w:rsid w:val="001607E4"/>
    <w:rsid w:val="00161662"/>
    <w:rsid w:val="0016390F"/>
    <w:rsid w:val="001725FD"/>
    <w:rsid w:val="001802B5"/>
    <w:rsid w:val="00180DEA"/>
    <w:rsid w:val="0018242C"/>
    <w:rsid w:val="00184F04"/>
    <w:rsid w:val="0018751F"/>
    <w:rsid w:val="001904A1"/>
    <w:rsid w:val="00192200"/>
    <w:rsid w:val="00192C46"/>
    <w:rsid w:val="001952CF"/>
    <w:rsid w:val="001A08B3"/>
    <w:rsid w:val="001A0C87"/>
    <w:rsid w:val="001A258E"/>
    <w:rsid w:val="001A72E9"/>
    <w:rsid w:val="001A7B60"/>
    <w:rsid w:val="001B0DAB"/>
    <w:rsid w:val="001B52F0"/>
    <w:rsid w:val="001B64AA"/>
    <w:rsid w:val="001B7A65"/>
    <w:rsid w:val="001C5666"/>
    <w:rsid w:val="001D262C"/>
    <w:rsid w:val="001D4C8C"/>
    <w:rsid w:val="001D74A3"/>
    <w:rsid w:val="001E2627"/>
    <w:rsid w:val="001E41F3"/>
    <w:rsid w:val="001E751D"/>
    <w:rsid w:val="001E790C"/>
    <w:rsid w:val="001F0D8F"/>
    <w:rsid w:val="001F2C28"/>
    <w:rsid w:val="001F3342"/>
    <w:rsid w:val="001F375F"/>
    <w:rsid w:val="001F428B"/>
    <w:rsid w:val="001F552C"/>
    <w:rsid w:val="00207C1F"/>
    <w:rsid w:val="00207C96"/>
    <w:rsid w:val="002102B6"/>
    <w:rsid w:val="002110A2"/>
    <w:rsid w:val="002130AF"/>
    <w:rsid w:val="00215336"/>
    <w:rsid w:val="0021651D"/>
    <w:rsid w:val="00220D46"/>
    <w:rsid w:val="002222AA"/>
    <w:rsid w:val="00224561"/>
    <w:rsid w:val="00225391"/>
    <w:rsid w:val="0023203E"/>
    <w:rsid w:val="002321AD"/>
    <w:rsid w:val="00235C83"/>
    <w:rsid w:val="00252BCA"/>
    <w:rsid w:val="00253C81"/>
    <w:rsid w:val="00253E33"/>
    <w:rsid w:val="0026004D"/>
    <w:rsid w:val="002640DD"/>
    <w:rsid w:val="00264C40"/>
    <w:rsid w:val="00265769"/>
    <w:rsid w:val="00266058"/>
    <w:rsid w:val="00266EB8"/>
    <w:rsid w:val="00272C27"/>
    <w:rsid w:val="00275D12"/>
    <w:rsid w:val="00275E6B"/>
    <w:rsid w:val="00275F33"/>
    <w:rsid w:val="0028238E"/>
    <w:rsid w:val="0028349C"/>
    <w:rsid w:val="00283765"/>
    <w:rsid w:val="0028401E"/>
    <w:rsid w:val="00284FEB"/>
    <w:rsid w:val="002860C4"/>
    <w:rsid w:val="00297FC5"/>
    <w:rsid w:val="002A006C"/>
    <w:rsid w:val="002A4CFC"/>
    <w:rsid w:val="002B029C"/>
    <w:rsid w:val="002B05D3"/>
    <w:rsid w:val="002B0618"/>
    <w:rsid w:val="002B1BC7"/>
    <w:rsid w:val="002B22AB"/>
    <w:rsid w:val="002B2DAE"/>
    <w:rsid w:val="002B328B"/>
    <w:rsid w:val="002B4FE6"/>
    <w:rsid w:val="002B56B2"/>
    <w:rsid w:val="002B5741"/>
    <w:rsid w:val="002B77D7"/>
    <w:rsid w:val="002C234B"/>
    <w:rsid w:val="002C318D"/>
    <w:rsid w:val="002D5F1E"/>
    <w:rsid w:val="002E0317"/>
    <w:rsid w:val="002E1921"/>
    <w:rsid w:val="002E3A86"/>
    <w:rsid w:val="002E472E"/>
    <w:rsid w:val="002F2416"/>
    <w:rsid w:val="002F5444"/>
    <w:rsid w:val="00300499"/>
    <w:rsid w:val="00300A0F"/>
    <w:rsid w:val="00301733"/>
    <w:rsid w:val="003020D1"/>
    <w:rsid w:val="00304483"/>
    <w:rsid w:val="00305409"/>
    <w:rsid w:val="00305C2D"/>
    <w:rsid w:val="0032635E"/>
    <w:rsid w:val="00326F53"/>
    <w:rsid w:val="003315DD"/>
    <w:rsid w:val="00333C78"/>
    <w:rsid w:val="00334685"/>
    <w:rsid w:val="00341211"/>
    <w:rsid w:val="003471E0"/>
    <w:rsid w:val="00347892"/>
    <w:rsid w:val="00355AC4"/>
    <w:rsid w:val="003609EF"/>
    <w:rsid w:val="00360BBE"/>
    <w:rsid w:val="0036231A"/>
    <w:rsid w:val="00364E5E"/>
    <w:rsid w:val="00373AEC"/>
    <w:rsid w:val="00374DD4"/>
    <w:rsid w:val="00375705"/>
    <w:rsid w:val="00376023"/>
    <w:rsid w:val="003821FB"/>
    <w:rsid w:val="00382942"/>
    <w:rsid w:val="00383856"/>
    <w:rsid w:val="003910FE"/>
    <w:rsid w:val="00394234"/>
    <w:rsid w:val="0039663B"/>
    <w:rsid w:val="0039696F"/>
    <w:rsid w:val="00397155"/>
    <w:rsid w:val="003A1C42"/>
    <w:rsid w:val="003A364D"/>
    <w:rsid w:val="003A5400"/>
    <w:rsid w:val="003A5FC4"/>
    <w:rsid w:val="003A673E"/>
    <w:rsid w:val="003B2271"/>
    <w:rsid w:val="003B284D"/>
    <w:rsid w:val="003B606F"/>
    <w:rsid w:val="003B6DDC"/>
    <w:rsid w:val="003C20CB"/>
    <w:rsid w:val="003C3184"/>
    <w:rsid w:val="003C3C06"/>
    <w:rsid w:val="003D23FA"/>
    <w:rsid w:val="003D30E2"/>
    <w:rsid w:val="003D4EF2"/>
    <w:rsid w:val="003D5C7D"/>
    <w:rsid w:val="003E1A36"/>
    <w:rsid w:val="003E1C65"/>
    <w:rsid w:val="003E454C"/>
    <w:rsid w:val="003E5E16"/>
    <w:rsid w:val="003E6A79"/>
    <w:rsid w:val="003E711B"/>
    <w:rsid w:val="003E779F"/>
    <w:rsid w:val="003F3719"/>
    <w:rsid w:val="003F4850"/>
    <w:rsid w:val="003F7C27"/>
    <w:rsid w:val="00401144"/>
    <w:rsid w:val="00401B68"/>
    <w:rsid w:val="00403C53"/>
    <w:rsid w:val="00406A04"/>
    <w:rsid w:val="00410371"/>
    <w:rsid w:val="00411BE2"/>
    <w:rsid w:val="00421A92"/>
    <w:rsid w:val="004222D3"/>
    <w:rsid w:val="00423940"/>
    <w:rsid w:val="004242F1"/>
    <w:rsid w:val="00425C30"/>
    <w:rsid w:val="0042632C"/>
    <w:rsid w:val="00433EC3"/>
    <w:rsid w:val="00435796"/>
    <w:rsid w:val="00441A8B"/>
    <w:rsid w:val="004715D9"/>
    <w:rsid w:val="004760A5"/>
    <w:rsid w:val="0048090B"/>
    <w:rsid w:val="004837E9"/>
    <w:rsid w:val="0048387A"/>
    <w:rsid w:val="00485CE8"/>
    <w:rsid w:val="00487937"/>
    <w:rsid w:val="004944C7"/>
    <w:rsid w:val="004A12F5"/>
    <w:rsid w:val="004A437D"/>
    <w:rsid w:val="004A4CA7"/>
    <w:rsid w:val="004A4CE4"/>
    <w:rsid w:val="004B0243"/>
    <w:rsid w:val="004B12BD"/>
    <w:rsid w:val="004B53B0"/>
    <w:rsid w:val="004B755A"/>
    <w:rsid w:val="004B75B7"/>
    <w:rsid w:val="004C338B"/>
    <w:rsid w:val="004C619E"/>
    <w:rsid w:val="004D4BF5"/>
    <w:rsid w:val="004D71AC"/>
    <w:rsid w:val="004E0BDA"/>
    <w:rsid w:val="004E322D"/>
    <w:rsid w:val="004E4A3F"/>
    <w:rsid w:val="004E75EF"/>
    <w:rsid w:val="004F012A"/>
    <w:rsid w:val="004F334F"/>
    <w:rsid w:val="004F7006"/>
    <w:rsid w:val="004F7EFF"/>
    <w:rsid w:val="0050515E"/>
    <w:rsid w:val="00506C78"/>
    <w:rsid w:val="00507BCD"/>
    <w:rsid w:val="005141D9"/>
    <w:rsid w:val="00514A33"/>
    <w:rsid w:val="0051580D"/>
    <w:rsid w:val="00515D2B"/>
    <w:rsid w:val="0052042E"/>
    <w:rsid w:val="00520C56"/>
    <w:rsid w:val="00523677"/>
    <w:rsid w:val="00523CC3"/>
    <w:rsid w:val="00524373"/>
    <w:rsid w:val="0052516C"/>
    <w:rsid w:val="00525BFE"/>
    <w:rsid w:val="00526B7D"/>
    <w:rsid w:val="00527FBB"/>
    <w:rsid w:val="00531E56"/>
    <w:rsid w:val="005351D8"/>
    <w:rsid w:val="00535985"/>
    <w:rsid w:val="00536A6B"/>
    <w:rsid w:val="0053725F"/>
    <w:rsid w:val="0053792E"/>
    <w:rsid w:val="00544C74"/>
    <w:rsid w:val="00546A6B"/>
    <w:rsid w:val="00547111"/>
    <w:rsid w:val="00547645"/>
    <w:rsid w:val="0055002B"/>
    <w:rsid w:val="005502E0"/>
    <w:rsid w:val="00550976"/>
    <w:rsid w:val="005536F4"/>
    <w:rsid w:val="00556D1A"/>
    <w:rsid w:val="005601F1"/>
    <w:rsid w:val="00561711"/>
    <w:rsid w:val="00562C03"/>
    <w:rsid w:val="00562FC1"/>
    <w:rsid w:val="00564069"/>
    <w:rsid w:val="00566EBC"/>
    <w:rsid w:val="00572006"/>
    <w:rsid w:val="005744EE"/>
    <w:rsid w:val="00577FE9"/>
    <w:rsid w:val="0058307D"/>
    <w:rsid w:val="00590C5D"/>
    <w:rsid w:val="00590CAC"/>
    <w:rsid w:val="005929B1"/>
    <w:rsid w:val="00592D74"/>
    <w:rsid w:val="005A4CE0"/>
    <w:rsid w:val="005A6C67"/>
    <w:rsid w:val="005B0C79"/>
    <w:rsid w:val="005B0E32"/>
    <w:rsid w:val="005B2BDC"/>
    <w:rsid w:val="005B39DB"/>
    <w:rsid w:val="005C06BD"/>
    <w:rsid w:val="005C420E"/>
    <w:rsid w:val="005C577E"/>
    <w:rsid w:val="005C7BA9"/>
    <w:rsid w:val="005D6F68"/>
    <w:rsid w:val="005E2C44"/>
    <w:rsid w:val="005E58C5"/>
    <w:rsid w:val="005F1175"/>
    <w:rsid w:val="005F2D7A"/>
    <w:rsid w:val="005F2EB7"/>
    <w:rsid w:val="005F3A04"/>
    <w:rsid w:val="00601D66"/>
    <w:rsid w:val="00603576"/>
    <w:rsid w:val="00603A7B"/>
    <w:rsid w:val="006054B7"/>
    <w:rsid w:val="00607913"/>
    <w:rsid w:val="0061180B"/>
    <w:rsid w:val="00621188"/>
    <w:rsid w:val="0062226B"/>
    <w:rsid w:val="00622653"/>
    <w:rsid w:val="006257ED"/>
    <w:rsid w:val="00626544"/>
    <w:rsid w:val="0062739B"/>
    <w:rsid w:val="006273C5"/>
    <w:rsid w:val="00635690"/>
    <w:rsid w:val="00641ED6"/>
    <w:rsid w:val="00643908"/>
    <w:rsid w:val="0064516F"/>
    <w:rsid w:val="00645EE5"/>
    <w:rsid w:val="0065193E"/>
    <w:rsid w:val="0065202D"/>
    <w:rsid w:val="00653DE4"/>
    <w:rsid w:val="006621B9"/>
    <w:rsid w:val="006624FA"/>
    <w:rsid w:val="006627E7"/>
    <w:rsid w:val="00663AE5"/>
    <w:rsid w:val="0066440D"/>
    <w:rsid w:val="00665936"/>
    <w:rsid w:val="00665C47"/>
    <w:rsid w:val="00666A6C"/>
    <w:rsid w:val="00675F6A"/>
    <w:rsid w:val="006804A0"/>
    <w:rsid w:val="006805A5"/>
    <w:rsid w:val="00682723"/>
    <w:rsid w:val="006836EA"/>
    <w:rsid w:val="00691586"/>
    <w:rsid w:val="00691655"/>
    <w:rsid w:val="00695808"/>
    <w:rsid w:val="0069689D"/>
    <w:rsid w:val="00696EAF"/>
    <w:rsid w:val="006975E3"/>
    <w:rsid w:val="00697D85"/>
    <w:rsid w:val="006A274A"/>
    <w:rsid w:val="006A5819"/>
    <w:rsid w:val="006A6C22"/>
    <w:rsid w:val="006A767A"/>
    <w:rsid w:val="006B0DC3"/>
    <w:rsid w:val="006B2CEA"/>
    <w:rsid w:val="006B2E6A"/>
    <w:rsid w:val="006B46FB"/>
    <w:rsid w:val="006B5592"/>
    <w:rsid w:val="006C079A"/>
    <w:rsid w:val="006C3001"/>
    <w:rsid w:val="006C51C6"/>
    <w:rsid w:val="006D4DFA"/>
    <w:rsid w:val="006E0DBD"/>
    <w:rsid w:val="006E21FB"/>
    <w:rsid w:val="006E5C09"/>
    <w:rsid w:val="006E6040"/>
    <w:rsid w:val="006E6499"/>
    <w:rsid w:val="006F040A"/>
    <w:rsid w:val="006F0F47"/>
    <w:rsid w:val="006F3DB0"/>
    <w:rsid w:val="006F6115"/>
    <w:rsid w:val="0070677D"/>
    <w:rsid w:val="0071292F"/>
    <w:rsid w:val="00717171"/>
    <w:rsid w:val="00720B3C"/>
    <w:rsid w:val="00720E0E"/>
    <w:rsid w:val="007217DE"/>
    <w:rsid w:val="0072189A"/>
    <w:rsid w:val="00725A73"/>
    <w:rsid w:val="007306CA"/>
    <w:rsid w:val="0073112A"/>
    <w:rsid w:val="007330F1"/>
    <w:rsid w:val="00733252"/>
    <w:rsid w:val="00733D8D"/>
    <w:rsid w:val="00745C21"/>
    <w:rsid w:val="00746C59"/>
    <w:rsid w:val="007476D3"/>
    <w:rsid w:val="007556CF"/>
    <w:rsid w:val="00755FDE"/>
    <w:rsid w:val="00763782"/>
    <w:rsid w:val="00766C95"/>
    <w:rsid w:val="00767C10"/>
    <w:rsid w:val="007718F3"/>
    <w:rsid w:val="0077569E"/>
    <w:rsid w:val="00777595"/>
    <w:rsid w:val="00780A51"/>
    <w:rsid w:val="0078208B"/>
    <w:rsid w:val="00785AFF"/>
    <w:rsid w:val="00791FBD"/>
    <w:rsid w:val="00792342"/>
    <w:rsid w:val="007946CB"/>
    <w:rsid w:val="00795B90"/>
    <w:rsid w:val="00796887"/>
    <w:rsid w:val="007977A8"/>
    <w:rsid w:val="00797CBA"/>
    <w:rsid w:val="007A09A2"/>
    <w:rsid w:val="007A3538"/>
    <w:rsid w:val="007A6723"/>
    <w:rsid w:val="007A6DB4"/>
    <w:rsid w:val="007A6DE5"/>
    <w:rsid w:val="007A78A3"/>
    <w:rsid w:val="007B0F48"/>
    <w:rsid w:val="007B15B0"/>
    <w:rsid w:val="007B1D33"/>
    <w:rsid w:val="007B512A"/>
    <w:rsid w:val="007C2097"/>
    <w:rsid w:val="007D3784"/>
    <w:rsid w:val="007D45D3"/>
    <w:rsid w:val="007D6A07"/>
    <w:rsid w:val="007E1750"/>
    <w:rsid w:val="007E1969"/>
    <w:rsid w:val="007E279B"/>
    <w:rsid w:val="007E5BB0"/>
    <w:rsid w:val="007E636D"/>
    <w:rsid w:val="007E641C"/>
    <w:rsid w:val="007F0201"/>
    <w:rsid w:val="007F13B9"/>
    <w:rsid w:val="007F3C0A"/>
    <w:rsid w:val="007F474B"/>
    <w:rsid w:val="007F7259"/>
    <w:rsid w:val="008040A8"/>
    <w:rsid w:val="00805C6A"/>
    <w:rsid w:val="00810888"/>
    <w:rsid w:val="00810E3F"/>
    <w:rsid w:val="0081139F"/>
    <w:rsid w:val="0081205B"/>
    <w:rsid w:val="008153F6"/>
    <w:rsid w:val="00815A54"/>
    <w:rsid w:val="00817D63"/>
    <w:rsid w:val="00821BA3"/>
    <w:rsid w:val="00822FAB"/>
    <w:rsid w:val="00825361"/>
    <w:rsid w:val="008274CE"/>
    <w:rsid w:val="00827959"/>
    <w:rsid w:val="008279FA"/>
    <w:rsid w:val="00840530"/>
    <w:rsid w:val="0084069F"/>
    <w:rsid w:val="00841D4B"/>
    <w:rsid w:val="0084293F"/>
    <w:rsid w:val="00842CEA"/>
    <w:rsid w:val="008432AF"/>
    <w:rsid w:val="00851BC0"/>
    <w:rsid w:val="00852DCB"/>
    <w:rsid w:val="008626E7"/>
    <w:rsid w:val="00863B4B"/>
    <w:rsid w:val="008652CF"/>
    <w:rsid w:val="008674BB"/>
    <w:rsid w:val="0087045B"/>
    <w:rsid w:val="00870EE7"/>
    <w:rsid w:val="0087175A"/>
    <w:rsid w:val="00884C81"/>
    <w:rsid w:val="008861FC"/>
    <w:rsid w:val="008863B9"/>
    <w:rsid w:val="00887C79"/>
    <w:rsid w:val="0089119F"/>
    <w:rsid w:val="00892B08"/>
    <w:rsid w:val="0089507B"/>
    <w:rsid w:val="008953B3"/>
    <w:rsid w:val="00895812"/>
    <w:rsid w:val="00897D7A"/>
    <w:rsid w:val="00897EF8"/>
    <w:rsid w:val="00897FA4"/>
    <w:rsid w:val="008A45A6"/>
    <w:rsid w:val="008A5271"/>
    <w:rsid w:val="008B65D7"/>
    <w:rsid w:val="008D13FF"/>
    <w:rsid w:val="008D33B6"/>
    <w:rsid w:val="008D3CCC"/>
    <w:rsid w:val="008D4170"/>
    <w:rsid w:val="008E3CA3"/>
    <w:rsid w:val="008E6B54"/>
    <w:rsid w:val="008F03C7"/>
    <w:rsid w:val="008F1EDD"/>
    <w:rsid w:val="008F2C3A"/>
    <w:rsid w:val="008F2F74"/>
    <w:rsid w:val="008F3789"/>
    <w:rsid w:val="008F686C"/>
    <w:rsid w:val="00900A36"/>
    <w:rsid w:val="00902AC8"/>
    <w:rsid w:val="0091184F"/>
    <w:rsid w:val="009148DE"/>
    <w:rsid w:val="00916D20"/>
    <w:rsid w:val="0092191E"/>
    <w:rsid w:val="00923A09"/>
    <w:rsid w:val="0093061C"/>
    <w:rsid w:val="00934681"/>
    <w:rsid w:val="009371D4"/>
    <w:rsid w:val="00937AC2"/>
    <w:rsid w:val="00940BF4"/>
    <w:rsid w:val="00941992"/>
    <w:rsid w:val="00941E30"/>
    <w:rsid w:val="00951C86"/>
    <w:rsid w:val="009526F9"/>
    <w:rsid w:val="00962E38"/>
    <w:rsid w:val="00970E6A"/>
    <w:rsid w:val="009777D9"/>
    <w:rsid w:val="009777E2"/>
    <w:rsid w:val="00982CBC"/>
    <w:rsid w:val="00984881"/>
    <w:rsid w:val="009876F1"/>
    <w:rsid w:val="00991B88"/>
    <w:rsid w:val="009958D2"/>
    <w:rsid w:val="00997FE8"/>
    <w:rsid w:val="009A1BA7"/>
    <w:rsid w:val="009A4BCD"/>
    <w:rsid w:val="009A55FD"/>
    <w:rsid w:val="009A5753"/>
    <w:rsid w:val="009A579D"/>
    <w:rsid w:val="009A71B6"/>
    <w:rsid w:val="009B244C"/>
    <w:rsid w:val="009C6186"/>
    <w:rsid w:val="009C7978"/>
    <w:rsid w:val="009D3791"/>
    <w:rsid w:val="009D4733"/>
    <w:rsid w:val="009D52B8"/>
    <w:rsid w:val="009D5F94"/>
    <w:rsid w:val="009D6542"/>
    <w:rsid w:val="009D7161"/>
    <w:rsid w:val="009E0375"/>
    <w:rsid w:val="009E0B17"/>
    <w:rsid w:val="009E196B"/>
    <w:rsid w:val="009E3297"/>
    <w:rsid w:val="009E5299"/>
    <w:rsid w:val="009E52A3"/>
    <w:rsid w:val="009E7581"/>
    <w:rsid w:val="009F1BA2"/>
    <w:rsid w:val="009F29B3"/>
    <w:rsid w:val="009F611D"/>
    <w:rsid w:val="009F6E91"/>
    <w:rsid w:val="009F6F4C"/>
    <w:rsid w:val="009F734F"/>
    <w:rsid w:val="009F7CC4"/>
    <w:rsid w:val="00A051C2"/>
    <w:rsid w:val="00A14494"/>
    <w:rsid w:val="00A246B6"/>
    <w:rsid w:val="00A26E3B"/>
    <w:rsid w:val="00A30A10"/>
    <w:rsid w:val="00A31D1E"/>
    <w:rsid w:val="00A32194"/>
    <w:rsid w:val="00A3527A"/>
    <w:rsid w:val="00A3589E"/>
    <w:rsid w:val="00A43460"/>
    <w:rsid w:val="00A436A1"/>
    <w:rsid w:val="00A444D7"/>
    <w:rsid w:val="00A4601E"/>
    <w:rsid w:val="00A4604A"/>
    <w:rsid w:val="00A477FB"/>
    <w:rsid w:val="00A47E70"/>
    <w:rsid w:val="00A50CF0"/>
    <w:rsid w:val="00A5213A"/>
    <w:rsid w:val="00A561DD"/>
    <w:rsid w:val="00A573C1"/>
    <w:rsid w:val="00A60300"/>
    <w:rsid w:val="00A60831"/>
    <w:rsid w:val="00A6135A"/>
    <w:rsid w:val="00A67C0E"/>
    <w:rsid w:val="00A7139C"/>
    <w:rsid w:val="00A742FC"/>
    <w:rsid w:val="00A7671C"/>
    <w:rsid w:val="00A80B74"/>
    <w:rsid w:val="00A81A23"/>
    <w:rsid w:val="00A82965"/>
    <w:rsid w:val="00A82DD9"/>
    <w:rsid w:val="00A94E77"/>
    <w:rsid w:val="00A95BA2"/>
    <w:rsid w:val="00AA103B"/>
    <w:rsid w:val="00AA1545"/>
    <w:rsid w:val="00AA2CBC"/>
    <w:rsid w:val="00AA331F"/>
    <w:rsid w:val="00AA4BFE"/>
    <w:rsid w:val="00AA7AA6"/>
    <w:rsid w:val="00AB23C3"/>
    <w:rsid w:val="00AB78E2"/>
    <w:rsid w:val="00AC015C"/>
    <w:rsid w:val="00AC1770"/>
    <w:rsid w:val="00AC2FE1"/>
    <w:rsid w:val="00AC3BCB"/>
    <w:rsid w:val="00AC4479"/>
    <w:rsid w:val="00AC5196"/>
    <w:rsid w:val="00AC5820"/>
    <w:rsid w:val="00AC63E6"/>
    <w:rsid w:val="00AD1CD8"/>
    <w:rsid w:val="00AD2315"/>
    <w:rsid w:val="00AD3DFD"/>
    <w:rsid w:val="00AD48BF"/>
    <w:rsid w:val="00AD6985"/>
    <w:rsid w:val="00AD7F06"/>
    <w:rsid w:val="00AE0B54"/>
    <w:rsid w:val="00AE5142"/>
    <w:rsid w:val="00AE6AA6"/>
    <w:rsid w:val="00AF093E"/>
    <w:rsid w:val="00AF2F3F"/>
    <w:rsid w:val="00B0233C"/>
    <w:rsid w:val="00B0381F"/>
    <w:rsid w:val="00B06E78"/>
    <w:rsid w:val="00B13F44"/>
    <w:rsid w:val="00B13FAA"/>
    <w:rsid w:val="00B14D8B"/>
    <w:rsid w:val="00B17EE9"/>
    <w:rsid w:val="00B22A87"/>
    <w:rsid w:val="00B24188"/>
    <w:rsid w:val="00B252C9"/>
    <w:rsid w:val="00B2547E"/>
    <w:rsid w:val="00B258BB"/>
    <w:rsid w:val="00B26181"/>
    <w:rsid w:val="00B30E3B"/>
    <w:rsid w:val="00B32297"/>
    <w:rsid w:val="00B4741C"/>
    <w:rsid w:val="00B47C54"/>
    <w:rsid w:val="00B5037A"/>
    <w:rsid w:val="00B51C78"/>
    <w:rsid w:val="00B51FE2"/>
    <w:rsid w:val="00B601F2"/>
    <w:rsid w:val="00B60F1A"/>
    <w:rsid w:val="00B64C65"/>
    <w:rsid w:val="00B65A1F"/>
    <w:rsid w:val="00B67B97"/>
    <w:rsid w:val="00B71226"/>
    <w:rsid w:val="00B74C60"/>
    <w:rsid w:val="00B76419"/>
    <w:rsid w:val="00B77DBB"/>
    <w:rsid w:val="00B821B3"/>
    <w:rsid w:val="00B8555D"/>
    <w:rsid w:val="00B91958"/>
    <w:rsid w:val="00B932AE"/>
    <w:rsid w:val="00B954C0"/>
    <w:rsid w:val="00B968C8"/>
    <w:rsid w:val="00BA2046"/>
    <w:rsid w:val="00BA3EC5"/>
    <w:rsid w:val="00BA4B7D"/>
    <w:rsid w:val="00BA5160"/>
    <w:rsid w:val="00BA51D9"/>
    <w:rsid w:val="00BB0817"/>
    <w:rsid w:val="00BB2C57"/>
    <w:rsid w:val="00BB5DFC"/>
    <w:rsid w:val="00BC117B"/>
    <w:rsid w:val="00BC1AC0"/>
    <w:rsid w:val="00BC27FD"/>
    <w:rsid w:val="00BC3E97"/>
    <w:rsid w:val="00BC580C"/>
    <w:rsid w:val="00BC70FA"/>
    <w:rsid w:val="00BD00F5"/>
    <w:rsid w:val="00BD12DA"/>
    <w:rsid w:val="00BD279D"/>
    <w:rsid w:val="00BD36AE"/>
    <w:rsid w:val="00BD637E"/>
    <w:rsid w:val="00BD6BB8"/>
    <w:rsid w:val="00BF01AE"/>
    <w:rsid w:val="00BF0935"/>
    <w:rsid w:val="00BF0D0B"/>
    <w:rsid w:val="00BF3D71"/>
    <w:rsid w:val="00BF6ED7"/>
    <w:rsid w:val="00C0102D"/>
    <w:rsid w:val="00C02D13"/>
    <w:rsid w:val="00C04D75"/>
    <w:rsid w:val="00C11211"/>
    <w:rsid w:val="00C156FD"/>
    <w:rsid w:val="00C16B29"/>
    <w:rsid w:val="00C16CF4"/>
    <w:rsid w:val="00C20CA2"/>
    <w:rsid w:val="00C2141E"/>
    <w:rsid w:val="00C21CF3"/>
    <w:rsid w:val="00C22435"/>
    <w:rsid w:val="00C23C45"/>
    <w:rsid w:val="00C26E37"/>
    <w:rsid w:val="00C26E6D"/>
    <w:rsid w:val="00C357E2"/>
    <w:rsid w:val="00C44DEB"/>
    <w:rsid w:val="00C46A51"/>
    <w:rsid w:val="00C503C4"/>
    <w:rsid w:val="00C5621A"/>
    <w:rsid w:val="00C57747"/>
    <w:rsid w:val="00C63429"/>
    <w:rsid w:val="00C635EB"/>
    <w:rsid w:val="00C66BA2"/>
    <w:rsid w:val="00C679BC"/>
    <w:rsid w:val="00C7139B"/>
    <w:rsid w:val="00C74298"/>
    <w:rsid w:val="00C7626F"/>
    <w:rsid w:val="00C8112A"/>
    <w:rsid w:val="00C870F6"/>
    <w:rsid w:val="00C94FED"/>
    <w:rsid w:val="00C952C6"/>
    <w:rsid w:val="00C95985"/>
    <w:rsid w:val="00C97BED"/>
    <w:rsid w:val="00C97C8C"/>
    <w:rsid w:val="00CA62AA"/>
    <w:rsid w:val="00CB25FF"/>
    <w:rsid w:val="00CC0435"/>
    <w:rsid w:val="00CC5026"/>
    <w:rsid w:val="00CC5CE6"/>
    <w:rsid w:val="00CC6879"/>
    <w:rsid w:val="00CC68D0"/>
    <w:rsid w:val="00CD588F"/>
    <w:rsid w:val="00CD6008"/>
    <w:rsid w:val="00CD6D6E"/>
    <w:rsid w:val="00CD6F80"/>
    <w:rsid w:val="00CE1A2D"/>
    <w:rsid w:val="00CE43A1"/>
    <w:rsid w:val="00CF03F4"/>
    <w:rsid w:val="00CF2647"/>
    <w:rsid w:val="00CF3471"/>
    <w:rsid w:val="00CF4B6E"/>
    <w:rsid w:val="00CF651B"/>
    <w:rsid w:val="00CF7399"/>
    <w:rsid w:val="00CF7D00"/>
    <w:rsid w:val="00D01A1C"/>
    <w:rsid w:val="00D03F9A"/>
    <w:rsid w:val="00D06D51"/>
    <w:rsid w:val="00D072E3"/>
    <w:rsid w:val="00D07E29"/>
    <w:rsid w:val="00D161D4"/>
    <w:rsid w:val="00D23B86"/>
    <w:rsid w:val="00D24991"/>
    <w:rsid w:val="00D26686"/>
    <w:rsid w:val="00D32B00"/>
    <w:rsid w:val="00D352D4"/>
    <w:rsid w:val="00D35F68"/>
    <w:rsid w:val="00D37D4E"/>
    <w:rsid w:val="00D4197E"/>
    <w:rsid w:val="00D477A5"/>
    <w:rsid w:val="00D50255"/>
    <w:rsid w:val="00D51F71"/>
    <w:rsid w:val="00D52496"/>
    <w:rsid w:val="00D56F1C"/>
    <w:rsid w:val="00D64AD6"/>
    <w:rsid w:val="00D64AE6"/>
    <w:rsid w:val="00D65012"/>
    <w:rsid w:val="00D66134"/>
    <w:rsid w:val="00D6614F"/>
    <w:rsid w:val="00D66520"/>
    <w:rsid w:val="00D66FF8"/>
    <w:rsid w:val="00D67846"/>
    <w:rsid w:val="00D7083A"/>
    <w:rsid w:val="00D71C14"/>
    <w:rsid w:val="00D75CCE"/>
    <w:rsid w:val="00D75D56"/>
    <w:rsid w:val="00D81163"/>
    <w:rsid w:val="00D84840"/>
    <w:rsid w:val="00D84AE9"/>
    <w:rsid w:val="00D86F02"/>
    <w:rsid w:val="00D87A59"/>
    <w:rsid w:val="00D87FE8"/>
    <w:rsid w:val="00D90CF2"/>
    <w:rsid w:val="00D91E39"/>
    <w:rsid w:val="00D929F7"/>
    <w:rsid w:val="00D9588E"/>
    <w:rsid w:val="00D9722B"/>
    <w:rsid w:val="00D97982"/>
    <w:rsid w:val="00DA319E"/>
    <w:rsid w:val="00DA4A8D"/>
    <w:rsid w:val="00DA5953"/>
    <w:rsid w:val="00DA70F0"/>
    <w:rsid w:val="00DA79E7"/>
    <w:rsid w:val="00DC507D"/>
    <w:rsid w:val="00DC7670"/>
    <w:rsid w:val="00DD036B"/>
    <w:rsid w:val="00DD4FBC"/>
    <w:rsid w:val="00DD7B42"/>
    <w:rsid w:val="00DE34CF"/>
    <w:rsid w:val="00DE7AE1"/>
    <w:rsid w:val="00DF12BA"/>
    <w:rsid w:val="00DF362E"/>
    <w:rsid w:val="00DF5BC9"/>
    <w:rsid w:val="00DF6611"/>
    <w:rsid w:val="00DF6F62"/>
    <w:rsid w:val="00E0477F"/>
    <w:rsid w:val="00E13F3D"/>
    <w:rsid w:val="00E217CF"/>
    <w:rsid w:val="00E2499D"/>
    <w:rsid w:val="00E24FD4"/>
    <w:rsid w:val="00E26871"/>
    <w:rsid w:val="00E30203"/>
    <w:rsid w:val="00E3182F"/>
    <w:rsid w:val="00E318C2"/>
    <w:rsid w:val="00E32315"/>
    <w:rsid w:val="00E34898"/>
    <w:rsid w:val="00E34C3A"/>
    <w:rsid w:val="00E3561F"/>
    <w:rsid w:val="00E35E15"/>
    <w:rsid w:val="00E443F8"/>
    <w:rsid w:val="00E45193"/>
    <w:rsid w:val="00E454CC"/>
    <w:rsid w:val="00E50349"/>
    <w:rsid w:val="00E507A5"/>
    <w:rsid w:val="00E54D0C"/>
    <w:rsid w:val="00E575B4"/>
    <w:rsid w:val="00E60380"/>
    <w:rsid w:val="00E62A24"/>
    <w:rsid w:val="00E6400B"/>
    <w:rsid w:val="00E67F23"/>
    <w:rsid w:val="00E703D5"/>
    <w:rsid w:val="00E73537"/>
    <w:rsid w:val="00E73612"/>
    <w:rsid w:val="00E736A1"/>
    <w:rsid w:val="00E765E4"/>
    <w:rsid w:val="00E8013D"/>
    <w:rsid w:val="00E82AB8"/>
    <w:rsid w:val="00E90D80"/>
    <w:rsid w:val="00E92400"/>
    <w:rsid w:val="00E94CA2"/>
    <w:rsid w:val="00EA0D72"/>
    <w:rsid w:val="00EB09B7"/>
    <w:rsid w:val="00EB22DA"/>
    <w:rsid w:val="00EB6517"/>
    <w:rsid w:val="00EB7D07"/>
    <w:rsid w:val="00EC02AA"/>
    <w:rsid w:val="00EC1351"/>
    <w:rsid w:val="00EC1A4E"/>
    <w:rsid w:val="00EC25C1"/>
    <w:rsid w:val="00EC68D4"/>
    <w:rsid w:val="00ED0B30"/>
    <w:rsid w:val="00ED464A"/>
    <w:rsid w:val="00ED647D"/>
    <w:rsid w:val="00EE09F5"/>
    <w:rsid w:val="00EE0F06"/>
    <w:rsid w:val="00EE1536"/>
    <w:rsid w:val="00EE1B4A"/>
    <w:rsid w:val="00EE2843"/>
    <w:rsid w:val="00EE284B"/>
    <w:rsid w:val="00EE5347"/>
    <w:rsid w:val="00EE7D7C"/>
    <w:rsid w:val="00EF49C2"/>
    <w:rsid w:val="00EF69C6"/>
    <w:rsid w:val="00EF6A27"/>
    <w:rsid w:val="00F01CF0"/>
    <w:rsid w:val="00F1069C"/>
    <w:rsid w:val="00F119D9"/>
    <w:rsid w:val="00F136D6"/>
    <w:rsid w:val="00F139CA"/>
    <w:rsid w:val="00F160FC"/>
    <w:rsid w:val="00F170AA"/>
    <w:rsid w:val="00F20F1B"/>
    <w:rsid w:val="00F2191D"/>
    <w:rsid w:val="00F23425"/>
    <w:rsid w:val="00F2409A"/>
    <w:rsid w:val="00F25D98"/>
    <w:rsid w:val="00F2700A"/>
    <w:rsid w:val="00F275D9"/>
    <w:rsid w:val="00F300FB"/>
    <w:rsid w:val="00F34371"/>
    <w:rsid w:val="00F358DB"/>
    <w:rsid w:val="00F36526"/>
    <w:rsid w:val="00F439AE"/>
    <w:rsid w:val="00F4609C"/>
    <w:rsid w:val="00F47208"/>
    <w:rsid w:val="00F47AD8"/>
    <w:rsid w:val="00F50B0C"/>
    <w:rsid w:val="00F52BB4"/>
    <w:rsid w:val="00F54832"/>
    <w:rsid w:val="00F5621D"/>
    <w:rsid w:val="00F60463"/>
    <w:rsid w:val="00F6183C"/>
    <w:rsid w:val="00F62FF2"/>
    <w:rsid w:val="00F63255"/>
    <w:rsid w:val="00F6577D"/>
    <w:rsid w:val="00F666F4"/>
    <w:rsid w:val="00F66C92"/>
    <w:rsid w:val="00F66CD0"/>
    <w:rsid w:val="00F73868"/>
    <w:rsid w:val="00F754C8"/>
    <w:rsid w:val="00F77A35"/>
    <w:rsid w:val="00F8110D"/>
    <w:rsid w:val="00F83472"/>
    <w:rsid w:val="00F84CA6"/>
    <w:rsid w:val="00F872EB"/>
    <w:rsid w:val="00F87CC1"/>
    <w:rsid w:val="00F921F1"/>
    <w:rsid w:val="00F943CA"/>
    <w:rsid w:val="00FA569B"/>
    <w:rsid w:val="00FA7FAC"/>
    <w:rsid w:val="00FB40A6"/>
    <w:rsid w:val="00FB56BA"/>
    <w:rsid w:val="00FB593C"/>
    <w:rsid w:val="00FB6386"/>
    <w:rsid w:val="00FC1C9A"/>
    <w:rsid w:val="00FC3D93"/>
    <w:rsid w:val="00FC62A4"/>
    <w:rsid w:val="00FC6787"/>
    <w:rsid w:val="00FD1594"/>
    <w:rsid w:val="00FD178C"/>
    <w:rsid w:val="00FE15B6"/>
    <w:rsid w:val="00FE1987"/>
    <w:rsid w:val="00FE211E"/>
    <w:rsid w:val="00FE6991"/>
    <w:rsid w:val="00FF0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i-provider">
    <w:name w:val="ui-provider"/>
    <w:basedOn w:val="DefaultParagraphFont"/>
    <w:rsid w:val="00EC68D4"/>
  </w:style>
  <w:style w:type="paragraph" w:styleId="ListParagraph">
    <w:name w:val="List Paragraph"/>
    <w:basedOn w:val="Normal"/>
    <w:uiPriority w:val="34"/>
    <w:qFormat/>
    <w:rsid w:val="003D5C7D"/>
    <w:pPr>
      <w:ind w:left="720"/>
      <w:contextualSpacing/>
    </w:pPr>
  </w:style>
  <w:style w:type="character" w:customStyle="1" w:styleId="B2Char">
    <w:name w:val="B2 Char"/>
    <w:link w:val="B2"/>
    <w:qFormat/>
    <w:rsid w:val="00EE0F06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7E641C"/>
    <w:rPr>
      <w:rFonts w:ascii="Courier New" w:eastAsia="Times New Roman" w:hAnsi="Courier New" w:cs="Courier New"/>
      <w:sz w:val="20"/>
      <w:szCs w:val="20"/>
    </w:rPr>
  </w:style>
  <w:style w:type="character" w:customStyle="1" w:styleId="EXChar">
    <w:name w:val="EX Char"/>
    <w:link w:val="EX"/>
    <w:qFormat/>
    <w:locked/>
    <w:rsid w:val="006E5C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8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75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3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4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2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99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2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69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4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54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62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5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7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9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1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4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5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1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0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3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0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2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3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16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7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8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81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2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45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1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5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9/xmlenc11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2997</TotalTime>
  <Pages>16</Pages>
  <Words>5564</Words>
  <Characters>31718</Characters>
  <Application>Microsoft Office Word</Application>
  <DocSecurity>0</DocSecurity>
  <Lines>264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771</cp:revision>
  <cp:lastPrinted>1900-01-01T00:00:00Z</cp:lastPrinted>
  <dcterms:created xsi:type="dcterms:W3CDTF">2023-12-11T16:00:00Z</dcterms:created>
  <dcterms:modified xsi:type="dcterms:W3CDTF">2025-07-07T12:54:00Z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13th Dec 2024</vt:lpwstr>
  </property>
  <property fmtid="{D5CDD505-2E9C-101B-9397-08002B2CF9AE}" pid="7" name="EndDate">
    <vt:lpwstr>31st Dec 2025</vt:lpwstr>
  </property>
  <property fmtid="{D5CDD505-2E9C-101B-9397-08002B2CF9AE}" pid="8" name="Tdoc#">
    <vt:lpwstr>250265</vt:lpwstr>
  </property>
  <property fmtid="{D5CDD505-2E9C-101B-9397-08002B2CF9AE}" pid="9" name="Spec#">
    <vt:lpwstr>37.579-5</vt:lpwstr>
  </property>
  <property fmtid="{D5CDD505-2E9C-101B-9397-08002B2CF9AE}" pid="10" name="Cr#">
    <vt:lpwstr>0016</vt:lpwstr>
  </property>
  <property fmtid="{D5CDD505-2E9C-101B-9397-08002B2CF9AE}" pid="11" name="Revision">
    <vt:lpwstr>-</vt:lpwstr>
  </property>
  <property fmtid="{D5CDD505-2E9C-101B-9397-08002B2CF9AE}" pid="12" name="Version">
    <vt:lpwstr>18.2.0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TEI17_Test, MCPTT-ConTest</vt:lpwstr>
  </property>
  <property fmtid="{D5CDD505-2E9C-101B-9397-08002B2CF9AE}" pid="16" name="Cat">
    <vt:lpwstr>B</vt:lpwstr>
  </property>
  <property fmtid="{D5CDD505-2E9C-101B-9397-08002B2CF9AE}" pid="17" name="ResDate">
    <vt:lpwstr>2025-07-04</vt:lpwstr>
  </property>
  <property fmtid="{D5CDD505-2E9C-101B-9397-08002B2CF9AE}" pid="18" name="Release">
    <vt:lpwstr>Rel-18</vt:lpwstr>
  </property>
  <property fmtid="{D5CDD505-2E9C-101B-9397-08002B2CF9AE}" pid="19" name="CrTitle">
    <vt:lpwstr>Addition of MCPTT test case 5.1 to the MCX ATS with MCX-NR5GC model</vt:lpwstr>
  </property>
  <property fmtid="{D5CDD505-2E9C-101B-9397-08002B2CF9AE}" pid="20" name="MtgTitle">
    <vt:lpwstr>#2025-TTCN email</vt:lpwstr>
  </property>
  <property fmtid="{D5CDD505-2E9C-101B-9397-08002B2CF9AE}" pid="21" name="ATSVersion">
    <vt:lpwstr>iwd-TTCN3-B2024-06_D25wk24</vt:lpwstr>
  </property>
  <property fmtid="{D5CDD505-2E9C-101B-9397-08002B2CF9AE}" pid="22" name="SSsystem">
    <vt:lpwstr>Keysight S8704A Protocol Conformance Toolset</vt:lpwstr>
  </property>
  <property fmtid="{D5CDD505-2E9C-101B-9397-08002B2CF9AE}" pid="23" name="UEname">
    <vt:lpwstr>Alea - a Leonardo Company, MCXPTT Platform v. 4.2.2 - Android Client v 1.12.1</vt:lpwstr>
  </property>
  <property fmtid="{D5CDD505-2E9C-101B-9397-08002B2CF9AE}" pid="24" name="TCname">
    <vt:lpwstr>5.1.MCPTT</vt:lpwstr>
  </property>
  <property fmtid="{D5CDD505-2E9C-101B-9397-08002B2CF9AE}" pid="25" name="TestSuiteName">
    <vt:lpwstr>MCX_NR5GC</vt:lpwstr>
  </property>
  <property fmtid="{D5CDD505-2E9C-101B-9397-08002B2CF9AE}" pid="26" name="BandName">
    <vt:lpwstr>LTE FDD Band 5</vt:lpwstr>
  </property>
  <property fmtid="{D5CDD505-2E9C-101B-9397-08002B2CF9AE}" pid="27" name="eAlg">
    <vt:lpwstr>eea1</vt:lpwstr>
  </property>
  <property fmtid="{D5CDD505-2E9C-101B-9397-08002B2CF9AE}" pid="28" name="iAlg">
    <vt:lpwstr>eia1</vt:lpwstr>
  </property>
  <property fmtid="{D5CDD505-2E9C-101B-9397-08002B2CF9AE}" pid="29" name="TCname_">
    <vt:lpwstr>5_1_MCPTT</vt:lpwstr>
  </property>
</Properties>
</file>