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700A1" w14:textId="77777777" w:rsidR="00182B0E" w:rsidRDefault="00182B0E" w:rsidP="00182B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R5s250236</w:t>
      </w:r>
      <w:r>
        <w:rPr>
          <w:b/>
          <w:i/>
          <w:noProof/>
          <w:sz w:val="28"/>
        </w:rPr>
        <w:fldChar w:fldCharType="end"/>
      </w:r>
    </w:p>
    <w:p w14:paraId="15201741" w14:textId="77777777" w:rsidR="00182B0E" w:rsidRDefault="00182B0E" w:rsidP="00182B0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2B0E" w14:paraId="369AA67F" w14:textId="77777777" w:rsidTr="00641D1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28C859" w14:textId="77777777" w:rsidR="00182B0E" w:rsidRDefault="00182B0E" w:rsidP="00641D1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82B0E" w14:paraId="137885EA" w14:textId="77777777" w:rsidTr="00641D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21766" w14:textId="77777777" w:rsidR="00182B0E" w:rsidRDefault="00182B0E" w:rsidP="00641D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82B0E" w14:paraId="12AAB8FB" w14:textId="77777777" w:rsidTr="00641D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B61E07" w14:textId="77777777" w:rsidR="00182B0E" w:rsidRDefault="00182B0E" w:rsidP="00641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B0E" w14:paraId="3B90AC61" w14:textId="77777777" w:rsidTr="00641D10">
        <w:tc>
          <w:tcPr>
            <w:tcW w:w="142" w:type="dxa"/>
            <w:tcBorders>
              <w:left w:val="single" w:sz="4" w:space="0" w:color="auto"/>
            </w:tcBorders>
          </w:tcPr>
          <w:p w14:paraId="3A871EC5" w14:textId="77777777" w:rsidR="00182B0E" w:rsidRDefault="00182B0E" w:rsidP="00641D1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B43E23" w14:textId="77777777" w:rsidR="00182B0E" w:rsidRPr="00410371" w:rsidRDefault="00182B0E" w:rsidP="00641D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C0A4FF" w14:textId="77777777" w:rsidR="00182B0E" w:rsidRDefault="00182B0E" w:rsidP="00641D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86B436" w14:textId="77777777" w:rsidR="00182B0E" w:rsidRPr="00410371" w:rsidRDefault="00182B0E" w:rsidP="00641D1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3700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0BC52D6" w14:textId="77777777" w:rsidR="00182B0E" w:rsidRDefault="00182B0E" w:rsidP="00641D1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C29FB3" w14:textId="77777777" w:rsidR="00182B0E" w:rsidRPr="00410371" w:rsidRDefault="00182B0E" w:rsidP="00641D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C758C91" w14:textId="77777777" w:rsidR="00182B0E" w:rsidRDefault="00182B0E" w:rsidP="00641D1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9E57F1" w14:textId="77777777" w:rsidR="00182B0E" w:rsidRPr="00410371" w:rsidRDefault="00182B0E" w:rsidP="00641D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A0740C" w14:textId="77777777" w:rsidR="00182B0E" w:rsidRDefault="00182B0E" w:rsidP="00641D10">
            <w:pPr>
              <w:pStyle w:val="CRCoverPage"/>
              <w:spacing w:after="0"/>
              <w:rPr>
                <w:noProof/>
              </w:rPr>
            </w:pPr>
          </w:p>
        </w:tc>
      </w:tr>
      <w:tr w:rsidR="00182B0E" w14:paraId="695F556E" w14:textId="77777777" w:rsidTr="00641D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31CBAC" w14:textId="77777777" w:rsidR="00182B0E" w:rsidRDefault="00182B0E" w:rsidP="00641D10">
            <w:pPr>
              <w:pStyle w:val="CRCoverPage"/>
              <w:spacing w:after="0"/>
              <w:rPr>
                <w:noProof/>
              </w:rPr>
            </w:pPr>
          </w:p>
        </w:tc>
      </w:tr>
      <w:tr w:rsidR="00182B0E" w14:paraId="5CB51279" w14:textId="77777777" w:rsidTr="00641D1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5D55E6" w14:textId="77777777" w:rsidR="00182B0E" w:rsidRPr="00F25D98" w:rsidRDefault="00182B0E" w:rsidP="00641D1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2B0E" w14:paraId="777C79C0" w14:textId="77777777" w:rsidTr="00641D10">
        <w:tc>
          <w:tcPr>
            <w:tcW w:w="9641" w:type="dxa"/>
            <w:gridSpan w:val="9"/>
          </w:tcPr>
          <w:p w14:paraId="29929575" w14:textId="77777777" w:rsidR="00182B0E" w:rsidRDefault="00182B0E" w:rsidP="00641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57A931" w14:textId="77777777" w:rsidR="00182B0E" w:rsidRDefault="00182B0E" w:rsidP="00182B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2B0E" w14:paraId="0E7FAD36" w14:textId="77777777" w:rsidTr="00641D10">
        <w:tc>
          <w:tcPr>
            <w:tcW w:w="2835" w:type="dxa"/>
          </w:tcPr>
          <w:p w14:paraId="2702B31D" w14:textId="77777777" w:rsidR="00182B0E" w:rsidRDefault="00182B0E" w:rsidP="00641D1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9E322F" w14:textId="77777777" w:rsidR="00182B0E" w:rsidRDefault="00182B0E" w:rsidP="00641D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F7F5F7" w14:textId="77777777" w:rsidR="00182B0E" w:rsidRDefault="00182B0E" w:rsidP="00641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A3C3BF" w14:textId="77777777" w:rsidR="00182B0E" w:rsidRDefault="00182B0E" w:rsidP="00641D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994702" w14:textId="77777777" w:rsidR="00182B0E" w:rsidRDefault="00182B0E" w:rsidP="00641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4602A6" w14:textId="77777777" w:rsidR="00182B0E" w:rsidRDefault="00182B0E" w:rsidP="00641D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E07BDE" w14:textId="77777777" w:rsidR="00182B0E" w:rsidRDefault="00182B0E" w:rsidP="00641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FC93CB" w14:textId="77777777" w:rsidR="00182B0E" w:rsidRDefault="00182B0E" w:rsidP="00641D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BEA9A9" w14:textId="77777777" w:rsidR="00182B0E" w:rsidRDefault="00182B0E" w:rsidP="00641D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24AAE9" w14:textId="77777777" w:rsidR="00182B0E" w:rsidRDefault="00182B0E" w:rsidP="00182B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2B0E" w14:paraId="43AEBFC5" w14:textId="77777777" w:rsidTr="00641D10">
        <w:tc>
          <w:tcPr>
            <w:tcW w:w="9640" w:type="dxa"/>
            <w:gridSpan w:val="11"/>
          </w:tcPr>
          <w:p w14:paraId="40BD929F" w14:textId="77777777" w:rsidR="00182B0E" w:rsidRDefault="00182B0E" w:rsidP="00641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B0E" w14:paraId="1B7347B6" w14:textId="77777777" w:rsidTr="00641D1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FFB286" w14:textId="77777777" w:rsidR="00182B0E" w:rsidRDefault="00182B0E" w:rsidP="00641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707CDE" w14:textId="77777777" w:rsidR="00182B0E" w:rsidRDefault="00182B0E" w:rsidP="00641D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templates </w:t>
            </w:r>
            <w:proofErr w:type="spellStart"/>
            <w:r>
              <w:t>cads_NR_TDD_UL_DL_ConfigCommon_REQ</w:t>
            </w:r>
            <w:proofErr w:type="spellEnd"/>
            <w:r>
              <w:t xml:space="preserve"> and </w:t>
            </w:r>
            <w:proofErr w:type="spellStart"/>
            <w:r>
              <w:t>cads_NR_Common_UplinkBWP_ConfigCommon_REQ</w:t>
            </w:r>
            <w:proofErr w:type="spellEnd"/>
            <w:r>
              <w:fldChar w:fldCharType="end"/>
            </w:r>
          </w:p>
        </w:tc>
      </w:tr>
      <w:tr w:rsidR="00182B0E" w14:paraId="3FE7E71F" w14:textId="77777777" w:rsidTr="00641D10">
        <w:tc>
          <w:tcPr>
            <w:tcW w:w="1843" w:type="dxa"/>
            <w:tcBorders>
              <w:left w:val="single" w:sz="4" w:space="0" w:color="auto"/>
            </w:tcBorders>
          </w:tcPr>
          <w:p w14:paraId="3092DCA5" w14:textId="77777777" w:rsidR="00182B0E" w:rsidRDefault="00182B0E" w:rsidP="00641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278361" w14:textId="77777777" w:rsidR="00182B0E" w:rsidRDefault="00182B0E" w:rsidP="00641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B0E" w14:paraId="1D257AB1" w14:textId="77777777" w:rsidTr="00641D10">
        <w:tc>
          <w:tcPr>
            <w:tcW w:w="1843" w:type="dxa"/>
            <w:tcBorders>
              <w:left w:val="single" w:sz="4" w:space="0" w:color="auto"/>
            </w:tcBorders>
          </w:tcPr>
          <w:p w14:paraId="3E9A63A8" w14:textId="77777777" w:rsidR="00182B0E" w:rsidRDefault="00182B0E" w:rsidP="00641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EE043D" w14:textId="77777777" w:rsidR="00182B0E" w:rsidRDefault="00182B0E" w:rsidP="00641D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82B0E" w14:paraId="1D8CCD20" w14:textId="77777777" w:rsidTr="00641D10">
        <w:tc>
          <w:tcPr>
            <w:tcW w:w="1843" w:type="dxa"/>
            <w:tcBorders>
              <w:left w:val="single" w:sz="4" w:space="0" w:color="auto"/>
            </w:tcBorders>
          </w:tcPr>
          <w:p w14:paraId="41E0ACAC" w14:textId="77777777" w:rsidR="00182B0E" w:rsidRDefault="00182B0E" w:rsidP="00641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4D0A30" w14:textId="139051AB" w:rsidR="00182B0E" w:rsidRDefault="00182B0E" w:rsidP="00641D1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82B0E" w14:paraId="70823C29" w14:textId="77777777" w:rsidTr="00641D10">
        <w:tc>
          <w:tcPr>
            <w:tcW w:w="1843" w:type="dxa"/>
            <w:tcBorders>
              <w:left w:val="single" w:sz="4" w:space="0" w:color="auto"/>
            </w:tcBorders>
          </w:tcPr>
          <w:p w14:paraId="3DA5F780" w14:textId="77777777" w:rsidR="00182B0E" w:rsidRDefault="00182B0E" w:rsidP="00641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14D027" w14:textId="77777777" w:rsidR="00182B0E" w:rsidRDefault="00182B0E" w:rsidP="00641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B0E" w14:paraId="60E48E64" w14:textId="77777777" w:rsidTr="00641D10">
        <w:tc>
          <w:tcPr>
            <w:tcW w:w="1843" w:type="dxa"/>
            <w:tcBorders>
              <w:left w:val="single" w:sz="4" w:space="0" w:color="auto"/>
            </w:tcBorders>
          </w:tcPr>
          <w:p w14:paraId="4F4AE27C" w14:textId="77777777" w:rsidR="00182B0E" w:rsidRDefault="00182B0E" w:rsidP="00641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DF96FA" w14:textId="77777777" w:rsidR="00182B0E" w:rsidRDefault="00182B0E" w:rsidP="00641D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AAFA5D3" w14:textId="77777777" w:rsidR="00182B0E" w:rsidRDefault="00182B0E" w:rsidP="00641D1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79618C" w14:textId="77777777" w:rsidR="00182B0E" w:rsidRDefault="00182B0E" w:rsidP="00641D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02626" w14:textId="77777777" w:rsidR="00182B0E" w:rsidRDefault="00182B0E" w:rsidP="00641D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2025-06-17</w:t>
            </w:r>
            <w:r>
              <w:rPr>
                <w:noProof/>
              </w:rPr>
              <w:fldChar w:fldCharType="end"/>
            </w:r>
          </w:p>
        </w:tc>
      </w:tr>
      <w:tr w:rsidR="00182B0E" w14:paraId="7B258900" w14:textId="77777777" w:rsidTr="00641D10">
        <w:tc>
          <w:tcPr>
            <w:tcW w:w="1843" w:type="dxa"/>
            <w:tcBorders>
              <w:left w:val="single" w:sz="4" w:space="0" w:color="auto"/>
            </w:tcBorders>
          </w:tcPr>
          <w:p w14:paraId="3B3785A5" w14:textId="77777777" w:rsidR="00182B0E" w:rsidRDefault="00182B0E" w:rsidP="00641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0ED352" w14:textId="77777777" w:rsidR="00182B0E" w:rsidRDefault="00182B0E" w:rsidP="00641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CDDC76" w14:textId="77777777" w:rsidR="00182B0E" w:rsidRDefault="00182B0E" w:rsidP="00641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8F7561" w14:textId="77777777" w:rsidR="00182B0E" w:rsidRDefault="00182B0E" w:rsidP="00641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96F443" w14:textId="77777777" w:rsidR="00182B0E" w:rsidRDefault="00182B0E" w:rsidP="00641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B0E" w14:paraId="698DCDCE" w14:textId="77777777" w:rsidTr="00641D1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05BCF5" w14:textId="77777777" w:rsidR="00182B0E" w:rsidRDefault="00182B0E" w:rsidP="00641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2EFBDC" w14:textId="77777777" w:rsidR="00182B0E" w:rsidRDefault="00182B0E" w:rsidP="00641D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81269A" w14:textId="77777777" w:rsidR="00182B0E" w:rsidRDefault="00182B0E" w:rsidP="00641D1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B2A933" w14:textId="77777777" w:rsidR="00182B0E" w:rsidRDefault="00182B0E" w:rsidP="00641D1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11FFC4" w14:textId="77777777" w:rsidR="00182B0E" w:rsidRDefault="00182B0E" w:rsidP="00641D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82B0E" w14:paraId="6404FE22" w14:textId="77777777" w:rsidTr="00641D1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1D3C3E" w14:textId="77777777" w:rsidR="00182B0E" w:rsidRDefault="00182B0E" w:rsidP="00641D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9CD948" w14:textId="77777777" w:rsidR="00182B0E" w:rsidRDefault="00182B0E" w:rsidP="00641D1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48994B" w14:textId="77777777" w:rsidR="00182B0E" w:rsidRDefault="00182B0E" w:rsidP="00641D1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2D96F6" w14:textId="77777777" w:rsidR="00182B0E" w:rsidRPr="007C2097" w:rsidRDefault="00182B0E" w:rsidP="00641D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82B0E" w14:paraId="3A6D689A" w14:textId="77777777" w:rsidTr="00641D10">
        <w:tc>
          <w:tcPr>
            <w:tcW w:w="1843" w:type="dxa"/>
          </w:tcPr>
          <w:p w14:paraId="2E9642FB" w14:textId="77777777" w:rsidR="00182B0E" w:rsidRDefault="00182B0E" w:rsidP="00641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946ED9" w14:textId="77777777" w:rsidR="00182B0E" w:rsidRDefault="00182B0E" w:rsidP="00641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B0E" w14:paraId="2B8598E6" w14:textId="77777777" w:rsidTr="00641D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52B9C2" w14:textId="77777777" w:rsidR="00182B0E" w:rsidRDefault="00182B0E" w:rsidP="00182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F7DB5" w14:textId="77777777" w:rsidR="00182B0E" w:rsidRDefault="00182B0E" w:rsidP="00182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part of 25wk24 , “</w:t>
            </w:r>
            <w:r w:rsidRPr="003127BE">
              <w:rPr>
                <w:noProof/>
              </w:rPr>
              <w:t>ERedCap</w:t>
            </w:r>
            <w:r>
              <w:rPr>
                <w:noProof/>
              </w:rPr>
              <w:t xml:space="preserve">” is introduced as part of </w:t>
            </w:r>
            <w:r w:rsidRPr="00907544">
              <w:rPr>
                <w:noProof/>
              </w:rPr>
              <w:t>NR_CellConfigPhysicalLayerCommon_Type</w:t>
            </w:r>
            <w:r>
              <w:rPr>
                <w:noProof/>
              </w:rPr>
              <w:t>.</w:t>
            </w:r>
          </w:p>
          <w:p w14:paraId="04562947" w14:textId="77777777" w:rsidR="00182B0E" w:rsidRDefault="00182B0E" w:rsidP="00182B0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AD0AD7" w14:textId="787A35D3" w:rsidR="00182B0E" w:rsidRDefault="00182B0E" w:rsidP="00182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leads to uninitialised run time issue when using the templates </w:t>
            </w:r>
            <w:r w:rsidRPr="00BB047D">
              <w:rPr>
                <w:noProof/>
              </w:rPr>
              <w:t>cads_NR_TDD_UL_DL_ConfigCommon_REQ</w:t>
            </w:r>
            <w:r>
              <w:rPr>
                <w:noProof/>
              </w:rPr>
              <w:t xml:space="preserve"> and </w:t>
            </w:r>
            <w:r w:rsidRPr="00BB047D">
              <w:rPr>
                <w:noProof/>
              </w:rPr>
              <w:t>cads_NR_Common_UplinkBWP_ConfigCommon_REQ</w:t>
            </w:r>
            <w:r>
              <w:rPr>
                <w:noProof/>
              </w:rPr>
              <w:t xml:space="preserve">. </w:t>
            </w:r>
          </w:p>
        </w:tc>
      </w:tr>
      <w:tr w:rsidR="00182B0E" w14:paraId="2637B621" w14:textId="77777777" w:rsidTr="00641D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76B46" w14:textId="77777777" w:rsidR="00182B0E" w:rsidRDefault="00182B0E" w:rsidP="00182B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B2D5A" w14:textId="77777777" w:rsidR="00182B0E" w:rsidRDefault="00182B0E" w:rsidP="00182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B0E" w14:paraId="528D431E" w14:textId="77777777" w:rsidTr="00641D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2E110" w14:textId="77777777" w:rsidR="00182B0E" w:rsidRDefault="00182B0E" w:rsidP="00182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90EAD3" w14:textId="036FD6DC" w:rsidR="00182B0E" w:rsidRDefault="00182B0E" w:rsidP="00182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avoid the run time issue , it is proposed to initialise </w:t>
            </w:r>
            <w:r w:rsidRPr="003127BE">
              <w:rPr>
                <w:noProof/>
              </w:rPr>
              <w:t>ERedCap</w:t>
            </w:r>
            <w:r>
              <w:rPr>
                <w:noProof/>
              </w:rPr>
              <w:t xml:space="preserve"> in the affected templates . </w:t>
            </w:r>
          </w:p>
        </w:tc>
      </w:tr>
      <w:tr w:rsidR="00182B0E" w14:paraId="54E9566E" w14:textId="77777777" w:rsidTr="00641D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4C506" w14:textId="77777777" w:rsidR="00182B0E" w:rsidRDefault="00182B0E" w:rsidP="00182B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71E12" w14:textId="77777777" w:rsidR="00182B0E" w:rsidRDefault="00182B0E" w:rsidP="00182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B0E" w14:paraId="63DA63DC" w14:textId="77777777" w:rsidTr="00641D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A59527" w14:textId="77777777" w:rsidR="00182B0E" w:rsidRDefault="00182B0E" w:rsidP="00182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7AED0" w14:textId="749259CF" w:rsidR="00182B0E" w:rsidRDefault="00182B0E" w:rsidP="00182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Testcase will fail due to run time exception.</w:t>
            </w:r>
          </w:p>
        </w:tc>
      </w:tr>
      <w:tr w:rsidR="00182B0E" w14:paraId="06B70A1C" w14:textId="77777777" w:rsidTr="00641D10">
        <w:tc>
          <w:tcPr>
            <w:tcW w:w="2694" w:type="dxa"/>
            <w:gridSpan w:val="2"/>
          </w:tcPr>
          <w:p w14:paraId="4C35EA41" w14:textId="77777777" w:rsidR="00182B0E" w:rsidRDefault="00182B0E" w:rsidP="00182B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6898B4" w14:textId="77777777" w:rsidR="00182B0E" w:rsidRDefault="00182B0E" w:rsidP="00182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B0E" w14:paraId="4CAED8B6" w14:textId="77777777" w:rsidTr="00641D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0B8A0C" w14:textId="77777777" w:rsidR="00182B0E" w:rsidRDefault="00182B0E" w:rsidP="00182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BB8D6" w14:textId="2D8C5AA1" w:rsidR="00182B0E" w:rsidRDefault="00182B0E" w:rsidP="00182B0E">
            <w:pPr>
              <w:pStyle w:val="CRCoverPage"/>
              <w:spacing w:after="0"/>
              <w:ind w:left="100"/>
              <w:rPr>
                <w:noProof/>
              </w:rPr>
            </w:pPr>
            <w:r w:rsidRPr="00F956E1">
              <w:rPr>
                <w:noProof/>
              </w:rPr>
              <w:t>7.1.1.1.1a.NR5GC , 7.1.1.2.1.ENDC , 7.1.1.2.1.NR5GC , 7.1.1.3.1.ENDC , 7.1.1.3.1.NR5GC</w:t>
            </w:r>
          </w:p>
        </w:tc>
      </w:tr>
      <w:tr w:rsidR="00182B0E" w14:paraId="3042CEB1" w14:textId="77777777" w:rsidTr="00641D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C9854" w14:textId="77777777" w:rsidR="00182B0E" w:rsidRDefault="00182B0E" w:rsidP="00182B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2CC307" w14:textId="77777777" w:rsidR="00182B0E" w:rsidRDefault="00182B0E" w:rsidP="00182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B0E" w14:paraId="27DA8A7F" w14:textId="77777777" w:rsidTr="00641D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02C67" w14:textId="77777777" w:rsidR="00182B0E" w:rsidRDefault="00182B0E" w:rsidP="00182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B42590" w14:textId="77777777" w:rsidR="00182B0E" w:rsidRDefault="00182B0E" w:rsidP="00182B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11DD5B" w14:textId="77777777" w:rsidR="00182B0E" w:rsidRDefault="00182B0E" w:rsidP="00182B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65AFF1" w14:textId="77777777" w:rsidR="00182B0E" w:rsidRDefault="00182B0E" w:rsidP="00182B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1BA01E" w14:textId="77777777" w:rsidR="00182B0E" w:rsidRDefault="00182B0E" w:rsidP="00182B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2B0E" w14:paraId="5AA9474F" w14:textId="77777777" w:rsidTr="00641D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FFDB0" w14:textId="77777777" w:rsidR="00182B0E" w:rsidRDefault="00182B0E" w:rsidP="00182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B3EA5B" w14:textId="77777777" w:rsidR="00182B0E" w:rsidRDefault="00182B0E" w:rsidP="00182B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327F59" w14:textId="6E86B402" w:rsidR="00182B0E" w:rsidRDefault="00182B0E" w:rsidP="00182B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4C4E73" w14:textId="77777777" w:rsidR="00182B0E" w:rsidRDefault="00182B0E" w:rsidP="00182B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6A78CE" w14:textId="2299D162" w:rsidR="00182B0E" w:rsidRDefault="00182B0E" w:rsidP="00182B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2B0E" w14:paraId="44A7A5D5" w14:textId="77777777" w:rsidTr="00641D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217EB0" w14:textId="77777777" w:rsidR="00182B0E" w:rsidRDefault="00182B0E" w:rsidP="00182B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5E960" w14:textId="77777777" w:rsidR="00182B0E" w:rsidRDefault="00182B0E" w:rsidP="00182B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6CDA2" w14:textId="40B4A444" w:rsidR="00182B0E" w:rsidRDefault="00182B0E" w:rsidP="00182B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9B9DD0" w14:textId="77777777" w:rsidR="00182B0E" w:rsidRDefault="00182B0E" w:rsidP="00182B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0205DD" w14:textId="0202624A" w:rsidR="00182B0E" w:rsidRDefault="00182B0E" w:rsidP="00182B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2B0E" w14:paraId="44B083C5" w14:textId="77777777" w:rsidTr="00641D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1BF35" w14:textId="77777777" w:rsidR="00182B0E" w:rsidRDefault="00182B0E" w:rsidP="00182B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61447F" w14:textId="77777777" w:rsidR="00182B0E" w:rsidRDefault="00182B0E" w:rsidP="00182B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D99DE" w14:textId="6D0EA223" w:rsidR="00182B0E" w:rsidRDefault="00182B0E" w:rsidP="00182B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54E2C5" w14:textId="77777777" w:rsidR="00182B0E" w:rsidRDefault="00182B0E" w:rsidP="00182B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8C62A1" w14:textId="30816183" w:rsidR="00182B0E" w:rsidRDefault="00182B0E" w:rsidP="00182B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2B0E" w14:paraId="79DC846D" w14:textId="77777777" w:rsidTr="00641D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BE8C5" w14:textId="77777777" w:rsidR="00182B0E" w:rsidRDefault="00182B0E" w:rsidP="00182B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DD9CFE" w14:textId="77777777" w:rsidR="00182B0E" w:rsidRDefault="00182B0E" w:rsidP="00182B0E">
            <w:pPr>
              <w:pStyle w:val="CRCoverPage"/>
              <w:spacing w:after="0"/>
              <w:rPr>
                <w:noProof/>
              </w:rPr>
            </w:pPr>
          </w:p>
        </w:tc>
      </w:tr>
      <w:tr w:rsidR="00182B0E" w14:paraId="1855A20F" w14:textId="77777777" w:rsidTr="00641D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D146BB" w14:textId="77777777" w:rsidR="00182B0E" w:rsidRDefault="00182B0E" w:rsidP="00182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33499" w14:textId="77777777" w:rsidR="00182B0E" w:rsidRDefault="00182B0E" w:rsidP="00182B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2B0E" w:rsidRPr="008863B9" w14:paraId="7B86CB5C" w14:textId="77777777" w:rsidTr="00641D1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36D013" w14:textId="77777777" w:rsidR="00182B0E" w:rsidRPr="008863B9" w:rsidRDefault="00182B0E" w:rsidP="00182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D92C56" w14:textId="77777777" w:rsidR="00182B0E" w:rsidRPr="008863B9" w:rsidRDefault="00182B0E" w:rsidP="00182B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2B0E" w14:paraId="2D78724E" w14:textId="77777777" w:rsidTr="00641D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8CBE" w14:textId="77777777" w:rsidR="00182B0E" w:rsidRDefault="00182B0E" w:rsidP="00182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84CD5" w14:textId="77777777" w:rsidR="00182B0E" w:rsidRDefault="00182B0E" w:rsidP="00182B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C5D589" w14:textId="77777777" w:rsidR="00182B0E" w:rsidRDefault="00182B0E" w:rsidP="00182B0E">
      <w:pPr>
        <w:pStyle w:val="CRCoverPage"/>
        <w:spacing w:after="0"/>
        <w:rPr>
          <w:noProof/>
          <w:sz w:val="8"/>
          <w:szCs w:val="8"/>
        </w:rPr>
      </w:pPr>
    </w:p>
    <w:p w14:paraId="769A4FEC" w14:textId="77777777" w:rsidR="00182B0E" w:rsidRDefault="00182B0E" w:rsidP="00182B0E">
      <w:pPr>
        <w:rPr>
          <w:noProof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201060479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129C6B31" w14:textId="6AE49633" w:rsidR="008B3604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8B3604" w:rsidRPr="00BF108B">
        <w:rPr>
          <w:rFonts w:ascii="Arial" w:hAnsi="Arial" w:cs="Arial"/>
          <w:iCs/>
          <w:noProof/>
        </w:rPr>
        <w:t>Table of Contents</w:t>
      </w:r>
      <w:r w:rsidR="008B3604">
        <w:rPr>
          <w:noProof/>
        </w:rPr>
        <w:tab/>
      </w:r>
      <w:r w:rsidR="008B3604">
        <w:rPr>
          <w:noProof/>
        </w:rPr>
        <w:fldChar w:fldCharType="begin"/>
      </w:r>
      <w:r w:rsidR="008B3604">
        <w:rPr>
          <w:noProof/>
        </w:rPr>
        <w:instrText xml:space="preserve"> PAGEREF _Toc201060479 \h </w:instrText>
      </w:r>
      <w:r w:rsidR="008B3604">
        <w:rPr>
          <w:noProof/>
        </w:rPr>
      </w:r>
      <w:r w:rsidR="008B3604">
        <w:rPr>
          <w:noProof/>
        </w:rPr>
        <w:fldChar w:fldCharType="separate"/>
      </w:r>
      <w:r w:rsidR="008B3604">
        <w:rPr>
          <w:noProof/>
        </w:rPr>
        <w:t>2</w:t>
      </w:r>
      <w:r w:rsidR="008B3604">
        <w:rPr>
          <w:noProof/>
        </w:rPr>
        <w:fldChar w:fldCharType="end"/>
      </w:r>
    </w:p>
    <w:p w14:paraId="15C8E4A9" w14:textId="2345289C" w:rsidR="008B3604" w:rsidRDefault="008B3604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F108B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F108B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_Toc201060480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6F8E12A" w14:textId="62D9D090" w:rsidR="008B3604" w:rsidRDefault="008B3604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F108B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F108B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_Toc201060481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4E2E3D2" w14:textId="525AAC91" w:rsidR="008B3604" w:rsidRDefault="008B3604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F108B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F108B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_Toc201060482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F4AC7C8" w14:textId="4F8C33DD" w:rsidR="008B3604" w:rsidRDefault="008B3604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F108B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F108B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_Toc201060483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62DF0AFC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201060480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7B337759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</w:t>
      </w:r>
      <w:r w:rsidR="00496DC8">
        <w:rPr>
          <w:rFonts w:cs="Arial"/>
          <w:lang w:val="en-US"/>
        </w:rPr>
        <w:t>5</w:t>
      </w:r>
      <w:r w:rsidR="007D3887" w:rsidRPr="007D3887">
        <w:rPr>
          <w:rFonts w:cs="Arial"/>
          <w:lang w:val="en-US"/>
        </w:rPr>
        <w:t>wk</w:t>
      </w:r>
      <w:r w:rsidR="000B3507">
        <w:rPr>
          <w:rFonts w:cs="Arial"/>
          <w:lang w:val="en-US"/>
        </w:rPr>
        <w:t>24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201060481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83764882"/>
      <w:bookmarkStart w:id="7" w:name="_Toc201060482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253669C9" w:rsidR="00BB6C5E" w:rsidRPr="00E12CDE" w:rsidRDefault="001D31DB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BB6C5E" w:rsidRPr="00E12CDE">
              <w:rPr>
                <w:rFonts w:ascii="Arial" w:hAnsi="Arial" w:cs="Arial"/>
                <w:b/>
              </w:rPr>
              <w:t xml:space="preserve"> nam</w:t>
            </w:r>
            <w:r w:rsidR="00ED6372">
              <w:rPr>
                <w:rFonts w:ascii="Arial" w:hAnsi="Arial" w:cs="Arial"/>
                <w:b/>
              </w:rPr>
              <w:t>e</w:t>
            </w:r>
          </w:p>
        </w:tc>
        <w:tc>
          <w:tcPr>
            <w:tcW w:w="7654" w:type="dxa"/>
          </w:tcPr>
          <w:p w14:paraId="09D4F98F" w14:textId="45A5C9F3" w:rsidR="00BB6C5E" w:rsidRPr="000D7399" w:rsidRDefault="001D31DB" w:rsidP="00115981">
            <w:pPr>
              <w:spacing w:after="0"/>
              <w:rPr>
                <w:rFonts w:ascii="Arial" w:hAnsi="Arial" w:cs="Arial"/>
              </w:rPr>
            </w:pPr>
            <w:proofErr w:type="spellStart"/>
            <w:r w:rsidRPr="001D31DB">
              <w:rPr>
                <w:rFonts w:ascii="Arial" w:hAnsi="Arial" w:cs="Arial"/>
              </w:rPr>
              <w:t>cads_NR_TDD_UL_DL_ConfigCommon_REQ</w:t>
            </w:r>
            <w:proofErr w:type="spellEnd"/>
          </w:p>
        </w:tc>
      </w:tr>
      <w:tr w:rsidR="00BB6C5E" w:rsidRPr="00E12CDE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0804FF9" w14:textId="77777777" w:rsidR="00590194" w:rsidRDefault="00590194" w:rsidP="005901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3127BE">
              <w:rPr>
                <w:noProof/>
              </w:rPr>
              <w:t>ERedCap</w:t>
            </w:r>
            <w:r>
              <w:rPr>
                <w:noProof/>
              </w:rPr>
              <w:t xml:space="preserve">” is introduced as part of </w:t>
            </w:r>
            <w:r w:rsidRPr="00907544">
              <w:rPr>
                <w:noProof/>
              </w:rPr>
              <w:t>NR_CellConfigPhysicalLayerCommon_Type</w:t>
            </w:r>
            <w:r>
              <w:rPr>
                <w:noProof/>
              </w:rPr>
              <w:t>.</w:t>
            </w:r>
          </w:p>
          <w:p w14:paraId="4588D9B3" w14:textId="77777777" w:rsidR="00590194" w:rsidRDefault="00590194" w:rsidP="005901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58A18E" w14:textId="28DE543B" w:rsidR="006000F1" w:rsidRPr="00A73324" w:rsidRDefault="00590194" w:rsidP="005901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leads to uninitialised run time issue when using the template</w:t>
            </w:r>
            <w:r w:rsidR="000B7AC1">
              <w:rPr>
                <w:noProof/>
              </w:rPr>
              <w:t xml:space="preserve"> </w:t>
            </w:r>
            <w:r w:rsidRPr="00BB047D">
              <w:rPr>
                <w:noProof/>
              </w:rPr>
              <w:t>cads_NR_TDD_UL_DL_ConfigCommon_REQ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45170299" w:rsidR="00BB6C5E" w:rsidRPr="007E26D6" w:rsidRDefault="00147869" w:rsidP="005D128F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To avoid the run time issue , it is proposed to initialise </w:t>
            </w:r>
            <w:r w:rsidRPr="003127BE">
              <w:rPr>
                <w:noProof/>
              </w:rPr>
              <w:t>ERedCap</w:t>
            </w:r>
            <w:r>
              <w:rPr>
                <w:noProof/>
              </w:rPr>
              <w:t xml:space="preserve"> in the affected template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047EAB3E" w:rsidR="00BB6C5E" w:rsidRPr="000D7399" w:rsidRDefault="005E627C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5E627C">
              <w:rPr>
                <w:rFonts w:ascii="Arial" w:hAnsi="Arial" w:cs="Arial"/>
                <w:lang w:val="en-IN" w:eastAsia="en-GB"/>
              </w:rPr>
              <w:t>NR_TC_Common</w:t>
            </w:r>
            <w:proofErr w:type="spellEnd"/>
            <w:r w:rsidRPr="005E627C">
              <w:rPr>
                <w:rFonts w:ascii="Arial" w:hAnsi="Arial" w:cs="Arial"/>
                <w:lang w:val="en-IN" w:eastAsia="en-GB"/>
              </w:rPr>
              <w:t>\7_1_1\</w:t>
            </w:r>
            <w:proofErr w:type="spellStart"/>
            <w:r w:rsidRPr="005E627C">
              <w:rPr>
                <w:rFonts w:ascii="Arial" w:hAnsi="Arial" w:cs="Arial"/>
                <w:lang w:val="en-IN" w:eastAsia="en-GB"/>
              </w:rPr>
              <w:t>MAC_TC_Common_NR.ttcn</w:t>
            </w:r>
            <w:proofErr w:type="spellEnd"/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2FA6878F" w14:textId="77777777" w:rsidTr="00115981">
        <w:tc>
          <w:tcPr>
            <w:tcW w:w="9629" w:type="dxa"/>
          </w:tcPr>
          <w:p w14:paraId="35DA933B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template (value) NR_SYSTEM_CTRL_REQ </w:t>
            </w:r>
            <w:proofErr w:type="spellStart"/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>cads_NR_TDD_UL_DL_ConfigCommon_REQ</w:t>
            </w:r>
            <w:proofErr w:type="spellEnd"/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p_NR_CellId,</w:t>
            </w:r>
          </w:p>
          <w:p w14:paraId="1D4F107C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template (value) </w:t>
            </w:r>
            <w:proofErr w:type="spellStart"/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>TimingInfo_Type</w:t>
            </w:r>
            <w:proofErr w:type="spellEnd"/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p_TimingInfo := cs_TimingInfo_Now,</w:t>
            </w:r>
          </w:p>
          <w:p w14:paraId="7D38148C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template (value) </w:t>
            </w:r>
            <w:proofErr w:type="spellStart"/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>TDD_UL_DL_ConfigCommon</w:t>
            </w:r>
            <w:proofErr w:type="spellEnd"/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>p_TDD_UL_DL_ConfigCommon</w:t>
            </w:r>
            <w:proofErr w:type="spellEnd"/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) modifies </w:t>
            </w:r>
            <w:proofErr w:type="spellStart"/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>cas_NR_CellConfigAllOmit_REQ</w:t>
            </w:r>
            <w:proofErr w:type="spellEnd"/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:=</w:t>
            </w:r>
          </w:p>
          <w:p w14:paraId="6B794534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/* @status    APPROVED (ENDC, NR5GC) */</w:t>
            </w:r>
          </w:p>
          <w:p w14:paraId="2660CFF5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Request := {</w:t>
            </w:r>
          </w:p>
          <w:p w14:paraId="6B16AB6A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Cell := {</w:t>
            </w:r>
          </w:p>
          <w:p w14:paraId="5FBAF14D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>AddOrReconfigure</w:t>
            </w:r>
            <w:proofErr w:type="spellEnd"/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</w:t>
            </w:r>
          </w:p>
          <w:p w14:paraId="21C7F11D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>PhysicalLayer</w:t>
            </w:r>
            <w:proofErr w:type="spellEnd"/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</w:t>
            </w:r>
          </w:p>
          <w:p w14:paraId="0E79ACB8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Common := {</w:t>
            </w:r>
          </w:p>
          <w:p w14:paraId="6CE3D7BF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>PhysicalCellId</w:t>
            </w:r>
            <w:proofErr w:type="spellEnd"/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 //@sic R5s211670 sic@</w:t>
            </w:r>
          </w:p>
          <w:p w14:paraId="7BD8B078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>DuplexMode</w:t>
            </w:r>
            <w:proofErr w:type="spellEnd"/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</w:t>
            </w:r>
          </w:p>
          <w:p w14:paraId="42F6F5FD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TDD:= {</w:t>
            </w:r>
          </w:p>
          <w:p w14:paraId="1747B145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Config := {</w:t>
            </w:r>
          </w:p>
          <w:p w14:paraId="34686D0C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Common :={</w:t>
            </w:r>
          </w:p>
          <w:p w14:paraId="252C3C0E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R15 := </w:t>
            </w:r>
            <w:proofErr w:type="spellStart"/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>p_TDD_UL_DL_ConfigCommon</w:t>
            </w:r>
            <w:proofErr w:type="spellEnd"/>
          </w:p>
          <w:p w14:paraId="2D089EA2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},</w:t>
            </w:r>
          </w:p>
          <w:p w14:paraId="3EBA7382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Dedicated := omit, // @sic R5s220678 sic@</w:t>
            </w:r>
          </w:p>
          <w:p w14:paraId="11EE2715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</w:t>
            </w:r>
            <w:proofErr w:type="spellStart"/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>SharedSpectrum</w:t>
            </w:r>
            <w:proofErr w:type="spellEnd"/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 //@sic R5s240542 sic@</w:t>
            </w:r>
          </w:p>
          <w:p w14:paraId="785E16D5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}</w:t>
            </w:r>
          </w:p>
          <w:p w14:paraId="4C9EF126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}</w:t>
            </w:r>
          </w:p>
          <w:p w14:paraId="08961DBE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}</w:t>
            </w:r>
          </w:p>
          <w:p w14:paraId="01FFBAD3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},</w:t>
            </w:r>
          </w:p>
          <w:p w14:paraId="4AAED7FD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Downlink := omit,</w:t>
            </w:r>
          </w:p>
          <w:p w14:paraId="30A0EC9D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Uplink := omit</w:t>
            </w:r>
          </w:p>
          <w:p w14:paraId="28A21C80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6E2C2FB1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302E874C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04093AF7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900DD9A" w14:textId="7127CCBA" w:rsidR="00C671C0" w:rsidRPr="00C671C0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</w:p>
          <w:p w14:paraId="104484C7" w14:textId="41E48443" w:rsidR="00BB6C5E" w:rsidRPr="005571C5" w:rsidRDefault="00BB6C5E" w:rsidP="00C671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2494E7F6" w14:textId="77777777" w:rsidTr="00115981">
        <w:tc>
          <w:tcPr>
            <w:tcW w:w="9629" w:type="dxa"/>
          </w:tcPr>
          <w:p w14:paraId="3396C975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template (value) NR_SYSTEM_CTRL_REQ </w:t>
            </w:r>
            <w:proofErr w:type="spellStart"/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>cads_NR_TDD_UL_DL_ConfigCommon_REQ</w:t>
            </w:r>
            <w:proofErr w:type="spellEnd"/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p_NR_CellId,</w:t>
            </w:r>
          </w:p>
          <w:p w14:paraId="3ABB69BE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template (value) </w:t>
            </w:r>
            <w:proofErr w:type="spellStart"/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>TimingInfo_Type</w:t>
            </w:r>
            <w:proofErr w:type="spellEnd"/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p_TimingInfo := cs_TimingInfo_Now,</w:t>
            </w:r>
          </w:p>
          <w:p w14:paraId="42D46881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template (value) </w:t>
            </w:r>
            <w:proofErr w:type="spellStart"/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>TDD_UL_DL_ConfigCommon</w:t>
            </w:r>
            <w:proofErr w:type="spellEnd"/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>p_TDD_UL_DL_ConfigCommon</w:t>
            </w:r>
            <w:proofErr w:type="spellEnd"/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) modifies </w:t>
            </w:r>
            <w:proofErr w:type="spellStart"/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>cas_NR_CellConfigAllOmit_REQ</w:t>
            </w:r>
            <w:proofErr w:type="spellEnd"/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</w:t>
            </w:r>
          </w:p>
          <w:p w14:paraId="69B9E577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/* @status    APPROVED (ENDC, NR5GC) */</w:t>
            </w:r>
          </w:p>
          <w:p w14:paraId="1BA506CF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Request := {</w:t>
            </w:r>
          </w:p>
          <w:p w14:paraId="2503015A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Cell := {</w:t>
            </w:r>
          </w:p>
          <w:p w14:paraId="7F579E7A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>AddOrReconfigure</w:t>
            </w:r>
            <w:proofErr w:type="spellEnd"/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</w:t>
            </w:r>
          </w:p>
          <w:p w14:paraId="5F67A4C8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>PhysicalLayer</w:t>
            </w:r>
            <w:proofErr w:type="spellEnd"/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</w:t>
            </w:r>
          </w:p>
          <w:p w14:paraId="26296D3E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Common := {</w:t>
            </w:r>
          </w:p>
          <w:p w14:paraId="1E509C2C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>PhysicalCellId</w:t>
            </w:r>
            <w:proofErr w:type="spellEnd"/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 //@sic R5s211670 sic@</w:t>
            </w:r>
          </w:p>
          <w:p w14:paraId="158403C0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>DuplexMode</w:t>
            </w:r>
            <w:proofErr w:type="spellEnd"/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</w:t>
            </w:r>
          </w:p>
          <w:p w14:paraId="0490A655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TDD:= {</w:t>
            </w:r>
          </w:p>
          <w:p w14:paraId="3C49CC97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Config := {</w:t>
            </w:r>
          </w:p>
          <w:p w14:paraId="763AA228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Common :={</w:t>
            </w:r>
          </w:p>
          <w:p w14:paraId="426BC88D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R15 := </w:t>
            </w:r>
            <w:proofErr w:type="spellStart"/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>p_TDD_UL_DL_ConfigCommon</w:t>
            </w:r>
            <w:proofErr w:type="spellEnd"/>
          </w:p>
          <w:p w14:paraId="3BF991FB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},</w:t>
            </w:r>
          </w:p>
          <w:p w14:paraId="70620BF8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Dedicated := omit, // @sic R5s220678 sic@</w:t>
            </w:r>
          </w:p>
          <w:p w14:paraId="7C72155D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</w:t>
            </w:r>
            <w:proofErr w:type="spellStart"/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>SharedSpectrum</w:t>
            </w:r>
            <w:proofErr w:type="spellEnd"/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 //@sic R5s240542 sic@</w:t>
            </w:r>
          </w:p>
          <w:p w14:paraId="3FAA7CC2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}</w:t>
            </w:r>
          </w:p>
          <w:p w14:paraId="0A80EE94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}</w:t>
            </w:r>
          </w:p>
          <w:p w14:paraId="0F4D5DEA" w14:textId="77777777" w:rsidR="0059455B" w:rsidRPr="00FF5A6E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r w:rsidRPr="00FF5A6E">
              <w:rPr>
                <w:rFonts w:ascii="Courier New" w:hAnsi="Courier New" w:cs="Courier New"/>
                <w:bCs/>
                <w:sz w:val="18"/>
                <w:szCs w:val="18"/>
              </w:rPr>
              <w:t>}</w:t>
            </w:r>
            <w:r w:rsidRPr="00FF5A6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 //WA#WI=1426287</w:t>
            </w:r>
          </w:p>
          <w:p w14:paraId="26188BB0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F5A6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</w:t>
            </w:r>
            <w:proofErr w:type="spellStart"/>
            <w:r w:rsidRPr="00FF5A6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ERedCap</w:t>
            </w:r>
            <w:proofErr w:type="spellEnd"/>
            <w:r w:rsidRPr="00FF5A6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pc_supportOfERedCap_r18 //WA#WI=1426287</w:t>
            </w:r>
          </w:p>
          <w:p w14:paraId="16B3A2D3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},</w:t>
            </w:r>
          </w:p>
          <w:p w14:paraId="047A41DC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Downlink := omit,</w:t>
            </w:r>
          </w:p>
          <w:p w14:paraId="613D5A27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Uplink := omit</w:t>
            </w:r>
          </w:p>
          <w:p w14:paraId="09B88414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06AFBB0D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1EA795A6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1E24D66D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44FCDBF" w14:textId="4CD5DED0" w:rsidR="00BB6C5E" w:rsidRPr="00B5380A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  <w:r w:rsidRPr="0059455B"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 </w:t>
            </w:r>
          </w:p>
        </w:tc>
      </w:tr>
    </w:tbl>
    <w:p w14:paraId="2727FA63" w14:textId="287C465F" w:rsidR="00F30915" w:rsidRPr="00E12CDE" w:rsidRDefault="00F30915" w:rsidP="00F3091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201060483"/>
      <w:r w:rsidRPr="00E12CDE">
        <w:rPr>
          <w:b/>
          <w:lang w:val="pt-BR"/>
        </w:rPr>
        <w:t xml:space="preserve">Change </w:t>
      </w:r>
      <w:r w:rsidR="00F34C49">
        <w:rPr>
          <w:b/>
          <w:lang w:val="pt-BR"/>
        </w:rPr>
        <w:t>2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F30915" w:rsidRPr="00E12CDE" w14:paraId="4D85EC6D" w14:textId="77777777" w:rsidTr="00887340">
        <w:trPr>
          <w:trHeight w:val="447"/>
        </w:trPr>
        <w:tc>
          <w:tcPr>
            <w:tcW w:w="1985" w:type="dxa"/>
          </w:tcPr>
          <w:p w14:paraId="43BD5F30" w14:textId="77777777" w:rsidR="00F30915" w:rsidRPr="00E12CDE" w:rsidRDefault="00F30915" w:rsidP="0088734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</w:t>
            </w:r>
            <w:r>
              <w:rPr>
                <w:rFonts w:ascii="Arial" w:hAnsi="Arial" w:cs="Arial"/>
                <w:b/>
              </w:rPr>
              <w:t>e</w:t>
            </w:r>
          </w:p>
        </w:tc>
        <w:tc>
          <w:tcPr>
            <w:tcW w:w="7654" w:type="dxa"/>
          </w:tcPr>
          <w:p w14:paraId="52F9A042" w14:textId="3B74ED93" w:rsidR="00F30915" w:rsidRPr="000D7399" w:rsidRDefault="00F30915" w:rsidP="00887340">
            <w:pPr>
              <w:spacing w:after="0"/>
              <w:rPr>
                <w:rFonts w:ascii="Arial" w:hAnsi="Arial" w:cs="Arial"/>
              </w:rPr>
            </w:pPr>
            <w:proofErr w:type="spellStart"/>
            <w:r w:rsidRPr="00F30915">
              <w:rPr>
                <w:rFonts w:ascii="Arial" w:hAnsi="Arial" w:cs="Arial"/>
              </w:rPr>
              <w:t>cads_NR_Common_UplinkBWP_ConfigCommon_REQ</w:t>
            </w:r>
            <w:proofErr w:type="spellEnd"/>
          </w:p>
        </w:tc>
      </w:tr>
      <w:tr w:rsidR="00F30915" w:rsidRPr="00E12CDE" w14:paraId="1179F03A" w14:textId="77777777" w:rsidTr="00887340">
        <w:trPr>
          <w:trHeight w:val="452"/>
        </w:trPr>
        <w:tc>
          <w:tcPr>
            <w:tcW w:w="1985" w:type="dxa"/>
          </w:tcPr>
          <w:p w14:paraId="25CBF362" w14:textId="77777777" w:rsidR="00F30915" w:rsidRPr="00E12CDE" w:rsidRDefault="00F30915" w:rsidP="0088734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F399EDA" w14:textId="77777777" w:rsidR="009A6DD2" w:rsidRDefault="009A6DD2" w:rsidP="009A6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3127BE">
              <w:rPr>
                <w:noProof/>
              </w:rPr>
              <w:t>ERedCap</w:t>
            </w:r>
            <w:r>
              <w:rPr>
                <w:noProof/>
              </w:rPr>
              <w:t xml:space="preserve">” is introduced as part of </w:t>
            </w:r>
            <w:r w:rsidRPr="00907544">
              <w:rPr>
                <w:noProof/>
              </w:rPr>
              <w:t>NR_CellConfigPhysicalLayerCommon_Type</w:t>
            </w:r>
            <w:r>
              <w:rPr>
                <w:noProof/>
              </w:rPr>
              <w:t>.</w:t>
            </w:r>
          </w:p>
          <w:p w14:paraId="508FDB73" w14:textId="77777777" w:rsidR="009A6DD2" w:rsidRDefault="009A6DD2" w:rsidP="009A6D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44ABA7" w14:textId="193C8916" w:rsidR="00F30915" w:rsidRPr="00A73324" w:rsidRDefault="009A6DD2" w:rsidP="009A6D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leads to uninitialised run time issue when using the template </w:t>
            </w:r>
            <w:proofErr w:type="spellStart"/>
            <w:r w:rsidRPr="00F30915">
              <w:rPr>
                <w:rFonts w:cs="Arial"/>
              </w:rPr>
              <w:t>cads_NR_Common_UplinkBWP_ConfigCommon_REQ</w:t>
            </w:r>
            <w:proofErr w:type="spellEnd"/>
            <w:r w:rsidR="00F30915">
              <w:rPr>
                <w:noProof/>
              </w:rPr>
              <w:t>.</w:t>
            </w:r>
          </w:p>
        </w:tc>
      </w:tr>
      <w:tr w:rsidR="00F30915" w:rsidRPr="00E12CDE" w14:paraId="0C82DFC7" w14:textId="77777777" w:rsidTr="00887340">
        <w:tc>
          <w:tcPr>
            <w:tcW w:w="1985" w:type="dxa"/>
          </w:tcPr>
          <w:p w14:paraId="0E018A49" w14:textId="77777777" w:rsidR="00F30915" w:rsidRPr="00E12CDE" w:rsidRDefault="00F30915" w:rsidP="0088734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C22C23F" w14:textId="549902A6" w:rsidR="00F30915" w:rsidRPr="007E26D6" w:rsidRDefault="00126032" w:rsidP="00887340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To avoid the run time issue , it is proposed to initialise </w:t>
            </w:r>
            <w:r w:rsidRPr="003127BE">
              <w:rPr>
                <w:noProof/>
              </w:rPr>
              <w:t>ERedCap</w:t>
            </w:r>
            <w:r>
              <w:rPr>
                <w:noProof/>
              </w:rPr>
              <w:t xml:space="preserve"> in the affected template</w:t>
            </w:r>
          </w:p>
        </w:tc>
      </w:tr>
      <w:tr w:rsidR="00F30915" w:rsidRPr="00E12CDE" w14:paraId="42577C6F" w14:textId="77777777" w:rsidTr="00887340">
        <w:tc>
          <w:tcPr>
            <w:tcW w:w="1985" w:type="dxa"/>
          </w:tcPr>
          <w:p w14:paraId="13CF968F" w14:textId="77777777" w:rsidR="00F30915" w:rsidRPr="00E12CDE" w:rsidRDefault="00F30915" w:rsidP="0088734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DCFA772" w14:textId="01BD7A6E" w:rsidR="00F30915" w:rsidRPr="000D7399" w:rsidRDefault="00B74763" w:rsidP="00887340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B74763">
              <w:rPr>
                <w:rFonts w:ascii="Arial" w:hAnsi="Arial" w:cs="Arial"/>
                <w:lang w:val="en-IN" w:eastAsia="en-GB"/>
              </w:rPr>
              <w:t>NR_TC_Common</w:t>
            </w:r>
            <w:proofErr w:type="spellEnd"/>
            <w:r w:rsidRPr="00B74763">
              <w:rPr>
                <w:rFonts w:ascii="Arial" w:hAnsi="Arial" w:cs="Arial"/>
                <w:lang w:val="en-IN" w:eastAsia="en-GB"/>
              </w:rPr>
              <w:t>\7_1_1\</w:t>
            </w:r>
            <w:proofErr w:type="spellStart"/>
            <w:r w:rsidRPr="00B74763">
              <w:rPr>
                <w:rFonts w:ascii="Arial" w:hAnsi="Arial" w:cs="Arial"/>
                <w:lang w:val="en-IN" w:eastAsia="en-GB"/>
              </w:rPr>
              <w:t>MAC_TC_Common_NR.ttcn</w:t>
            </w:r>
            <w:proofErr w:type="spellEnd"/>
          </w:p>
        </w:tc>
      </w:tr>
    </w:tbl>
    <w:p w14:paraId="314D74C2" w14:textId="77777777" w:rsidR="00F30915" w:rsidRDefault="00F30915" w:rsidP="00F30915">
      <w:pPr>
        <w:rPr>
          <w:rFonts w:ascii="Arial" w:hAnsi="Arial" w:cs="Arial"/>
          <w:b/>
        </w:rPr>
      </w:pPr>
    </w:p>
    <w:p w14:paraId="0385066E" w14:textId="77777777" w:rsidR="00F30915" w:rsidRPr="005571C5" w:rsidRDefault="00F30915" w:rsidP="00F30915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F30915" w:rsidRPr="00E12CDE" w14:paraId="590A688D" w14:textId="77777777" w:rsidTr="00887340">
        <w:tc>
          <w:tcPr>
            <w:tcW w:w="9629" w:type="dxa"/>
          </w:tcPr>
          <w:p w14:paraId="1D6CCB64" w14:textId="77777777" w:rsidR="00C86047" w:rsidRPr="00C86047" w:rsidRDefault="00F30915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r w:rsidR="00C86047"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template (value) NR_SYSTEM_CTRL_REQ </w:t>
            </w:r>
            <w:proofErr w:type="spellStart"/>
            <w:r w:rsidR="00C86047" w:rsidRPr="00C86047">
              <w:rPr>
                <w:rFonts w:ascii="Courier New" w:hAnsi="Courier New" w:cs="Courier New"/>
                <w:bCs/>
                <w:sz w:val="18"/>
                <w:szCs w:val="18"/>
              </w:rPr>
              <w:t>cads_NR_Common_UplinkBWP_ConfigCommon_REQ</w:t>
            </w:r>
            <w:proofErr w:type="spellEnd"/>
            <w:r w:rsidR="00C86047" w:rsidRPr="00C86047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="00C86047" w:rsidRPr="00C86047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="00C86047"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p_NR_CellId,</w:t>
            </w:r>
          </w:p>
          <w:p w14:paraId="71C38727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template (value) </w:t>
            </w:r>
            <w:proofErr w:type="spellStart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>TimingInfo_Type</w:t>
            </w:r>
            <w:proofErr w:type="spellEnd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p_TimingInfo := cs_TimingInfo_Now,</w:t>
            </w:r>
          </w:p>
          <w:p w14:paraId="7524DC79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template (value) </w:t>
            </w:r>
            <w:proofErr w:type="spellStart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>NR_UplinkBWP_List_Type</w:t>
            </w:r>
            <w:proofErr w:type="spellEnd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p_NR_UplinkBWP_List,</w:t>
            </w:r>
          </w:p>
          <w:p w14:paraId="222B1129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template (value) </w:t>
            </w:r>
            <w:proofErr w:type="spellStart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>TDD_UL_DL_ConfigCommon</w:t>
            </w:r>
            <w:proofErr w:type="spellEnd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>p_TDD_UL_DL_ConfigCommon</w:t>
            </w:r>
            <w:proofErr w:type="spellEnd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) modifies </w:t>
            </w:r>
            <w:proofErr w:type="spellStart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>cas_NR_CellConfigAllOmit_REQ</w:t>
            </w:r>
            <w:proofErr w:type="spellEnd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</w:t>
            </w:r>
          </w:p>
          <w:p w14:paraId="693E0777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/* @status    APPROVED (NR5GC) */</w:t>
            </w:r>
          </w:p>
          <w:p w14:paraId="0BB15B91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//@sic R5s211670 sic@</w:t>
            </w:r>
          </w:p>
          <w:p w14:paraId="2E127C67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Request := {</w:t>
            </w:r>
          </w:p>
          <w:p w14:paraId="163B5423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Cell := {</w:t>
            </w:r>
          </w:p>
          <w:p w14:paraId="7D177896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>AddOrReconfigure</w:t>
            </w:r>
            <w:proofErr w:type="spellEnd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</w:t>
            </w:r>
          </w:p>
          <w:p w14:paraId="087A0357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>PhysicalLayer</w:t>
            </w:r>
            <w:proofErr w:type="spellEnd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</w:t>
            </w:r>
          </w:p>
          <w:p w14:paraId="4BDEC2FF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 Common   := {</w:t>
            </w:r>
          </w:p>
          <w:p w14:paraId="3BEB98CA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>PhysicalCellId</w:t>
            </w:r>
            <w:proofErr w:type="spellEnd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</w:t>
            </w:r>
          </w:p>
          <w:p w14:paraId="5851434A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>DuplexMode</w:t>
            </w:r>
            <w:proofErr w:type="spellEnd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</w:t>
            </w:r>
          </w:p>
          <w:p w14:paraId="408F59C8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TDD:= {</w:t>
            </w:r>
          </w:p>
          <w:p w14:paraId="567416B6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Config := {</w:t>
            </w:r>
          </w:p>
          <w:p w14:paraId="3E9821C7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Common :={</w:t>
            </w:r>
          </w:p>
          <w:p w14:paraId="6D54AB14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R15 := </w:t>
            </w:r>
            <w:proofErr w:type="spellStart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>p_TDD_UL_DL_ConfigCommon</w:t>
            </w:r>
            <w:proofErr w:type="spellEnd"/>
          </w:p>
          <w:p w14:paraId="64340BA9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},</w:t>
            </w:r>
          </w:p>
          <w:p w14:paraId="3BB033BA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Dedicated := omit, //@sic R5s240571 sic@</w:t>
            </w:r>
          </w:p>
          <w:p w14:paraId="71BD3E89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</w:t>
            </w:r>
            <w:proofErr w:type="spellStart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>SharedSpectrum</w:t>
            </w:r>
            <w:proofErr w:type="spellEnd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</w:t>
            </w:r>
          </w:p>
          <w:p w14:paraId="0414F10E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2704D20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}</w:t>
            </w:r>
          </w:p>
          <w:p w14:paraId="194B9075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}</w:t>
            </w:r>
          </w:p>
          <w:p w14:paraId="02F18517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}</w:t>
            </w:r>
          </w:p>
          <w:p w14:paraId="068B79C2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},</w:t>
            </w:r>
          </w:p>
          <w:p w14:paraId="2FCAB603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Downlink := omit,</w:t>
            </w:r>
          </w:p>
          <w:p w14:paraId="0EB553D8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Uplink := {</w:t>
            </w:r>
          </w:p>
          <w:p w14:paraId="5D5E49FD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Uplink := {</w:t>
            </w:r>
          </w:p>
          <w:p w14:paraId="0549602B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Config:= {</w:t>
            </w:r>
          </w:p>
          <w:p w14:paraId="6AFB06F8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</w:t>
            </w:r>
            <w:proofErr w:type="spellStart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>FrequencyInfoUL</w:t>
            </w:r>
            <w:proofErr w:type="spellEnd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</w:t>
            </w:r>
          </w:p>
          <w:p w14:paraId="3B473E85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BWPs := {</w:t>
            </w:r>
          </w:p>
          <w:p w14:paraId="373659D8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ActiveBWP := omit,</w:t>
            </w:r>
          </w:p>
          <w:p w14:paraId="3B219207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</w:t>
            </w:r>
            <w:proofErr w:type="spellStart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>BwpArray</w:t>
            </w:r>
            <w:proofErr w:type="spellEnd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>p_NR_UplinkBWP_List</w:t>
            </w:r>
            <w:proofErr w:type="spellEnd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1EBF93A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</w:t>
            </w:r>
            <w:proofErr w:type="spellStart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>InitialBWP_RedCap</w:t>
            </w:r>
            <w:proofErr w:type="spellEnd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    //@sic R5s230289 sic@</w:t>
            </w:r>
          </w:p>
          <w:p w14:paraId="24C4E204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</w:t>
            </w:r>
            <w:proofErr w:type="spellStart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>BWP_SwitchIndicator</w:t>
            </w:r>
            <w:proofErr w:type="spellEnd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  //@sic R5w240304 sic@</w:t>
            </w:r>
          </w:p>
          <w:p w14:paraId="301F72EB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},</w:t>
            </w:r>
          </w:p>
          <w:p w14:paraId="41887571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</w:t>
            </w:r>
            <w:proofErr w:type="spellStart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>RACH_ConfigDedicated</w:t>
            </w:r>
            <w:proofErr w:type="spellEnd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</w:t>
            </w:r>
          </w:p>
          <w:p w14:paraId="2B0E4240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</w:t>
            </w:r>
            <w:proofErr w:type="spellStart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>SI_RequestConfig</w:t>
            </w:r>
            <w:proofErr w:type="spellEnd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</w:t>
            </w:r>
          </w:p>
          <w:p w14:paraId="5D104EB1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}</w:t>
            </w:r>
          </w:p>
          <w:p w14:paraId="55A7B40A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},</w:t>
            </w:r>
          </w:p>
          <w:p w14:paraId="1DB2D860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>SupplementaryUplink</w:t>
            </w:r>
            <w:proofErr w:type="spellEnd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:= omit,</w:t>
            </w:r>
          </w:p>
          <w:p w14:paraId="71238E33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>TimingAdvance</w:t>
            </w:r>
            <w:proofErr w:type="spellEnd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:= omit,</w:t>
            </w:r>
          </w:p>
          <w:p w14:paraId="7C13249F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>PUSCH_ServingCellConfig</w:t>
            </w:r>
            <w:proofErr w:type="spellEnd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</w:t>
            </w:r>
          </w:p>
          <w:p w14:paraId="0570EFC3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>PUSCH_ServingCellConfigSUL</w:t>
            </w:r>
            <w:proofErr w:type="spellEnd"/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</w:t>
            </w:r>
          </w:p>
          <w:p w14:paraId="58AAB307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</w:t>
            </w:r>
          </w:p>
          <w:p w14:paraId="27A2ED4F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3076BA67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55D9DEED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224A1E50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C1126CE" w14:textId="1079B257" w:rsidR="00F30915" w:rsidRPr="005571C5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</w:p>
        </w:tc>
      </w:tr>
    </w:tbl>
    <w:p w14:paraId="7F59E081" w14:textId="77777777" w:rsidR="00F30915" w:rsidRDefault="00F30915" w:rsidP="00F30915">
      <w:pPr>
        <w:spacing w:after="0"/>
        <w:rPr>
          <w:rFonts w:ascii="Arial" w:hAnsi="Arial"/>
          <w:b/>
          <w:lang w:eastAsia="en-GB"/>
        </w:rPr>
      </w:pPr>
    </w:p>
    <w:p w14:paraId="3606BBA9" w14:textId="77777777" w:rsidR="00F30915" w:rsidRDefault="00F30915" w:rsidP="00F3091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F30915" w:rsidRPr="00E12CDE" w14:paraId="6D050881" w14:textId="77777777" w:rsidTr="00887340">
        <w:tc>
          <w:tcPr>
            <w:tcW w:w="9629" w:type="dxa"/>
          </w:tcPr>
          <w:p w14:paraId="0542A9F5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template (value) NR_SYSTEM_CTRL_REQ </w:t>
            </w:r>
            <w:proofErr w:type="spellStart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>cads_NR_Common_UplinkBWP_ConfigCommon_REQ</w:t>
            </w:r>
            <w:proofErr w:type="spellEnd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p_NR_CellId,</w:t>
            </w:r>
          </w:p>
          <w:p w14:paraId="697EDC5D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template (value) </w:t>
            </w:r>
            <w:proofErr w:type="spellStart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>TimingInfo_Type</w:t>
            </w:r>
            <w:proofErr w:type="spellEnd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p_TimingInfo := cs_TimingInfo_Now,</w:t>
            </w:r>
          </w:p>
          <w:p w14:paraId="42D8DD1D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template (value) </w:t>
            </w:r>
            <w:proofErr w:type="spellStart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>NR_UplinkBWP_List_Type</w:t>
            </w:r>
            <w:proofErr w:type="spellEnd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p_NR_UplinkBWP_List,</w:t>
            </w:r>
          </w:p>
          <w:p w14:paraId="14A768A5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template (value) </w:t>
            </w:r>
            <w:proofErr w:type="spellStart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>TDD_UL_DL_ConfigCommon</w:t>
            </w:r>
            <w:proofErr w:type="spellEnd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>p_TDD_UL_DL_ConfigCommon</w:t>
            </w:r>
            <w:proofErr w:type="spellEnd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) modifies </w:t>
            </w:r>
            <w:proofErr w:type="spellStart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>cas_NR_CellConfigAllOmit_REQ</w:t>
            </w:r>
            <w:proofErr w:type="spellEnd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:=</w:t>
            </w:r>
          </w:p>
          <w:p w14:paraId="756643E0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/* @status    APPROVED (NR5GC) */</w:t>
            </w:r>
          </w:p>
          <w:p w14:paraId="6F46E295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//@sic R5s211670 sic@</w:t>
            </w:r>
          </w:p>
          <w:p w14:paraId="0D6F51DD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Request := {</w:t>
            </w:r>
          </w:p>
          <w:p w14:paraId="02A435C6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Cell := {</w:t>
            </w:r>
          </w:p>
          <w:p w14:paraId="70AFA007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>AddOrReconfigure</w:t>
            </w:r>
            <w:proofErr w:type="spellEnd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</w:t>
            </w:r>
          </w:p>
          <w:p w14:paraId="1C9B281B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>PhysicalLayer</w:t>
            </w:r>
            <w:proofErr w:type="spellEnd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</w:t>
            </w:r>
          </w:p>
          <w:p w14:paraId="075E4C15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Common   := {</w:t>
            </w:r>
          </w:p>
          <w:p w14:paraId="479984EA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>PhysicalCellId</w:t>
            </w:r>
            <w:proofErr w:type="spellEnd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</w:t>
            </w:r>
          </w:p>
          <w:p w14:paraId="678CE331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>DuplexMode</w:t>
            </w:r>
            <w:proofErr w:type="spellEnd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</w:t>
            </w:r>
          </w:p>
          <w:p w14:paraId="22F4B501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TDD:= {</w:t>
            </w:r>
          </w:p>
          <w:p w14:paraId="20D0B7EA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Config := {</w:t>
            </w:r>
          </w:p>
          <w:p w14:paraId="022C499A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Common :={</w:t>
            </w:r>
          </w:p>
          <w:p w14:paraId="78105842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R15 := </w:t>
            </w:r>
            <w:proofErr w:type="spellStart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>p_TDD_UL_DL_ConfigCommon</w:t>
            </w:r>
            <w:proofErr w:type="spellEnd"/>
          </w:p>
          <w:p w14:paraId="2616C87A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},</w:t>
            </w:r>
          </w:p>
          <w:p w14:paraId="5315BB79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Dedicated := omit, //@sic R5s240571 sic@</w:t>
            </w:r>
          </w:p>
          <w:p w14:paraId="03C5F1EB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</w:t>
            </w:r>
            <w:proofErr w:type="spellStart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>SharedSpectrum</w:t>
            </w:r>
            <w:proofErr w:type="spellEnd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</w:t>
            </w:r>
          </w:p>
          <w:p w14:paraId="5BDE797E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0E7CEAA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}</w:t>
            </w:r>
          </w:p>
          <w:p w14:paraId="57EFF4D9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     }</w:t>
            </w:r>
          </w:p>
          <w:p w14:paraId="2B90FF4D" w14:textId="77777777" w:rsidR="003D7B30" w:rsidRPr="00C160CF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}</w:t>
            </w:r>
            <w:r w:rsidRPr="00C160C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 //WA#WI=1426287</w:t>
            </w:r>
          </w:p>
          <w:p w14:paraId="749F0370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160C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</w:t>
            </w:r>
            <w:proofErr w:type="spellStart"/>
            <w:r w:rsidRPr="00C160C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ERedCap</w:t>
            </w:r>
            <w:proofErr w:type="spellEnd"/>
            <w:r w:rsidRPr="00C160C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pc_supportOfERedCap_r18  //WA#WI=1426287</w:t>
            </w:r>
          </w:p>
          <w:p w14:paraId="1353D10F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},</w:t>
            </w:r>
          </w:p>
          <w:p w14:paraId="1187D92F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Downlink := omit,</w:t>
            </w:r>
          </w:p>
          <w:p w14:paraId="23A3A469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Uplink := {</w:t>
            </w:r>
          </w:p>
          <w:p w14:paraId="57E71CCC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Uplink := {</w:t>
            </w:r>
          </w:p>
          <w:p w14:paraId="584890FB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Config:= {</w:t>
            </w:r>
          </w:p>
          <w:p w14:paraId="72EEC2F9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</w:t>
            </w:r>
            <w:proofErr w:type="spellStart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>FrequencyInfoUL</w:t>
            </w:r>
            <w:proofErr w:type="spellEnd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</w:t>
            </w:r>
          </w:p>
          <w:p w14:paraId="4CBAC9D6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BWPs := {</w:t>
            </w:r>
          </w:p>
          <w:p w14:paraId="34DDE87D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ActiveBWP := omit,</w:t>
            </w:r>
          </w:p>
          <w:p w14:paraId="402CE3C5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</w:t>
            </w:r>
            <w:proofErr w:type="spellStart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>BwpArray</w:t>
            </w:r>
            <w:proofErr w:type="spellEnd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>p_NR_UplinkBWP_List</w:t>
            </w:r>
            <w:proofErr w:type="spellEnd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52AC6AC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</w:t>
            </w:r>
            <w:proofErr w:type="spellStart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>InitialBWP_RedCap</w:t>
            </w:r>
            <w:proofErr w:type="spellEnd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    //@sic R5s230289 sic@</w:t>
            </w:r>
          </w:p>
          <w:p w14:paraId="2514809D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</w:t>
            </w:r>
            <w:proofErr w:type="spellStart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>BWP_SwitchIndicator</w:t>
            </w:r>
            <w:proofErr w:type="spellEnd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  //@sic R5w240304 sic@</w:t>
            </w:r>
          </w:p>
          <w:p w14:paraId="1E96CF7E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},</w:t>
            </w:r>
          </w:p>
          <w:p w14:paraId="1AA2E10E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</w:t>
            </w:r>
            <w:proofErr w:type="spellStart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>RACH_ConfigDedicated</w:t>
            </w:r>
            <w:proofErr w:type="spellEnd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</w:t>
            </w:r>
          </w:p>
          <w:p w14:paraId="75A0861D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</w:t>
            </w:r>
            <w:proofErr w:type="spellStart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>SI_RequestConfig</w:t>
            </w:r>
            <w:proofErr w:type="spellEnd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</w:t>
            </w:r>
          </w:p>
          <w:p w14:paraId="2A45F0EF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}</w:t>
            </w:r>
          </w:p>
          <w:p w14:paraId="5838D7F7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},</w:t>
            </w:r>
          </w:p>
          <w:p w14:paraId="17C20217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>SupplementaryUplink</w:t>
            </w:r>
            <w:proofErr w:type="spellEnd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:= omit,</w:t>
            </w:r>
          </w:p>
          <w:p w14:paraId="08D6DA4A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>TimingAdvance</w:t>
            </w:r>
            <w:proofErr w:type="spellEnd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:= omit,</w:t>
            </w:r>
          </w:p>
          <w:p w14:paraId="3581099F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>PUSCH_ServingCellConfig</w:t>
            </w:r>
            <w:proofErr w:type="spellEnd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</w:t>
            </w:r>
          </w:p>
          <w:p w14:paraId="325AF034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proofErr w:type="spellStart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>PUSCH_ServingCellConfigSUL</w:t>
            </w:r>
            <w:proofErr w:type="spellEnd"/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</w:t>
            </w:r>
          </w:p>
          <w:p w14:paraId="65BDD3C1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</w:t>
            </w:r>
          </w:p>
          <w:p w14:paraId="3E717D49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22E0421F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1055689F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379B4892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320D12B" w14:textId="5B3BD457" w:rsidR="00F30915" w:rsidRPr="00B5380A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</w:p>
        </w:tc>
      </w:tr>
    </w:tbl>
    <w:p w14:paraId="0EBB1E24" w14:textId="77777777" w:rsidR="00BB6C5E" w:rsidRPr="00BB6C5E" w:rsidRDefault="00BB6C5E" w:rsidP="008B3604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A8A63" w14:textId="77777777" w:rsidR="00BE5C4F" w:rsidRDefault="00BE5C4F">
      <w:pPr>
        <w:spacing w:after="0"/>
      </w:pPr>
      <w:r>
        <w:separator/>
      </w:r>
    </w:p>
  </w:endnote>
  <w:endnote w:type="continuationSeparator" w:id="0">
    <w:p w14:paraId="1FACCF2C" w14:textId="77777777" w:rsidR="00BE5C4F" w:rsidRDefault="00BE5C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D6C3A" w14:textId="77777777" w:rsidR="007E6524" w:rsidRDefault="007E65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5A314" w14:textId="77777777" w:rsidR="007E6524" w:rsidRDefault="007E65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CD98C" w14:textId="77777777" w:rsidR="007E6524" w:rsidRDefault="007E65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ED0FA" w14:textId="77777777" w:rsidR="00BE5C4F" w:rsidRDefault="00BE5C4F">
      <w:pPr>
        <w:spacing w:after="0"/>
      </w:pPr>
      <w:r>
        <w:separator/>
      </w:r>
    </w:p>
  </w:footnote>
  <w:footnote w:type="continuationSeparator" w:id="0">
    <w:p w14:paraId="5FB67EB0" w14:textId="77777777" w:rsidR="00BE5C4F" w:rsidRDefault="00BE5C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30712" w14:textId="77777777" w:rsidR="007E6524" w:rsidRDefault="007E65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4B181" w14:textId="77777777" w:rsidR="007E6524" w:rsidRDefault="007E65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F0AEE"/>
    <w:multiLevelType w:val="hybridMultilevel"/>
    <w:tmpl w:val="08C857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BE3714"/>
    <w:multiLevelType w:val="hybridMultilevel"/>
    <w:tmpl w:val="526EB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7" w15:restartNumberingAfterBreak="0">
    <w:nsid w:val="36B6109A"/>
    <w:multiLevelType w:val="hybridMultilevel"/>
    <w:tmpl w:val="1D64DB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9" w15:restartNumberingAfterBreak="0">
    <w:nsid w:val="3B22383E"/>
    <w:multiLevelType w:val="hybridMultilevel"/>
    <w:tmpl w:val="89B8F1F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26271"/>
    <w:multiLevelType w:val="hybridMultilevel"/>
    <w:tmpl w:val="F774C53E"/>
    <w:lvl w:ilvl="0" w:tplc="243A346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6973A9"/>
    <w:multiLevelType w:val="hybridMultilevel"/>
    <w:tmpl w:val="89B8F1F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382E21"/>
    <w:multiLevelType w:val="hybridMultilevel"/>
    <w:tmpl w:val="625249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2374FD9"/>
    <w:multiLevelType w:val="hybridMultilevel"/>
    <w:tmpl w:val="B6E2AFC0"/>
    <w:lvl w:ilvl="0" w:tplc="FB0A553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945A26"/>
    <w:multiLevelType w:val="hybridMultilevel"/>
    <w:tmpl w:val="B6E2AFC0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5E68FB"/>
    <w:multiLevelType w:val="hybridMultilevel"/>
    <w:tmpl w:val="7242CE5A"/>
    <w:lvl w:ilvl="0" w:tplc="F0FA7192">
      <w:start w:val="2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2275AE"/>
    <w:multiLevelType w:val="hybridMultilevel"/>
    <w:tmpl w:val="89B8F1F6"/>
    <w:lvl w:ilvl="0" w:tplc="80BAC1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6"/>
  </w:num>
  <w:num w:numId="2" w16cid:durableId="791752271">
    <w:abstractNumId w:val="16"/>
  </w:num>
  <w:num w:numId="3" w16cid:durableId="1629386987">
    <w:abstractNumId w:val="38"/>
  </w:num>
  <w:num w:numId="4" w16cid:durableId="78525773">
    <w:abstractNumId w:val="41"/>
  </w:num>
  <w:num w:numId="5" w16cid:durableId="2107799360">
    <w:abstractNumId w:val="11"/>
  </w:num>
  <w:num w:numId="6" w16cid:durableId="311061797">
    <w:abstractNumId w:val="3"/>
  </w:num>
  <w:num w:numId="7" w16cid:durableId="267852781">
    <w:abstractNumId w:val="30"/>
  </w:num>
  <w:num w:numId="8" w16cid:durableId="49496477">
    <w:abstractNumId w:val="39"/>
  </w:num>
  <w:num w:numId="9" w16cid:durableId="1032460018">
    <w:abstractNumId w:val="10"/>
  </w:num>
  <w:num w:numId="10" w16cid:durableId="115028679">
    <w:abstractNumId w:val="13"/>
  </w:num>
  <w:num w:numId="11" w16cid:durableId="1804151294">
    <w:abstractNumId w:val="12"/>
  </w:num>
  <w:num w:numId="12" w16cid:durableId="1143303998">
    <w:abstractNumId w:val="34"/>
  </w:num>
  <w:num w:numId="13" w16cid:durableId="1103456716">
    <w:abstractNumId w:val="1"/>
  </w:num>
  <w:num w:numId="14" w16cid:durableId="1526940413">
    <w:abstractNumId w:val="4"/>
  </w:num>
  <w:num w:numId="15" w16cid:durableId="1269855271">
    <w:abstractNumId w:val="29"/>
  </w:num>
  <w:num w:numId="16" w16cid:durableId="156658403">
    <w:abstractNumId w:val="25"/>
  </w:num>
  <w:num w:numId="17" w16cid:durableId="395906553">
    <w:abstractNumId w:val="14"/>
  </w:num>
  <w:num w:numId="18" w16cid:durableId="1581985365">
    <w:abstractNumId w:val="8"/>
  </w:num>
  <w:num w:numId="19" w16cid:durableId="850341316">
    <w:abstractNumId w:val="0"/>
  </w:num>
  <w:num w:numId="20" w16cid:durableId="2103522572">
    <w:abstractNumId w:val="9"/>
  </w:num>
  <w:num w:numId="21" w16cid:durableId="452990981">
    <w:abstractNumId w:val="18"/>
  </w:num>
  <w:num w:numId="22" w16cid:durableId="1662542292">
    <w:abstractNumId w:val="28"/>
  </w:num>
  <w:num w:numId="23" w16cid:durableId="1314218732">
    <w:abstractNumId w:val="27"/>
  </w:num>
  <w:num w:numId="24" w16cid:durableId="701630240">
    <w:abstractNumId w:val="40"/>
  </w:num>
  <w:num w:numId="25" w16cid:durableId="950086284">
    <w:abstractNumId w:val="36"/>
  </w:num>
  <w:num w:numId="26" w16cid:durableId="244458301">
    <w:abstractNumId w:val="7"/>
  </w:num>
  <w:num w:numId="27" w16cid:durableId="372773801">
    <w:abstractNumId w:val="43"/>
  </w:num>
  <w:num w:numId="28" w16cid:durableId="1095856528">
    <w:abstractNumId w:val="24"/>
  </w:num>
  <w:num w:numId="29" w16cid:durableId="931426950">
    <w:abstractNumId w:val="32"/>
  </w:num>
  <w:num w:numId="30" w16cid:durableId="829633720">
    <w:abstractNumId w:val="42"/>
  </w:num>
  <w:num w:numId="31" w16cid:durableId="1377779360">
    <w:abstractNumId w:val="20"/>
  </w:num>
  <w:num w:numId="32" w16cid:durableId="1366442776">
    <w:abstractNumId w:val="15"/>
  </w:num>
  <w:num w:numId="33" w16cid:durableId="799033661">
    <w:abstractNumId w:val="31"/>
  </w:num>
  <w:num w:numId="34" w16cid:durableId="2110737433">
    <w:abstractNumId w:val="2"/>
  </w:num>
  <w:num w:numId="35" w16cid:durableId="125974615">
    <w:abstractNumId w:val="21"/>
  </w:num>
  <w:num w:numId="36" w16cid:durableId="773479573">
    <w:abstractNumId w:val="5"/>
  </w:num>
  <w:num w:numId="37" w16cid:durableId="1904219358">
    <w:abstractNumId w:val="17"/>
  </w:num>
  <w:num w:numId="38" w16cid:durableId="747069656">
    <w:abstractNumId w:val="6"/>
  </w:num>
  <w:num w:numId="39" w16cid:durableId="1914852749">
    <w:abstractNumId w:val="37"/>
  </w:num>
  <w:num w:numId="40" w16cid:durableId="1685814460">
    <w:abstractNumId w:val="26"/>
  </w:num>
  <w:num w:numId="41" w16cid:durableId="412823270">
    <w:abstractNumId w:val="35"/>
  </w:num>
  <w:num w:numId="42" w16cid:durableId="1456100764">
    <w:abstractNumId w:val="19"/>
  </w:num>
  <w:num w:numId="43" w16cid:durableId="585573179">
    <w:abstractNumId w:val="33"/>
  </w:num>
  <w:num w:numId="44" w16cid:durableId="1884902853">
    <w:abstractNumId w:val="22"/>
  </w:num>
  <w:num w:numId="45" w16cid:durableId="24526330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A2C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EC"/>
    <w:rsid w:val="000416FA"/>
    <w:rsid w:val="0004231C"/>
    <w:rsid w:val="000439AF"/>
    <w:rsid w:val="00043E99"/>
    <w:rsid w:val="00045D2F"/>
    <w:rsid w:val="000460C8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16EE"/>
    <w:rsid w:val="00082C27"/>
    <w:rsid w:val="00082D6B"/>
    <w:rsid w:val="000833CA"/>
    <w:rsid w:val="00084783"/>
    <w:rsid w:val="000858B2"/>
    <w:rsid w:val="00086140"/>
    <w:rsid w:val="000879B9"/>
    <w:rsid w:val="0009046C"/>
    <w:rsid w:val="00092446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9DE"/>
    <w:rsid w:val="000A7B1A"/>
    <w:rsid w:val="000A7D4B"/>
    <w:rsid w:val="000B04C8"/>
    <w:rsid w:val="000B0A16"/>
    <w:rsid w:val="000B0E18"/>
    <w:rsid w:val="000B12BA"/>
    <w:rsid w:val="000B2A46"/>
    <w:rsid w:val="000B3507"/>
    <w:rsid w:val="000B6A18"/>
    <w:rsid w:val="000B749E"/>
    <w:rsid w:val="000B7AC1"/>
    <w:rsid w:val="000B7B3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33E4"/>
    <w:rsid w:val="000E4DF3"/>
    <w:rsid w:val="000F0CC1"/>
    <w:rsid w:val="000F0F9C"/>
    <w:rsid w:val="000F101F"/>
    <w:rsid w:val="000F144B"/>
    <w:rsid w:val="000F19F0"/>
    <w:rsid w:val="000F3122"/>
    <w:rsid w:val="000F4C0F"/>
    <w:rsid w:val="000F6B02"/>
    <w:rsid w:val="00100682"/>
    <w:rsid w:val="00103D0C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5D33"/>
    <w:rsid w:val="00126032"/>
    <w:rsid w:val="00126129"/>
    <w:rsid w:val="001264F5"/>
    <w:rsid w:val="001266F9"/>
    <w:rsid w:val="00135459"/>
    <w:rsid w:val="0013583B"/>
    <w:rsid w:val="00136A2C"/>
    <w:rsid w:val="00143134"/>
    <w:rsid w:val="00145114"/>
    <w:rsid w:val="00145D43"/>
    <w:rsid w:val="00146391"/>
    <w:rsid w:val="00147597"/>
    <w:rsid w:val="00147869"/>
    <w:rsid w:val="001530D6"/>
    <w:rsid w:val="00153BB7"/>
    <w:rsid w:val="00153D63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77202"/>
    <w:rsid w:val="0018096D"/>
    <w:rsid w:val="00180B1E"/>
    <w:rsid w:val="001810A1"/>
    <w:rsid w:val="001816D9"/>
    <w:rsid w:val="001825EA"/>
    <w:rsid w:val="00182B0E"/>
    <w:rsid w:val="00184F3E"/>
    <w:rsid w:val="00185591"/>
    <w:rsid w:val="0018610B"/>
    <w:rsid w:val="0019122F"/>
    <w:rsid w:val="0019158E"/>
    <w:rsid w:val="00192038"/>
    <w:rsid w:val="00192131"/>
    <w:rsid w:val="00192168"/>
    <w:rsid w:val="00192C05"/>
    <w:rsid w:val="00192C46"/>
    <w:rsid w:val="00197288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42C3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59B4"/>
    <w:rsid w:val="001C6435"/>
    <w:rsid w:val="001D039E"/>
    <w:rsid w:val="001D0F0C"/>
    <w:rsid w:val="001D0FE2"/>
    <w:rsid w:val="001D0FF7"/>
    <w:rsid w:val="001D268E"/>
    <w:rsid w:val="001D2A82"/>
    <w:rsid w:val="001D31DB"/>
    <w:rsid w:val="001D5091"/>
    <w:rsid w:val="001D66C5"/>
    <w:rsid w:val="001E0099"/>
    <w:rsid w:val="001E1DF4"/>
    <w:rsid w:val="001E290B"/>
    <w:rsid w:val="001E3C9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39EF"/>
    <w:rsid w:val="001F6BFA"/>
    <w:rsid w:val="001F6CA2"/>
    <w:rsid w:val="00202764"/>
    <w:rsid w:val="00202EEB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6E2"/>
    <w:rsid w:val="00222AC0"/>
    <w:rsid w:val="00222FFD"/>
    <w:rsid w:val="00223345"/>
    <w:rsid w:val="002248AA"/>
    <w:rsid w:val="00225237"/>
    <w:rsid w:val="0022671C"/>
    <w:rsid w:val="00230337"/>
    <w:rsid w:val="00230DAA"/>
    <w:rsid w:val="00234CC0"/>
    <w:rsid w:val="00234EBB"/>
    <w:rsid w:val="00235BC2"/>
    <w:rsid w:val="002367B5"/>
    <w:rsid w:val="00236C24"/>
    <w:rsid w:val="00240140"/>
    <w:rsid w:val="002401B2"/>
    <w:rsid w:val="00241F66"/>
    <w:rsid w:val="0024536C"/>
    <w:rsid w:val="002531D8"/>
    <w:rsid w:val="002539DC"/>
    <w:rsid w:val="00253A79"/>
    <w:rsid w:val="00254D9B"/>
    <w:rsid w:val="002559FA"/>
    <w:rsid w:val="00256302"/>
    <w:rsid w:val="0025631C"/>
    <w:rsid w:val="0026004D"/>
    <w:rsid w:val="002640DD"/>
    <w:rsid w:val="00265F33"/>
    <w:rsid w:val="002671E5"/>
    <w:rsid w:val="00267486"/>
    <w:rsid w:val="00270022"/>
    <w:rsid w:val="0027016D"/>
    <w:rsid w:val="002717A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1FCD"/>
    <w:rsid w:val="00295566"/>
    <w:rsid w:val="00295E51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B6E87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6780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CB3"/>
    <w:rsid w:val="002F78EF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27BE"/>
    <w:rsid w:val="003143DA"/>
    <w:rsid w:val="00314A3B"/>
    <w:rsid w:val="003153AF"/>
    <w:rsid w:val="00316D9A"/>
    <w:rsid w:val="003202ED"/>
    <w:rsid w:val="003220BE"/>
    <w:rsid w:val="00323434"/>
    <w:rsid w:val="0032780E"/>
    <w:rsid w:val="00327EFB"/>
    <w:rsid w:val="0033008C"/>
    <w:rsid w:val="003319D5"/>
    <w:rsid w:val="003322F7"/>
    <w:rsid w:val="00333034"/>
    <w:rsid w:val="00333430"/>
    <w:rsid w:val="00333B12"/>
    <w:rsid w:val="00334FAE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52FF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5D85"/>
    <w:rsid w:val="003867ED"/>
    <w:rsid w:val="00386DF4"/>
    <w:rsid w:val="003879CE"/>
    <w:rsid w:val="003909C5"/>
    <w:rsid w:val="00393604"/>
    <w:rsid w:val="00394AC1"/>
    <w:rsid w:val="003A0660"/>
    <w:rsid w:val="003A08B4"/>
    <w:rsid w:val="003A1B18"/>
    <w:rsid w:val="003A1FEE"/>
    <w:rsid w:val="003A2C9D"/>
    <w:rsid w:val="003A5FA5"/>
    <w:rsid w:val="003A7600"/>
    <w:rsid w:val="003B10DE"/>
    <w:rsid w:val="003B11BD"/>
    <w:rsid w:val="003B205B"/>
    <w:rsid w:val="003B474C"/>
    <w:rsid w:val="003B64E1"/>
    <w:rsid w:val="003C1B53"/>
    <w:rsid w:val="003C244B"/>
    <w:rsid w:val="003C5091"/>
    <w:rsid w:val="003C56EB"/>
    <w:rsid w:val="003C7375"/>
    <w:rsid w:val="003D31FC"/>
    <w:rsid w:val="003D350C"/>
    <w:rsid w:val="003D3D05"/>
    <w:rsid w:val="003D60A7"/>
    <w:rsid w:val="003D7B30"/>
    <w:rsid w:val="003E093F"/>
    <w:rsid w:val="003E11C0"/>
    <w:rsid w:val="003E1305"/>
    <w:rsid w:val="003E190F"/>
    <w:rsid w:val="003E1A36"/>
    <w:rsid w:val="003E2050"/>
    <w:rsid w:val="003E4E80"/>
    <w:rsid w:val="003E50C5"/>
    <w:rsid w:val="003F210B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6DB"/>
    <w:rsid w:val="00416F44"/>
    <w:rsid w:val="00417519"/>
    <w:rsid w:val="0042064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47"/>
    <w:rsid w:val="00456F56"/>
    <w:rsid w:val="0045737C"/>
    <w:rsid w:val="00457521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94EFC"/>
    <w:rsid w:val="00496DC8"/>
    <w:rsid w:val="004A2CBA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D7B91"/>
    <w:rsid w:val="004E0980"/>
    <w:rsid w:val="004E1B0C"/>
    <w:rsid w:val="004E3C18"/>
    <w:rsid w:val="004E49AD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3F10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3A50"/>
    <w:rsid w:val="00534574"/>
    <w:rsid w:val="00535C0E"/>
    <w:rsid w:val="005405AC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09E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0BA"/>
    <w:rsid w:val="00590194"/>
    <w:rsid w:val="00590D2E"/>
    <w:rsid w:val="00592D74"/>
    <w:rsid w:val="00593309"/>
    <w:rsid w:val="0059332B"/>
    <w:rsid w:val="00594154"/>
    <w:rsid w:val="0059455B"/>
    <w:rsid w:val="00594ADD"/>
    <w:rsid w:val="005957D5"/>
    <w:rsid w:val="005959BD"/>
    <w:rsid w:val="00597576"/>
    <w:rsid w:val="005A1A45"/>
    <w:rsid w:val="005A5302"/>
    <w:rsid w:val="005A5510"/>
    <w:rsid w:val="005A5524"/>
    <w:rsid w:val="005A57A3"/>
    <w:rsid w:val="005A5B53"/>
    <w:rsid w:val="005A6A63"/>
    <w:rsid w:val="005A7282"/>
    <w:rsid w:val="005B008C"/>
    <w:rsid w:val="005B0B25"/>
    <w:rsid w:val="005B114D"/>
    <w:rsid w:val="005B197D"/>
    <w:rsid w:val="005B1E5F"/>
    <w:rsid w:val="005B526D"/>
    <w:rsid w:val="005B6902"/>
    <w:rsid w:val="005B720B"/>
    <w:rsid w:val="005C2571"/>
    <w:rsid w:val="005C5DAC"/>
    <w:rsid w:val="005C61A5"/>
    <w:rsid w:val="005C6231"/>
    <w:rsid w:val="005D038E"/>
    <w:rsid w:val="005D128F"/>
    <w:rsid w:val="005D1307"/>
    <w:rsid w:val="005D1314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E627C"/>
    <w:rsid w:val="005F0E8B"/>
    <w:rsid w:val="005F202F"/>
    <w:rsid w:val="005F400C"/>
    <w:rsid w:val="005F6E82"/>
    <w:rsid w:val="005F6FA4"/>
    <w:rsid w:val="006000F1"/>
    <w:rsid w:val="0060014C"/>
    <w:rsid w:val="00600608"/>
    <w:rsid w:val="006007B8"/>
    <w:rsid w:val="006022D5"/>
    <w:rsid w:val="00602A22"/>
    <w:rsid w:val="006030CA"/>
    <w:rsid w:val="006039DF"/>
    <w:rsid w:val="00603DBC"/>
    <w:rsid w:val="00605A82"/>
    <w:rsid w:val="006074DF"/>
    <w:rsid w:val="00607A6C"/>
    <w:rsid w:val="0061215C"/>
    <w:rsid w:val="00614383"/>
    <w:rsid w:val="006148AC"/>
    <w:rsid w:val="00614BF9"/>
    <w:rsid w:val="00615EC0"/>
    <w:rsid w:val="00616E86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44E"/>
    <w:rsid w:val="0062673E"/>
    <w:rsid w:val="00627580"/>
    <w:rsid w:val="006318FD"/>
    <w:rsid w:val="00632E3F"/>
    <w:rsid w:val="00633201"/>
    <w:rsid w:val="00633813"/>
    <w:rsid w:val="00633F3C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A05"/>
    <w:rsid w:val="00655F51"/>
    <w:rsid w:val="00656E20"/>
    <w:rsid w:val="00657AFC"/>
    <w:rsid w:val="006622AA"/>
    <w:rsid w:val="00663BD6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0BD"/>
    <w:rsid w:val="0068324D"/>
    <w:rsid w:val="00683B69"/>
    <w:rsid w:val="006855E1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6A26"/>
    <w:rsid w:val="0069714E"/>
    <w:rsid w:val="006A04C3"/>
    <w:rsid w:val="006A115F"/>
    <w:rsid w:val="006A1160"/>
    <w:rsid w:val="006A16C0"/>
    <w:rsid w:val="006A24FB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3AE9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4C99"/>
    <w:rsid w:val="006C6242"/>
    <w:rsid w:val="006C76C7"/>
    <w:rsid w:val="006C7A7D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3C1"/>
    <w:rsid w:val="00706780"/>
    <w:rsid w:val="00706A27"/>
    <w:rsid w:val="00707E09"/>
    <w:rsid w:val="00710028"/>
    <w:rsid w:val="00710499"/>
    <w:rsid w:val="007113A2"/>
    <w:rsid w:val="007113E9"/>
    <w:rsid w:val="007116A0"/>
    <w:rsid w:val="00711AE9"/>
    <w:rsid w:val="0071299D"/>
    <w:rsid w:val="00714EAA"/>
    <w:rsid w:val="0071561C"/>
    <w:rsid w:val="007156C2"/>
    <w:rsid w:val="00717D4B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4483"/>
    <w:rsid w:val="0073784E"/>
    <w:rsid w:val="00742356"/>
    <w:rsid w:val="00742C1C"/>
    <w:rsid w:val="00742E5A"/>
    <w:rsid w:val="007448CF"/>
    <w:rsid w:val="00745BC0"/>
    <w:rsid w:val="00746A7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3B1C"/>
    <w:rsid w:val="00766243"/>
    <w:rsid w:val="00766508"/>
    <w:rsid w:val="00766722"/>
    <w:rsid w:val="00766824"/>
    <w:rsid w:val="00771DEC"/>
    <w:rsid w:val="0077213E"/>
    <w:rsid w:val="0077393A"/>
    <w:rsid w:val="00775D2B"/>
    <w:rsid w:val="00780D4E"/>
    <w:rsid w:val="00781CC1"/>
    <w:rsid w:val="00783BE8"/>
    <w:rsid w:val="007842F8"/>
    <w:rsid w:val="007845F4"/>
    <w:rsid w:val="00786530"/>
    <w:rsid w:val="00792342"/>
    <w:rsid w:val="00793138"/>
    <w:rsid w:val="0079336D"/>
    <w:rsid w:val="00793F1E"/>
    <w:rsid w:val="00793FBC"/>
    <w:rsid w:val="0079604B"/>
    <w:rsid w:val="0079738A"/>
    <w:rsid w:val="007975D8"/>
    <w:rsid w:val="007977A8"/>
    <w:rsid w:val="007A1017"/>
    <w:rsid w:val="007A2012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2AE"/>
    <w:rsid w:val="007C3CD9"/>
    <w:rsid w:val="007C4980"/>
    <w:rsid w:val="007C49BB"/>
    <w:rsid w:val="007C4BB7"/>
    <w:rsid w:val="007C4F17"/>
    <w:rsid w:val="007C5140"/>
    <w:rsid w:val="007C6200"/>
    <w:rsid w:val="007C7889"/>
    <w:rsid w:val="007D3887"/>
    <w:rsid w:val="007D3FB8"/>
    <w:rsid w:val="007D485D"/>
    <w:rsid w:val="007D6296"/>
    <w:rsid w:val="007D6A07"/>
    <w:rsid w:val="007D79A4"/>
    <w:rsid w:val="007D79B1"/>
    <w:rsid w:val="007D7D78"/>
    <w:rsid w:val="007E4690"/>
    <w:rsid w:val="007E4AE0"/>
    <w:rsid w:val="007E6207"/>
    <w:rsid w:val="007E6524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16FD7"/>
    <w:rsid w:val="008200BC"/>
    <w:rsid w:val="00821167"/>
    <w:rsid w:val="00821923"/>
    <w:rsid w:val="00821E68"/>
    <w:rsid w:val="008236B8"/>
    <w:rsid w:val="00823CA0"/>
    <w:rsid w:val="00825C13"/>
    <w:rsid w:val="0082653C"/>
    <w:rsid w:val="008273F4"/>
    <w:rsid w:val="0082772B"/>
    <w:rsid w:val="008279FA"/>
    <w:rsid w:val="00827ED2"/>
    <w:rsid w:val="00830495"/>
    <w:rsid w:val="00831633"/>
    <w:rsid w:val="008335DD"/>
    <w:rsid w:val="00833673"/>
    <w:rsid w:val="00833D88"/>
    <w:rsid w:val="008347E0"/>
    <w:rsid w:val="00836267"/>
    <w:rsid w:val="008369D1"/>
    <w:rsid w:val="00837F12"/>
    <w:rsid w:val="00837F47"/>
    <w:rsid w:val="00840522"/>
    <w:rsid w:val="00840DA9"/>
    <w:rsid w:val="00841663"/>
    <w:rsid w:val="008421F0"/>
    <w:rsid w:val="0084282F"/>
    <w:rsid w:val="008439F3"/>
    <w:rsid w:val="0084634B"/>
    <w:rsid w:val="00847B40"/>
    <w:rsid w:val="00850390"/>
    <w:rsid w:val="008506AC"/>
    <w:rsid w:val="00851FE1"/>
    <w:rsid w:val="00852B9B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6FB0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45A6"/>
    <w:rsid w:val="008A6500"/>
    <w:rsid w:val="008A778A"/>
    <w:rsid w:val="008B10C4"/>
    <w:rsid w:val="008B126D"/>
    <w:rsid w:val="008B195D"/>
    <w:rsid w:val="008B3604"/>
    <w:rsid w:val="008B37E5"/>
    <w:rsid w:val="008B3A4F"/>
    <w:rsid w:val="008B5A0F"/>
    <w:rsid w:val="008C0022"/>
    <w:rsid w:val="008C0A43"/>
    <w:rsid w:val="008C5C36"/>
    <w:rsid w:val="008C714F"/>
    <w:rsid w:val="008D0C23"/>
    <w:rsid w:val="008D11BC"/>
    <w:rsid w:val="008D1C10"/>
    <w:rsid w:val="008D1D74"/>
    <w:rsid w:val="008D30E4"/>
    <w:rsid w:val="008D423E"/>
    <w:rsid w:val="008D4CBE"/>
    <w:rsid w:val="008E20AC"/>
    <w:rsid w:val="008E20F2"/>
    <w:rsid w:val="008E23A9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5DE3"/>
    <w:rsid w:val="009062FC"/>
    <w:rsid w:val="00907544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0D3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448C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2DD0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12"/>
    <w:rsid w:val="00993964"/>
    <w:rsid w:val="00993AB1"/>
    <w:rsid w:val="00993AF5"/>
    <w:rsid w:val="00993D42"/>
    <w:rsid w:val="009944F5"/>
    <w:rsid w:val="00996707"/>
    <w:rsid w:val="00996D31"/>
    <w:rsid w:val="00997078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6DD2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51C1"/>
    <w:rsid w:val="009D6D3C"/>
    <w:rsid w:val="009D72FD"/>
    <w:rsid w:val="009D742B"/>
    <w:rsid w:val="009D7F75"/>
    <w:rsid w:val="009E059D"/>
    <w:rsid w:val="009E08DA"/>
    <w:rsid w:val="009E1087"/>
    <w:rsid w:val="009E298E"/>
    <w:rsid w:val="009E3297"/>
    <w:rsid w:val="009E3DCF"/>
    <w:rsid w:val="009F0017"/>
    <w:rsid w:val="009F0402"/>
    <w:rsid w:val="009F0574"/>
    <w:rsid w:val="009F23F6"/>
    <w:rsid w:val="009F33B7"/>
    <w:rsid w:val="009F4BF7"/>
    <w:rsid w:val="009F50B3"/>
    <w:rsid w:val="009F5E86"/>
    <w:rsid w:val="009F734F"/>
    <w:rsid w:val="00A01CF2"/>
    <w:rsid w:val="00A01F1A"/>
    <w:rsid w:val="00A038FE"/>
    <w:rsid w:val="00A03A20"/>
    <w:rsid w:val="00A047E9"/>
    <w:rsid w:val="00A05253"/>
    <w:rsid w:val="00A05A97"/>
    <w:rsid w:val="00A07642"/>
    <w:rsid w:val="00A11293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2CC3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67B49"/>
    <w:rsid w:val="00A70B4B"/>
    <w:rsid w:val="00A725B6"/>
    <w:rsid w:val="00A72F93"/>
    <w:rsid w:val="00A73324"/>
    <w:rsid w:val="00A7671C"/>
    <w:rsid w:val="00A83BF2"/>
    <w:rsid w:val="00A85F07"/>
    <w:rsid w:val="00A86F1E"/>
    <w:rsid w:val="00A877F8"/>
    <w:rsid w:val="00A878CF"/>
    <w:rsid w:val="00A90051"/>
    <w:rsid w:val="00A93136"/>
    <w:rsid w:val="00A93449"/>
    <w:rsid w:val="00A93D3D"/>
    <w:rsid w:val="00A94C6A"/>
    <w:rsid w:val="00A957AA"/>
    <w:rsid w:val="00A95F5A"/>
    <w:rsid w:val="00A963D6"/>
    <w:rsid w:val="00A96411"/>
    <w:rsid w:val="00A96E84"/>
    <w:rsid w:val="00A97FF6"/>
    <w:rsid w:val="00AA0BD7"/>
    <w:rsid w:val="00AA0DB4"/>
    <w:rsid w:val="00AA1EE7"/>
    <w:rsid w:val="00AA2CBC"/>
    <w:rsid w:val="00AA340C"/>
    <w:rsid w:val="00AA3473"/>
    <w:rsid w:val="00AA4B05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534D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1F2"/>
    <w:rsid w:val="00B117B6"/>
    <w:rsid w:val="00B11C1C"/>
    <w:rsid w:val="00B1265D"/>
    <w:rsid w:val="00B1279F"/>
    <w:rsid w:val="00B136F6"/>
    <w:rsid w:val="00B13C3D"/>
    <w:rsid w:val="00B14836"/>
    <w:rsid w:val="00B17174"/>
    <w:rsid w:val="00B17A50"/>
    <w:rsid w:val="00B17E98"/>
    <w:rsid w:val="00B200B1"/>
    <w:rsid w:val="00B2025E"/>
    <w:rsid w:val="00B2119C"/>
    <w:rsid w:val="00B220E2"/>
    <w:rsid w:val="00B22B35"/>
    <w:rsid w:val="00B22F0E"/>
    <w:rsid w:val="00B232EC"/>
    <w:rsid w:val="00B258BB"/>
    <w:rsid w:val="00B26A08"/>
    <w:rsid w:val="00B26E97"/>
    <w:rsid w:val="00B30378"/>
    <w:rsid w:val="00B31CB0"/>
    <w:rsid w:val="00B33690"/>
    <w:rsid w:val="00B3448A"/>
    <w:rsid w:val="00B369A8"/>
    <w:rsid w:val="00B37BCD"/>
    <w:rsid w:val="00B40169"/>
    <w:rsid w:val="00B43183"/>
    <w:rsid w:val="00B43189"/>
    <w:rsid w:val="00B43567"/>
    <w:rsid w:val="00B4556A"/>
    <w:rsid w:val="00B47157"/>
    <w:rsid w:val="00B475C4"/>
    <w:rsid w:val="00B47BBC"/>
    <w:rsid w:val="00B51BFB"/>
    <w:rsid w:val="00B51FCB"/>
    <w:rsid w:val="00B528F1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62B8"/>
    <w:rsid w:val="00B6725B"/>
    <w:rsid w:val="00B67B97"/>
    <w:rsid w:val="00B67FAE"/>
    <w:rsid w:val="00B7001E"/>
    <w:rsid w:val="00B70080"/>
    <w:rsid w:val="00B71B48"/>
    <w:rsid w:val="00B72D15"/>
    <w:rsid w:val="00B73C52"/>
    <w:rsid w:val="00B743EF"/>
    <w:rsid w:val="00B74763"/>
    <w:rsid w:val="00B75E77"/>
    <w:rsid w:val="00B75F92"/>
    <w:rsid w:val="00B7729B"/>
    <w:rsid w:val="00B83312"/>
    <w:rsid w:val="00B8454C"/>
    <w:rsid w:val="00B84B4B"/>
    <w:rsid w:val="00B84BD2"/>
    <w:rsid w:val="00B870CD"/>
    <w:rsid w:val="00B87FCA"/>
    <w:rsid w:val="00B91038"/>
    <w:rsid w:val="00B9116C"/>
    <w:rsid w:val="00B92769"/>
    <w:rsid w:val="00B935CD"/>
    <w:rsid w:val="00B950E2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47D"/>
    <w:rsid w:val="00BB0BEE"/>
    <w:rsid w:val="00BB1239"/>
    <w:rsid w:val="00BB13E3"/>
    <w:rsid w:val="00BB2ACA"/>
    <w:rsid w:val="00BB2C93"/>
    <w:rsid w:val="00BB3037"/>
    <w:rsid w:val="00BB5DFC"/>
    <w:rsid w:val="00BB6C5E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543"/>
    <w:rsid w:val="00BE0B66"/>
    <w:rsid w:val="00BE2D2D"/>
    <w:rsid w:val="00BE5C4F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0F1B"/>
    <w:rsid w:val="00C118F3"/>
    <w:rsid w:val="00C11C9D"/>
    <w:rsid w:val="00C126C3"/>
    <w:rsid w:val="00C14AC8"/>
    <w:rsid w:val="00C15688"/>
    <w:rsid w:val="00C160CF"/>
    <w:rsid w:val="00C179AD"/>
    <w:rsid w:val="00C20012"/>
    <w:rsid w:val="00C20990"/>
    <w:rsid w:val="00C20AC1"/>
    <w:rsid w:val="00C259BF"/>
    <w:rsid w:val="00C31147"/>
    <w:rsid w:val="00C31799"/>
    <w:rsid w:val="00C33A7F"/>
    <w:rsid w:val="00C35D29"/>
    <w:rsid w:val="00C419DA"/>
    <w:rsid w:val="00C41D31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0029"/>
    <w:rsid w:val="00C61603"/>
    <w:rsid w:val="00C61B63"/>
    <w:rsid w:val="00C61FBA"/>
    <w:rsid w:val="00C62F66"/>
    <w:rsid w:val="00C657C3"/>
    <w:rsid w:val="00C66BA2"/>
    <w:rsid w:val="00C671C0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86047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A253A"/>
    <w:rsid w:val="00CA4F6B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5EB2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37C2F"/>
    <w:rsid w:val="00D40BEA"/>
    <w:rsid w:val="00D4142A"/>
    <w:rsid w:val="00D42683"/>
    <w:rsid w:val="00D4271C"/>
    <w:rsid w:val="00D50255"/>
    <w:rsid w:val="00D50D1E"/>
    <w:rsid w:val="00D5707C"/>
    <w:rsid w:val="00D57416"/>
    <w:rsid w:val="00D5771A"/>
    <w:rsid w:val="00D57BFB"/>
    <w:rsid w:val="00D61F45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04F"/>
    <w:rsid w:val="00D76152"/>
    <w:rsid w:val="00D76276"/>
    <w:rsid w:val="00D816F8"/>
    <w:rsid w:val="00D81C25"/>
    <w:rsid w:val="00D8207F"/>
    <w:rsid w:val="00D85291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A01B4"/>
    <w:rsid w:val="00DA0F4C"/>
    <w:rsid w:val="00DA15E7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6CE4"/>
    <w:rsid w:val="00DC7933"/>
    <w:rsid w:val="00DD0541"/>
    <w:rsid w:val="00DD0950"/>
    <w:rsid w:val="00DD0C43"/>
    <w:rsid w:val="00DD11FD"/>
    <w:rsid w:val="00DD144E"/>
    <w:rsid w:val="00DD2C5E"/>
    <w:rsid w:val="00DD3E9C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39F"/>
    <w:rsid w:val="00DF28AF"/>
    <w:rsid w:val="00DF336A"/>
    <w:rsid w:val="00DF51B1"/>
    <w:rsid w:val="00DF7A7C"/>
    <w:rsid w:val="00DF7C50"/>
    <w:rsid w:val="00E00246"/>
    <w:rsid w:val="00E04C5C"/>
    <w:rsid w:val="00E052E6"/>
    <w:rsid w:val="00E068A7"/>
    <w:rsid w:val="00E11711"/>
    <w:rsid w:val="00E11B1F"/>
    <w:rsid w:val="00E12B9B"/>
    <w:rsid w:val="00E12CDE"/>
    <w:rsid w:val="00E13F0A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901"/>
    <w:rsid w:val="00E35E20"/>
    <w:rsid w:val="00E35E64"/>
    <w:rsid w:val="00E35E79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3674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29B8"/>
    <w:rsid w:val="00E663B5"/>
    <w:rsid w:val="00E70196"/>
    <w:rsid w:val="00E70465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774AE"/>
    <w:rsid w:val="00E80289"/>
    <w:rsid w:val="00E80567"/>
    <w:rsid w:val="00E81F81"/>
    <w:rsid w:val="00E8338B"/>
    <w:rsid w:val="00E871B1"/>
    <w:rsid w:val="00E92000"/>
    <w:rsid w:val="00E9296E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3694"/>
    <w:rsid w:val="00EA580A"/>
    <w:rsid w:val="00EA7FA2"/>
    <w:rsid w:val="00EB092E"/>
    <w:rsid w:val="00EB09B7"/>
    <w:rsid w:val="00EB22B0"/>
    <w:rsid w:val="00EB2625"/>
    <w:rsid w:val="00EB4183"/>
    <w:rsid w:val="00EB4BD2"/>
    <w:rsid w:val="00EB5B46"/>
    <w:rsid w:val="00EB72DB"/>
    <w:rsid w:val="00EC0E62"/>
    <w:rsid w:val="00EC1A27"/>
    <w:rsid w:val="00EC220F"/>
    <w:rsid w:val="00EC458D"/>
    <w:rsid w:val="00EC4E19"/>
    <w:rsid w:val="00EC76E4"/>
    <w:rsid w:val="00ED1AAC"/>
    <w:rsid w:val="00ED31E4"/>
    <w:rsid w:val="00ED33F0"/>
    <w:rsid w:val="00ED5081"/>
    <w:rsid w:val="00ED5FB2"/>
    <w:rsid w:val="00ED6372"/>
    <w:rsid w:val="00ED66A4"/>
    <w:rsid w:val="00ED67CC"/>
    <w:rsid w:val="00EE06B6"/>
    <w:rsid w:val="00EE0C9F"/>
    <w:rsid w:val="00EE1A24"/>
    <w:rsid w:val="00EE271C"/>
    <w:rsid w:val="00EE282C"/>
    <w:rsid w:val="00EE2833"/>
    <w:rsid w:val="00EE30CE"/>
    <w:rsid w:val="00EE3DA5"/>
    <w:rsid w:val="00EE664E"/>
    <w:rsid w:val="00EE7005"/>
    <w:rsid w:val="00EE738B"/>
    <w:rsid w:val="00EE7D7C"/>
    <w:rsid w:val="00EF2159"/>
    <w:rsid w:val="00EF2B55"/>
    <w:rsid w:val="00EF5295"/>
    <w:rsid w:val="00EF73D3"/>
    <w:rsid w:val="00EF79B9"/>
    <w:rsid w:val="00F01B37"/>
    <w:rsid w:val="00F061BD"/>
    <w:rsid w:val="00F06851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3AA1"/>
    <w:rsid w:val="00F24A18"/>
    <w:rsid w:val="00F24C93"/>
    <w:rsid w:val="00F255CC"/>
    <w:rsid w:val="00F25D98"/>
    <w:rsid w:val="00F27799"/>
    <w:rsid w:val="00F300FB"/>
    <w:rsid w:val="00F305A9"/>
    <w:rsid w:val="00F30915"/>
    <w:rsid w:val="00F30F52"/>
    <w:rsid w:val="00F3143D"/>
    <w:rsid w:val="00F314B3"/>
    <w:rsid w:val="00F31650"/>
    <w:rsid w:val="00F3224B"/>
    <w:rsid w:val="00F33432"/>
    <w:rsid w:val="00F34C49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376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56A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67C"/>
    <w:rsid w:val="00F956E1"/>
    <w:rsid w:val="00F95DA8"/>
    <w:rsid w:val="00F9666B"/>
    <w:rsid w:val="00F9687E"/>
    <w:rsid w:val="00FA098E"/>
    <w:rsid w:val="00FA12AF"/>
    <w:rsid w:val="00FA1B28"/>
    <w:rsid w:val="00FA212F"/>
    <w:rsid w:val="00FA3CDC"/>
    <w:rsid w:val="00FA40E5"/>
    <w:rsid w:val="00FA440E"/>
    <w:rsid w:val="00FA4E44"/>
    <w:rsid w:val="00FA5FD1"/>
    <w:rsid w:val="00FA6F58"/>
    <w:rsid w:val="00FA7EAD"/>
    <w:rsid w:val="00FB07A3"/>
    <w:rsid w:val="00FB299B"/>
    <w:rsid w:val="00FB2CA6"/>
    <w:rsid w:val="00FB4F2D"/>
    <w:rsid w:val="00FB55DA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E73F5"/>
    <w:rsid w:val="00FE7490"/>
    <w:rsid w:val="00FE7554"/>
    <w:rsid w:val="00FF115D"/>
    <w:rsid w:val="00FF1E61"/>
    <w:rsid w:val="00FF2603"/>
    <w:rsid w:val="00FF3ECB"/>
    <w:rsid w:val="00FF46C9"/>
    <w:rsid w:val="00FF472E"/>
    <w:rsid w:val="00FF4D46"/>
    <w:rsid w:val="00FF4D98"/>
    <w:rsid w:val="00FF5A6E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E33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H4VU7HTV54JD-1231737843-1588</_dlc_DocId>
    <_dlc_DocIdUrl xmlns="05fef6b6-48ff-4793-a586-dff4857ec2fd">
      <Url>https://sharepoint.rsint.net/teams/MRT_Dev/_layouts/15/DocIdRedir.aspx?ID=H4VU7HTV54JD-1231737843-1588</Url>
      <Description>H4VU7HTV54JD-1231737843-1588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4C6FB43B-3096-47D9-9320-D9E3B638F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6B9E4B-BF4A-4D40-B119-557AF353B16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82734B0-22F1-43FD-A31C-8C66A847660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71260E-2975-4254-83C3-A0639812CA9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1585</Words>
  <Characters>9037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3</cp:revision>
  <cp:lastPrinted>1900-12-31T16:00:00Z</cp:lastPrinted>
  <dcterms:created xsi:type="dcterms:W3CDTF">2025-06-17T17:29:00Z</dcterms:created>
  <dcterms:modified xsi:type="dcterms:W3CDTF">2025-06-17T17:29:00Z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  <property fmtid="{D5CDD505-2E9C-101B-9397-08002B2CF9AE}" pid="30" name="ContentTypeId">
    <vt:lpwstr>0x010100BCDA46B2B03D2D41A08489D915B86FB5</vt:lpwstr>
  </property>
  <property fmtid="{D5CDD505-2E9C-101B-9397-08002B2CF9AE}" pid="31" name="_dlc_DocIdItemGuid">
    <vt:lpwstr>70e5daa1-baf8-4fce-be24-4aefeadcee82</vt:lpwstr>
  </property>
</Properties>
</file>