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55963828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4F5DDF">
          <w:rPr>
            <w:b/>
            <w:i/>
            <w:noProof/>
            <w:sz w:val="28"/>
          </w:rPr>
          <w:t>151</w:t>
        </w:r>
      </w:fldSimple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7777777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3640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20B1EE26" w:rsidR="006656B6" w:rsidRPr="00410371" w:rsidRDefault="004F5DDF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4A0AFE57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F5DDF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7.1.1.8.1</w:t>
              </w:r>
            </w:fldSimple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2025-03-18</w:t>
              </w:r>
            </w:fldSimple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8558" w14:textId="77777777" w:rsidR="006656B6" w:rsidRP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 xml:space="preserve">Prose CR R5-251263 </w:t>
            </w:r>
            <w:r w:rsidRPr="006656B6">
              <w:rPr>
                <w:lang w:eastAsia="en-GB"/>
              </w:rPr>
              <w:t xml:space="preserve">Table 7.1.1.8.1.3.3-2K: </w:t>
            </w:r>
            <w:proofErr w:type="spellStart"/>
            <w:r w:rsidRPr="006656B6">
              <w:rPr>
                <w:i/>
                <w:lang w:eastAsia="en-GB"/>
              </w:rPr>
              <w:t>SchedulingRequestResourceConfig</w:t>
            </w:r>
            <w:proofErr w:type="spellEnd"/>
            <w:r w:rsidRPr="006656B6">
              <w:rPr>
                <w:i/>
                <w:lang w:eastAsia="en-GB"/>
              </w:rPr>
              <w:t xml:space="preserve"> </w:t>
            </w:r>
            <w:r w:rsidRPr="006656B6">
              <w:rPr>
                <w:iCs/>
                <w:lang w:eastAsia="en-GB"/>
              </w:rPr>
              <w:t>has not been implemented in TTCN</w:t>
            </w:r>
          </w:p>
          <w:p w14:paraId="19555C4F" w14:textId="77777777" w:rsidR="006656B6" w:rsidRPr="006656B6" w:rsidRDefault="006656B6" w:rsidP="006656B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DB58184" w14:textId="77777777" w:rsidR="006656B6" w:rsidRP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 xml:space="preserve">The change in timing at Steps 18a/b/c/d from 200ms to 600ms affects the bwp-InactivityTimer which was implemented originally as 1200ms after Step 17. The increase in timer from 200ms-&gt; 600ms ensures that the bwp-InactivityTimer has not expired at Steps 20a/b/c/d. The Prose states that the SS waits 1000ms from Step 18 </w:t>
            </w:r>
            <w:r w:rsidRPr="006656B6">
              <w:rPr>
                <w:lang w:eastAsia="en-GB"/>
              </w:rPr>
              <w:t xml:space="preserve">to ensure that the </w:t>
            </w:r>
            <w:proofErr w:type="spellStart"/>
            <w:r w:rsidRPr="006656B6">
              <w:rPr>
                <w:lang w:eastAsia="en-GB"/>
              </w:rPr>
              <w:t>bwp-InactivityTimer</w:t>
            </w:r>
            <w:proofErr w:type="spellEnd"/>
            <w:r w:rsidRPr="006656B6">
              <w:rPr>
                <w:lang w:eastAsia="en-GB"/>
              </w:rPr>
              <w:t xml:space="preserve"> expired</w:t>
            </w:r>
          </w:p>
          <w:p w14:paraId="57366E75" w14:textId="77777777" w:rsidR="006656B6" w:rsidRPr="006656B6" w:rsidRDefault="006656B6" w:rsidP="006656B6">
            <w:pPr>
              <w:pStyle w:val="ListParagraph"/>
              <w:rPr>
                <w:noProof/>
              </w:rPr>
            </w:pPr>
          </w:p>
          <w:p w14:paraId="77EBE4ED" w14:textId="7E304AE0" w:rsid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>The TTCN implementation of Prose CR R5-251263 w.r.t switching the UL BWP from 0 to 1 at Steps 18b/18d, for FDD,  could</w:t>
            </w:r>
            <w:r>
              <w:rPr>
                <w:noProof/>
              </w:rPr>
              <w:t xml:space="preserve"> have been done via a semi-static BWP switc, using the earlier BWP configuration, where the DL BWP was already on BWP#1</w:t>
            </w:r>
          </w:p>
        </w:tc>
      </w:tr>
      <w:tr w:rsidR="006656B6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06DF2" w14:textId="77777777" w:rsidR="006656B6" w:rsidRPr="00B7001E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proofErr w:type="spellStart"/>
            <w:r w:rsidRPr="00B7001E">
              <w:rPr>
                <w:bCs/>
                <w:i/>
                <w:lang w:eastAsia="en-GB"/>
              </w:rPr>
              <w:t>SchedulingRequestResourceConfig</w:t>
            </w:r>
            <w:proofErr w:type="spellEnd"/>
          </w:p>
          <w:p w14:paraId="5E06AEA9" w14:textId="77777777" w:rsidR="006656B6" w:rsidRPr="00B7001E" w:rsidRDefault="006656B6" w:rsidP="006656B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E82D248" w14:textId="77777777" w:rsidR="006656B6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20a/b/c/d, The variable </w:t>
            </w:r>
            <w:r w:rsidRPr="00B7001E">
              <w:rPr>
                <w:noProof/>
              </w:rPr>
              <w:t>v_TimingInfoUL</w:t>
            </w:r>
            <w:r>
              <w:rPr>
                <w:noProof/>
              </w:rPr>
              <w:t xml:space="preserve"> is used as the reference, which was set at Step 18a/b/c/d, to which 1000ms is added to ensure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expired.</w:t>
            </w:r>
          </w:p>
          <w:p w14:paraId="4BC9BB58" w14:textId="77777777" w:rsidR="006656B6" w:rsidRDefault="006656B6" w:rsidP="006656B6">
            <w:pPr>
              <w:pStyle w:val="ListParagraph"/>
              <w:rPr>
                <w:noProof/>
              </w:rPr>
            </w:pPr>
          </w:p>
          <w:p w14:paraId="6CE291D8" w14:textId="73CCAFD7" w:rsidR="006656B6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Commented out the specific piece of TTCN code, for FDD, at Step 18b/18d and made use of the earlier BWP configuration to effect a semi-static BWP switch moving the UL BWP#0 -&gt; UL BWP#1</w:t>
            </w:r>
          </w:p>
        </w:tc>
      </w:tr>
      <w:tr w:rsidR="006656B6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1C1C4D6A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04D2A7CA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2F6B170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6C84D49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213344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331F1A4" w14:textId="767EB98D" w:rsidR="006656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656B6" w:rsidRPr="0097265D">
        <w:rPr>
          <w:rFonts w:ascii="Arial" w:hAnsi="Arial" w:cs="Arial"/>
          <w:iCs/>
          <w:noProof/>
        </w:rPr>
        <w:t>Table of Contents</w:t>
      </w:r>
      <w:r w:rsidR="006656B6">
        <w:rPr>
          <w:noProof/>
        </w:rPr>
        <w:tab/>
      </w:r>
      <w:r w:rsidR="006656B6">
        <w:rPr>
          <w:noProof/>
        </w:rPr>
        <w:fldChar w:fldCharType="begin"/>
      </w:r>
      <w:r w:rsidR="006656B6">
        <w:rPr>
          <w:noProof/>
        </w:rPr>
        <w:instrText xml:space="preserve"> PAGEREF _Toc193213344 \h </w:instrText>
      </w:r>
      <w:r w:rsidR="006656B6">
        <w:rPr>
          <w:noProof/>
        </w:rPr>
      </w:r>
      <w:r w:rsidR="006656B6">
        <w:rPr>
          <w:noProof/>
        </w:rPr>
        <w:fldChar w:fldCharType="separate"/>
      </w:r>
      <w:r w:rsidR="006656B6">
        <w:rPr>
          <w:noProof/>
        </w:rPr>
        <w:t>3</w:t>
      </w:r>
      <w:r w:rsidR="006656B6">
        <w:rPr>
          <w:noProof/>
        </w:rPr>
        <w:fldChar w:fldCharType="end"/>
      </w:r>
    </w:p>
    <w:p w14:paraId="5E100774" w14:textId="672CB9BF" w:rsidR="006656B6" w:rsidRDefault="006656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FAD61E" w14:textId="5C52D7AA" w:rsidR="006656B6" w:rsidRDefault="006656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CF502BB" w14:textId="65337D4A" w:rsidR="006656B6" w:rsidRDefault="006656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76A4DD" w14:textId="392FC861" w:rsidR="006656B6" w:rsidRDefault="006656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689F7F7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1334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13346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213347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8D7BD0A" w:rsidR="00BB6C5E" w:rsidRPr="000D7399" w:rsidRDefault="004166DB" w:rsidP="00115981">
            <w:pPr>
              <w:spacing w:after="0"/>
              <w:rPr>
                <w:rFonts w:ascii="Arial" w:hAnsi="Arial" w:cs="Arial"/>
              </w:rPr>
            </w:pPr>
            <w:r w:rsidRPr="004166DB">
              <w:rPr>
                <w:rFonts w:ascii="Arial" w:hAnsi="Arial" w:cs="Arial"/>
              </w:rPr>
              <w:t>fl_TC_7_1_1_8_1_DedicatedBwpListUL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755130" w14:textId="77777777" w:rsidR="004166DB" w:rsidRPr="00B7001E" w:rsidRDefault="004166DB" w:rsidP="00416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Prose CR R5-251263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proofErr w:type="spellStart"/>
            <w:r w:rsidRPr="00B7001E">
              <w:rPr>
                <w:bCs/>
                <w:i/>
                <w:lang w:eastAsia="en-GB"/>
              </w:rPr>
              <w:t>SchedulingRequestResourceConfig</w:t>
            </w:r>
            <w:proofErr w:type="spellEnd"/>
            <w:r>
              <w:rPr>
                <w:bCs/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has not been implemented in TTCN</w:t>
            </w:r>
          </w:p>
          <w:p w14:paraId="0458A18E" w14:textId="76CD03C3" w:rsidR="00BB6C5E" w:rsidRPr="00241F66" w:rsidRDefault="00BB6C5E" w:rsidP="004166DB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B06BFA" w14:textId="77777777" w:rsidR="004166DB" w:rsidRPr="00B7001E" w:rsidRDefault="004166DB" w:rsidP="00416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proofErr w:type="spellStart"/>
            <w:r w:rsidRPr="00B7001E">
              <w:rPr>
                <w:bCs/>
                <w:i/>
                <w:lang w:eastAsia="en-GB"/>
              </w:rPr>
              <w:t>SchedulingRequestResourceConfig</w:t>
            </w:r>
            <w:proofErr w:type="spellEnd"/>
          </w:p>
          <w:p w14:paraId="390CE678" w14:textId="2112FA49" w:rsidR="00BB6C5E" w:rsidRPr="007E26D6" w:rsidRDefault="00BB6C5E" w:rsidP="00241F6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59468A6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</w:t>
            </w:r>
            <w:r w:rsidR="004166DB">
              <w:rPr>
                <w:rFonts w:ascii="Arial" w:hAnsi="Arial" w:cs="Arial"/>
                <w:lang w:val="en-IN" w:eastAsia="en-GB"/>
              </w:rPr>
              <w:t>BWP_Common_NR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672E702A" w14:textId="77777777" w:rsidR="004166DB" w:rsidRPr="004166DB" w:rsidRDefault="00BB6C5E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function fl_TC_7_1_1_8_1_DedicatedBwpListUL(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template (value) 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UplinkConfig.uplinkBWP_ToAddModList</w:t>
            </w:r>
            <w:proofErr w:type="spellEnd"/>
          </w:p>
          <w:p w14:paraId="463F0EDD" w14:textId="7B91E308" w:rsidR="006A1160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R5-227417 sic@</w:t>
            </w:r>
          </w:p>
          <w:p w14:paraId="1F78422B" w14:textId="77777777" w:rsid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2A7FB4" w14:textId="29A20791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A116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AF474F" w14:textId="480913C0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34F6CDB" w14:textId="77777777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116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D09B44" w14:textId="77777777" w:rsidR="004166DB" w:rsidRPr="004166DB" w:rsidRDefault="006A1160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116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for (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; 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1AE16083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53404F24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6528F1D7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v_StartingPRB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    // @sic R5-205578 sic@</w:t>
            </w:r>
          </w:p>
          <w:p w14:paraId="6ED2B62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A3937F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R5-213459 sic@</w:t>
            </w:r>
          </w:p>
          <w:p w14:paraId="325E3CF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6456852F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v_BWP_UplinkCommon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cs_BWP_UplinkCommon_Def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(fl_TC_7_1_1_8_1_BWP_Generic(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omit,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cs_Pusch_ConfigCommon_Setup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(cs_38508_PUSCH_ConfigCommon(omit)), cs_Pucch_ConfigCommon_Setup(cs_PUCCH_Config_Def(omit,enable,omit,omit,omit, omit, omit, omit)));</w:t>
            </w:r>
          </w:p>
          <w:p w14:paraId="66403CA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v_PRB_SecondHopPRBId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v_FrequencyInfoUL.scs_SpecificCarrierList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carrierBandwidth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63D80A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cs_38508_PUCCH_Config(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v_PRB_SecondHopPRBId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v_SSB_Index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, cs_38508_DL_DataToUL_ACK);     // Table 7.1.1.8.1.3.3-2G: PUCCH-Config-BWP-N</w:t>
            </w:r>
          </w:p>
          <w:p w14:paraId="1663DDC3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v_PUCCH_Config.resourceSetToAddModList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 cs_TC_7_1_1_8_1_PUCCH_ResourceSet };                                                  // Table 7.1.1.8.1.3.3-2G: PUCCH-Config-BWP-N</w:t>
            </w:r>
          </w:p>
          <w:p w14:paraId="103F4B6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v_PUCCH_Config.resourceToAddModList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 cs_38508_PUCCH_ResourceDef(0,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v_StartingPRB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, omit, cs_38508_ResourceFormat0(0, 2, 10), omit) };   // Table 7.1.1.8.1.3.3-2G: PUCCH-Config-BWP-N</w:t>
            </w:r>
          </w:p>
          <w:p w14:paraId="673D2FF2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R5-235393 sic@</w:t>
            </w:r>
          </w:p>
          <w:p w14:paraId="31653C3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v_PUCCH_Config.schedulingRequestResourceToAddModList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 { cs_NR_SchedulingRequestResourceConfigDef(tsc_NR_SchedulingRequestResourceId, //Table 4.6.3-158: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SchedulingRequestResourceId</w:t>
            </w:r>
            <w:proofErr w:type="spellEnd"/>
          </w:p>
          <w:p w14:paraId="13C3FA00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0,</w:t>
            </w:r>
          </w:p>
          <w:p w14:paraId="605A9AA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f_NR_ReturnPeriodicityAndOffset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0EECE665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0)};</w:t>
            </w:r>
          </w:p>
          <w:p w14:paraId="314F7AB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v_BWP_UplinkDedicated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cs_38508_BWP_UplinkDedicated(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v_PUSCH_Config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v_SRS_Config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123D05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v_DedicatedBwpListUL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] := cs_38508_BWP_Uplink(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v_BWP_UplinkCommon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v_BWP_UplinkDedicated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6C878BA" w14:textId="18A4E166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CC59C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219DEC5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v_DedicatedBwpListUL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4484C7" w14:textId="42805112" w:rsidR="00BB6C5E" w:rsidRPr="005571C5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635CDF0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function fl_TC_7_1_1_8_1_DedicatedBwpListUL(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template (value)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UplinkConfig.uplinkBWP_ToAddModList</w:t>
            </w:r>
            <w:proofErr w:type="spellEnd"/>
          </w:p>
          <w:p w14:paraId="192A3E31" w14:textId="77777777" w:rsid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R5-227417 sic@</w:t>
            </w:r>
          </w:p>
          <w:p w14:paraId="17AE9B29" w14:textId="77777777" w:rsid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833FF3" w14:textId="77777777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A116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6390EC3" w14:textId="77777777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8E9BD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for 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;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73FD7FB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5F1A606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11F2560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v_StartingPRB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    // @sic R5-205578 sic@</w:t>
            </w:r>
          </w:p>
          <w:p w14:paraId="18DAD38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F200D2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R5-213459 sic@</w:t>
            </w:r>
          </w:p>
          <w:p w14:paraId="681627C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350176B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v_BWP_UplinkCommon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cs_BWP_UplinkCommon_Def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(fl_TC_7_1_1_8_1_BWP_Generic(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omit,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cs_Pusch_ConfigCommon_Setup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(cs_38508_PUSCH_ConfigCommon(omit)), cs_Pucch_ConfigCommon_Setup(cs_PUCCH_Config_Def(omit,enable,omit,omit,omit, omit, omit, omit)));</w:t>
            </w:r>
          </w:p>
          <w:p w14:paraId="1434B190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v_PRB_SecondHopPRBId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v_FrequencyInfoUL.scs_SpecificCarrierList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carrierBandwidth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48C9BAF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cs_38508_PUCCH_Config(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v_PRB_SecondHopPRBId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v_SSB_Index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, cs_38508_DL_DataToUL_ACK);     // Table 7.1.1.8.1.3.3-2G: PUCCH-Config-BWP-N</w:t>
            </w:r>
          </w:p>
          <w:p w14:paraId="613D4F2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v_PUCCH_Config.resourceSetToAddModList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 cs_TC_7_1_1_8_1_PUCCH_ResourceSet };                                                  // Table 7.1.1.8.1.3.3-2G: PUCCH-Config-BWP-N</w:t>
            </w:r>
          </w:p>
          <w:p w14:paraId="08128F6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v_PUCCH_Config.resourceToAddModList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 cs_38508_PUCCH_ResourceDef(0,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v_StartingPRB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, omit, cs_38508_ResourceFormat0(0, 2, 10), omit) };   // Table 7.1.1.8.1.3.3-2G: PUCCH-Config-BWP-N</w:t>
            </w:r>
          </w:p>
          <w:p w14:paraId="4B14C633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R5-235393 sic@</w:t>
            </w:r>
          </w:p>
          <w:p w14:paraId="7704738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v_PUCCH_Config.schedulingRequestResourceToAddModList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 { cs_NR_SchedulingRequestResourceConfigDef(tsc_NR_SchedulingRequestResourceId, //Table 4.6.3-158: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SchedulingRequestResourceId</w:t>
            </w:r>
            <w:proofErr w:type="spellEnd"/>
          </w:p>
          <w:p w14:paraId="00D2176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0,</w:t>
            </w:r>
          </w:p>
          <w:p w14:paraId="16D8BE5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f_NR_ReturnPeriodicityAndOffset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v_SubcarrierSpacing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40A9CA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0)};</w:t>
            </w:r>
          </w:p>
          <w:p w14:paraId="76283C25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v_BWP_UplinkDedicated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cs_38508_BWP_UplinkDedicated(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v_PUCCH_Config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v_PUSCH_Config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v_SRS_Config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98439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v_DedicatedBwpListUL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] := cs_38508_BWP_Uplink(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v_BwpId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v_BWP_UplinkCommon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v_BWP_UplinkDedicated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C66393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8AEF89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B844C11" w14:textId="3DE8021E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D670861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select (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v_SubcarrierSpacing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74B97A21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case(kHz15)  { v_DedicatedBwpListUL[0].bwp_Dedicated.pucch_Config.setup.schedulingRequestResourceToAddModList[0].periodicityAndOffset := {sl20 := 9}; }</w:t>
            </w:r>
          </w:p>
          <w:p w14:paraId="0A8F3EC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case(kHz30)  { v_DedicatedBwpListUL[0].bwp_Dedicated.pucch_Config.setup.schedulingRequestResourceToAddModList[0].periodicityAndOffset := {sl40 := 9}; }</w:t>
            </w:r>
          </w:p>
          <w:p w14:paraId="3468E6D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case(kHz120) { v_DedicatedBwpListUL[0].bwp_Dedicated.pucch_Config.setup.schedulingRequestResourceToAddModList[0].periodicityAndOffset := {sl160 := 9}; }</w:t>
            </w:r>
          </w:p>
          <w:p w14:paraId="376D5C17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 else    {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FatalError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(__FILE__, __LINE__, "SCS value not handled in TTCN"); }</w:t>
            </w:r>
          </w:p>
          <w:p w14:paraId="7972B3D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406A6F5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</w:t>
            </w:r>
          </w:p>
          <w:p w14:paraId="4E3E187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v_DedicatedBwpListUL</w:t>
            </w:r>
            <w:proofErr w:type="spellEnd"/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44FCDBF" w14:textId="3F3DB8D1" w:rsidR="00BB6C5E" w:rsidRPr="00B5380A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544CDF7D" w14:textId="3DDBA4F7" w:rsidR="008134B4" w:rsidRPr="00E12CDE" w:rsidRDefault="008134B4" w:rsidP="008134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321334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134B4" w:rsidRPr="00E12CDE" w14:paraId="1A2F23F0" w14:textId="77777777" w:rsidTr="00CB6D21">
        <w:trPr>
          <w:trHeight w:val="447"/>
        </w:trPr>
        <w:tc>
          <w:tcPr>
            <w:tcW w:w="1985" w:type="dxa"/>
          </w:tcPr>
          <w:p w14:paraId="242694F4" w14:textId="77777777" w:rsidR="008134B4" w:rsidRPr="00E12CDE" w:rsidRDefault="008134B4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2D269C" w14:textId="77777777" w:rsidR="008134B4" w:rsidRPr="000D7399" w:rsidRDefault="008134B4" w:rsidP="00CB6D21">
            <w:pPr>
              <w:spacing w:after="0"/>
              <w:rPr>
                <w:rFonts w:ascii="Arial" w:hAnsi="Arial" w:cs="Arial"/>
              </w:rPr>
            </w:pPr>
            <w:r w:rsidRPr="004166DB">
              <w:rPr>
                <w:rFonts w:ascii="Arial" w:hAnsi="Arial" w:cs="Arial"/>
              </w:rPr>
              <w:t>fl_TC_7_1_1_8_1_DedicatedBwpListUL</w:t>
            </w:r>
          </w:p>
        </w:tc>
      </w:tr>
      <w:tr w:rsidR="008134B4" w:rsidRPr="00E12CDE" w14:paraId="04472FE8" w14:textId="77777777" w:rsidTr="00CB6D21">
        <w:trPr>
          <w:trHeight w:val="452"/>
        </w:trPr>
        <w:tc>
          <w:tcPr>
            <w:tcW w:w="1985" w:type="dxa"/>
          </w:tcPr>
          <w:p w14:paraId="1D826C01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2FA572" w14:textId="12740906" w:rsidR="008134B4" w:rsidRDefault="008134B4" w:rsidP="008134B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change in timing at Steps 18a/b/c/d from 200ms to 600ms affects the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which was implemented originally as 1200ms after Step 17. The increase in timer from 200ms-&gt; 600ms ensures that the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not expired at Steps 20a/b/c/d</w:t>
            </w:r>
            <w:r w:rsidR="00574FCE">
              <w:rPr>
                <w:noProof/>
              </w:rPr>
              <w:t xml:space="preserve">. The Prose states that the SS waits 1000ms </w:t>
            </w:r>
            <w:r w:rsidR="00574FCE" w:rsidRPr="00574FCE">
              <w:rPr>
                <w:b/>
                <w:bCs/>
                <w:noProof/>
              </w:rPr>
              <w:t>from Step 18</w:t>
            </w:r>
            <w:r w:rsidR="00574FCE">
              <w:rPr>
                <w:b/>
                <w:bCs/>
                <w:noProof/>
              </w:rPr>
              <w:t xml:space="preserve"> </w:t>
            </w:r>
            <w:r w:rsidR="00574FCE" w:rsidRPr="00574FCE">
              <w:rPr>
                <w:lang w:eastAsia="en-GB"/>
              </w:rPr>
              <w:t xml:space="preserve">to ensure that the </w:t>
            </w:r>
            <w:proofErr w:type="spellStart"/>
            <w:r w:rsidR="00574FCE" w:rsidRPr="00574FCE">
              <w:rPr>
                <w:lang w:eastAsia="en-GB"/>
              </w:rPr>
              <w:t>bwp-InactivityTimer</w:t>
            </w:r>
            <w:proofErr w:type="spellEnd"/>
            <w:r w:rsidR="00574FCE" w:rsidRPr="00574FCE">
              <w:rPr>
                <w:lang w:eastAsia="en-GB"/>
              </w:rPr>
              <w:t xml:space="preserve"> expired</w:t>
            </w:r>
          </w:p>
          <w:p w14:paraId="00EAD252" w14:textId="77777777" w:rsidR="008134B4" w:rsidRDefault="008134B4" w:rsidP="008134B4">
            <w:pPr>
              <w:pStyle w:val="ListParagraph"/>
              <w:rPr>
                <w:noProof/>
              </w:rPr>
            </w:pPr>
          </w:p>
          <w:p w14:paraId="6518D243" w14:textId="4C97DA28" w:rsidR="008134B4" w:rsidRPr="00241F66" w:rsidRDefault="008134B4" w:rsidP="008134B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The TTCN implementation of Prose CR R5-251263 w.r.t switching the UL BWP from 0 to 1 at Steps 18b/18d</w:t>
            </w:r>
            <w:r w:rsidR="00FE7490">
              <w:rPr>
                <w:noProof/>
              </w:rPr>
              <w:t xml:space="preserve">, for FDD, </w:t>
            </w:r>
            <w:r>
              <w:rPr>
                <w:noProof/>
              </w:rPr>
              <w:t xml:space="preserve"> could have been done via a semi-static BWP switc</w:t>
            </w:r>
            <w:r w:rsidR="00FE7490">
              <w:rPr>
                <w:noProof/>
              </w:rPr>
              <w:t>, using the earlier BWP configuration,</w:t>
            </w:r>
            <w:r>
              <w:rPr>
                <w:noProof/>
              </w:rPr>
              <w:t xml:space="preserve"> where the DL BWP was already on BWP#1</w:t>
            </w:r>
          </w:p>
        </w:tc>
      </w:tr>
      <w:tr w:rsidR="008134B4" w:rsidRPr="00E12CDE" w14:paraId="0738DDBF" w14:textId="77777777" w:rsidTr="00CB6D21">
        <w:tc>
          <w:tcPr>
            <w:tcW w:w="1985" w:type="dxa"/>
          </w:tcPr>
          <w:p w14:paraId="3A058969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887207" w14:textId="77777777" w:rsidR="008134B4" w:rsidRDefault="008134B4" w:rsidP="008134B4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20a/b/c/d, The variable </w:t>
            </w:r>
            <w:r w:rsidRPr="00B7001E">
              <w:rPr>
                <w:noProof/>
              </w:rPr>
              <w:t>v_TimingInfoUL</w:t>
            </w:r>
            <w:r>
              <w:rPr>
                <w:noProof/>
              </w:rPr>
              <w:t xml:space="preserve"> is used as the reference, which was set at Step 18a/b/c/d, to which 1000ms is added to ensure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expired.</w:t>
            </w:r>
          </w:p>
          <w:p w14:paraId="768B764B" w14:textId="77777777" w:rsidR="008134B4" w:rsidRDefault="008134B4" w:rsidP="008134B4">
            <w:pPr>
              <w:pStyle w:val="ListParagraph"/>
              <w:rPr>
                <w:noProof/>
              </w:rPr>
            </w:pPr>
          </w:p>
          <w:p w14:paraId="0B6A472A" w14:textId="480F5424" w:rsidR="008134B4" w:rsidRPr="007E26D6" w:rsidRDefault="008134B4" w:rsidP="008134B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>Commented out the specific piece of TTCN code, for FDD, at Step 18b/18d and made use of the earlier BWP configuration to effect a semi-static BWP switch moving the UL BWP#0 -&gt; UL BWP#1</w:t>
            </w:r>
          </w:p>
        </w:tc>
      </w:tr>
      <w:tr w:rsidR="008134B4" w:rsidRPr="00E12CDE" w14:paraId="7DA830A0" w14:textId="77777777" w:rsidTr="00CB6D21">
        <w:tc>
          <w:tcPr>
            <w:tcW w:w="1985" w:type="dxa"/>
          </w:tcPr>
          <w:p w14:paraId="2B9F8BF1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86A71" w14:textId="77777777" w:rsidR="008134B4" w:rsidRPr="000D7399" w:rsidRDefault="008134B4" w:rsidP="00CB6D2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MAC_BWP_Common_NR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385E5BD4" w14:textId="77777777" w:rsidR="008134B4" w:rsidRDefault="008134B4" w:rsidP="008134B4">
      <w:pPr>
        <w:rPr>
          <w:rFonts w:ascii="Arial" w:hAnsi="Arial" w:cs="Arial"/>
          <w:b/>
        </w:rPr>
      </w:pPr>
    </w:p>
    <w:p w14:paraId="16F5B341" w14:textId="77777777" w:rsidR="008134B4" w:rsidRPr="005571C5" w:rsidRDefault="008134B4" w:rsidP="008134B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34B4" w:rsidRPr="00E12CDE" w14:paraId="4EFC8E5E" w14:textId="77777777" w:rsidTr="00CB6D21">
        <w:tc>
          <w:tcPr>
            <w:tcW w:w="9629" w:type="dxa"/>
          </w:tcPr>
          <w:p w14:paraId="6AA8021D" w14:textId="77777777" w:rsidR="008134B4" w:rsidRP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65FC69" w14:textId="77777777" w:rsidR="008134B4" w:rsidRP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9114DF" w14:textId="77777777" w:rsidR="008134B4" w:rsidRP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NR_ResourceAllocation_Type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4D40AE4F" w14:textId="69DA88D9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2618F20A" w14:textId="77777777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109E8B" w14:textId="75BA9355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355B71D" w14:textId="77777777" w:rsidR="007C32AE" w:rsidRDefault="007C32AE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45F7F26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if (not 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)) { //TDD</w:t>
            </w:r>
          </w:p>
          <w:p w14:paraId="5E9D844F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f_NR_SS_ConfigureBWPs_DL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tsc_NR_BWP_Id_1, -, -, -,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, omit);</w:t>
            </w:r>
          </w:p>
          <w:p w14:paraId="5BE9AAA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E45C934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DL/UL DCI BWP</w:t>
            </w:r>
          </w:p>
          <w:p w14:paraId="4E78F2EC" w14:textId="1634AE90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tsc_NR_BWP_Id_1, tsc_NR_BWP_Id_1, tsc_NR_BWP_Id_1,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, -, -, -, omit, omit);</w:t>
            </w:r>
          </w:p>
          <w:p w14:paraId="110C259F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0C0F18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BABC663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, 200);                            // 200ms after step 16 @sic R5s230220 R5-231578 sic@</w:t>
            </w:r>
          </w:p>
          <w:p w14:paraId="67E6A66B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68B4AA3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8BB1B0A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18b/18d</w:t>
            </w:r>
          </w:p>
          <w:p w14:paraId="3D0947F1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FDD UL BWP switch from UL BWP#0 to UL BWP#1</w:t>
            </w:r>
          </w:p>
          <w:p w14:paraId="2819C564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R5-251263 sic@</w:t>
            </w:r>
          </w:p>
          <w:p w14:paraId="7FB642D3" w14:textId="322109E2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0E2E8D05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, 300);                      // 300ms after step 17</w:t>
            </w:r>
          </w:p>
          <w:p w14:paraId="2AE4AFB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f_NR_SS_ConfigureBWPs_UL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tsc_NR_BWP_Id_1, tsc_NR_BWP_Id_1, -,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ActiveBWP_SwitchWithDCI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236C4F9" w14:textId="61CE70E0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2A2F39BC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C69A64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E1DD7E8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, 600);                // 600ms after step 17 @sic R5s230220 R5-231578 R5-251263 sic@</w:t>
            </w:r>
          </w:p>
          <w:p w14:paraId="29F09036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CD9328D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74F0EA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DC386D3" w14:textId="384B027F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{v_RLC_SDU1, v_RLC_SDU2}, true,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1D45F05E" w14:textId="77777777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B3127EA" w14:textId="078F13FA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7C32AE"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E817CDB" w14:textId="77777777" w:rsidR="007C32AE" w:rsidRDefault="007C32AE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820547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20a/b/c/d"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B562FC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from step 18 to ensure that the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bwp-InactivityTimer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expired and then transmits a valid MAC PDU containing RLC PDU in the BWP with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defaultDownlinkBWP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-Id (= Downlink BWP#2 IF pc_bwp_sameNumerology_upto4_FR1_TDD and band under test is FR1 TDD ELSE BWP#0 IF pc_bwp_sameNumerology_upto2_FR1_TDD and band under test is FR1 TDD).</w:t>
            </w:r>
          </w:p>
          <w:p w14:paraId="2474B6FF" w14:textId="1B395183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D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, 1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2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00);                           // 1200ms after step 17 =&gt; 1000ms after step 18 @sic R5s240283 sic@ </w:t>
            </w:r>
          </w:p>
          <w:p w14:paraId="34DAF851" w14:textId="2C9D2137" w:rsid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5F73D47" w14:textId="77777777" w:rsidR="00CA4F6B" w:rsidRDefault="00CA4F6B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B81EDB" w14:textId="2C2BBF20" w:rsidR="00CA4F6B" w:rsidRPr="007C32AE" w:rsidRDefault="00CA4F6B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ADBD80F" w14:textId="302BA6A4" w:rsidR="008134B4" w:rsidRPr="005571C5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9EE7A99" w14:textId="77777777" w:rsidR="008134B4" w:rsidRDefault="008134B4" w:rsidP="008134B4">
      <w:pPr>
        <w:spacing w:after="0"/>
        <w:rPr>
          <w:rFonts w:ascii="Arial" w:hAnsi="Arial"/>
          <w:b/>
          <w:lang w:eastAsia="en-GB"/>
        </w:rPr>
      </w:pPr>
    </w:p>
    <w:p w14:paraId="5CE2203D" w14:textId="77777777" w:rsidR="008134B4" w:rsidRDefault="008134B4" w:rsidP="008134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34B4" w:rsidRPr="00E12CDE" w14:paraId="3798B1F1" w14:textId="77777777" w:rsidTr="00CB6D21">
        <w:tc>
          <w:tcPr>
            <w:tcW w:w="9629" w:type="dxa"/>
          </w:tcPr>
          <w:p w14:paraId="0BBD439E" w14:textId="77777777" w:rsidR="00574FCE" w:rsidRPr="008134B4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6D7C2D0" w14:textId="77777777" w:rsidR="00574FCE" w:rsidRPr="008134B4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E598B2A" w14:textId="77777777" w:rsidR="00574FCE" w:rsidRPr="008134B4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NR_ResourceAllocation_Type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5C3CAFC9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1F309095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276073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FD7BD68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DD9676D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if (not 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)) { //TDD</w:t>
            </w:r>
          </w:p>
          <w:p w14:paraId="2861AC0C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f_NR_SS_ConfigureBWPs_DL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tsc_NR_BWP_Id_1, -, -, -,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, omit);</w:t>
            </w:r>
          </w:p>
          <w:p w14:paraId="46120DF8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DAEB31E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DL/UL DCI BWP</w:t>
            </w:r>
          </w:p>
          <w:p w14:paraId="721A5F6F" w14:textId="612577B6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78CC27D9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v_TimingInfoConfig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tsc_NR_BWP_Id_1, tsc_NR_BWP_Id_1, tsc_NR_BWP_Id_1, tsc_NR_BWP_Id_1,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-,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ActiveBWP_SwitchNoDCI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ActiveBWP_SwitchNoDCI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4B2199DB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18414C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8DD92D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, 200);                            // 200ms after step 16 @sic R5s230220 R5-231578 sic@</w:t>
            </w:r>
          </w:p>
          <w:p w14:paraId="40D161A6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B9BF007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540466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18b/18d</w:t>
            </w:r>
          </w:p>
          <w:p w14:paraId="7A399E4F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FDD UL BWP switch from UL BWP#0 to UL BWP#1</w:t>
            </w:r>
          </w:p>
          <w:p w14:paraId="0F7B3410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R5-251263 sic@</w:t>
            </w:r>
          </w:p>
          <w:p w14:paraId="04890AEE" w14:textId="1F39B208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/*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 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v_IsFDD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1874FA05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v_TimingInfoConfig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300);                      // 300ms after step 17</w:t>
            </w:r>
          </w:p>
          <w:p w14:paraId="5AA85613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f_NR_SS_ConfigureBWPs_UL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v_TimingInfoConfig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tsc_NR_BWP_Id_1, tsc_NR_BWP_Id_1, -,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ActiveBWP_SwitchWithDCI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06FB02F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}*/</w:t>
            </w:r>
          </w:p>
          <w:p w14:paraId="66ACFB4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305B7D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B32809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, 600);                // 600ms after step 17 @sic R5s230220 R5-231578 R5-251263 sic@</w:t>
            </w:r>
          </w:p>
          <w:p w14:paraId="5B7BBA7B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4ADDF52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5D101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@siclog "Steps 19a/b/c/d-19A"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E066B0D" w14:textId="463E8716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{v_RLC_SDU1, v_RLC_SDU2}, true,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6C41B768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8C4625" w14:textId="6D7430FC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085C565F" w14:textId="11576AD8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96D4BE7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596E03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20a/b/c/d"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4DE2F72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from step 18 to ensure that the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bwp-InactivityTimer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expired and then transmits a valid MAC PDU containing RLC PDU in the BWP with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defaultDownlinkBWP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-Id (= Downlink BWP#2 IF pc_bwp_sameNumerology_upto4_FR1_TDD and band under test is FR1 TDD ELSE BWP#0 IF pc_bwp_sameNumerology_upto2_FR1_TDD and band under test is FR1 TDD).</w:t>
            </w:r>
          </w:p>
          <w:p w14:paraId="0ACF17C3" w14:textId="3CA8CCD8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v_TimingInfoUL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1000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);                           // 1000ms after step 18 @sic R5s240283 sic@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7401997B" w14:textId="45CF4452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5BD7812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732045F" w14:textId="2D6FF85D" w:rsidR="008134B4" w:rsidRPr="00574FCE" w:rsidRDefault="00574FCE" w:rsidP="00CB6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="008134B4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69B09D8A" w14:textId="15A4A325" w:rsidR="008134B4" w:rsidRPr="00B5380A" w:rsidRDefault="008134B4" w:rsidP="00CB6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7EF3939" w14:textId="77777777" w:rsidR="008134B4" w:rsidRPr="00BB6C5E" w:rsidRDefault="008134B4" w:rsidP="008134B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5DDF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75A6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39</cp:revision>
  <cp:lastPrinted>1900-12-31T16:00:00Z</cp:lastPrinted>
  <dcterms:created xsi:type="dcterms:W3CDTF">2024-12-16T13:23:00Z</dcterms:created>
  <dcterms:modified xsi:type="dcterms:W3CDTF">2025-04-04T14:07:00Z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