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196CA" w14:textId="2DFB3CDC" w:rsidR="00D85F35" w:rsidRDefault="00D85F35" w:rsidP="00D85F3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w:t>
        </w:r>
        <w:r w:rsidR="005F6ED9">
          <w:rPr>
            <w:b/>
            <w:i/>
            <w:noProof/>
            <w:sz w:val="28"/>
          </w:rPr>
          <w:t>139</w:t>
        </w:r>
      </w:fldSimple>
    </w:p>
    <w:p w14:paraId="26E2BCB2" w14:textId="77777777" w:rsidR="00D85F35" w:rsidRDefault="00D85F35" w:rsidP="00D85F3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F35" w14:paraId="01E1CDB6" w14:textId="77777777" w:rsidTr="00496367">
        <w:tc>
          <w:tcPr>
            <w:tcW w:w="9641" w:type="dxa"/>
            <w:gridSpan w:val="9"/>
            <w:tcBorders>
              <w:top w:val="single" w:sz="4" w:space="0" w:color="auto"/>
              <w:left w:val="single" w:sz="4" w:space="0" w:color="auto"/>
              <w:right w:val="single" w:sz="4" w:space="0" w:color="auto"/>
            </w:tcBorders>
          </w:tcPr>
          <w:p w14:paraId="636DAF0F" w14:textId="77777777" w:rsidR="00D85F35" w:rsidRDefault="00D85F35" w:rsidP="00496367">
            <w:pPr>
              <w:pStyle w:val="CRCoverPage"/>
              <w:spacing w:after="0"/>
              <w:jc w:val="right"/>
              <w:rPr>
                <w:i/>
                <w:noProof/>
              </w:rPr>
            </w:pPr>
            <w:r>
              <w:rPr>
                <w:i/>
                <w:noProof/>
                <w:sz w:val="14"/>
              </w:rPr>
              <w:t>CR-Form-v12.3</w:t>
            </w:r>
          </w:p>
        </w:tc>
      </w:tr>
      <w:tr w:rsidR="00D85F35" w14:paraId="0819F038" w14:textId="77777777" w:rsidTr="00496367">
        <w:tc>
          <w:tcPr>
            <w:tcW w:w="9641" w:type="dxa"/>
            <w:gridSpan w:val="9"/>
            <w:tcBorders>
              <w:left w:val="single" w:sz="4" w:space="0" w:color="auto"/>
              <w:right w:val="single" w:sz="4" w:space="0" w:color="auto"/>
            </w:tcBorders>
          </w:tcPr>
          <w:p w14:paraId="4E9D6AE0" w14:textId="77777777" w:rsidR="00D85F35" w:rsidRDefault="00D85F35" w:rsidP="00496367">
            <w:pPr>
              <w:pStyle w:val="CRCoverPage"/>
              <w:spacing w:after="0"/>
              <w:jc w:val="center"/>
              <w:rPr>
                <w:noProof/>
              </w:rPr>
            </w:pPr>
            <w:r>
              <w:rPr>
                <w:b/>
                <w:noProof/>
                <w:sz w:val="32"/>
              </w:rPr>
              <w:t>CHANGE REQUEST</w:t>
            </w:r>
          </w:p>
        </w:tc>
      </w:tr>
      <w:tr w:rsidR="00D85F35" w14:paraId="23CD6BFC" w14:textId="77777777" w:rsidTr="00496367">
        <w:tc>
          <w:tcPr>
            <w:tcW w:w="9641" w:type="dxa"/>
            <w:gridSpan w:val="9"/>
            <w:tcBorders>
              <w:left w:val="single" w:sz="4" w:space="0" w:color="auto"/>
              <w:right w:val="single" w:sz="4" w:space="0" w:color="auto"/>
            </w:tcBorders>
          </w:tcPr>
          <w:p w14:paraId="66213A7B" w14:textId="77777777" w:rsidR="00D85F35" w:rsidRDefault="00D85F35" w:rsidP="00496367">
            <w:pPr>
              <w:pStyle w:val="CRCoverPage"/>
              <w:spacing w:after="0"/>
              <w:rPr>
                <w:noProof/>
                <w:sz w:val="8"/>
                <w:szCs w:val="8"/>
              </w:rPr>
            </w:pPr>
          </w:p>
        </w:tc>
      </w:tr>
      <w:tr w:rsidR="00D85F35" w14:paraId="3016A03B" w14:textId="77777777" w:rsidTr="00496367">
        <w:tc>
          <w:tcPr>
            <w:tcW w:w="142" w:type="dxa"/>
            <w:tcBorders>
              <w:left w:val="single" w:sz="4" w:space="0" w:color="auto"/>
            </w:tcBorders>
          </w:tcPr>
          <w:p w14:paraId="1AB45A39" w14:textId="77777777" w:rsidR="00D85F35" w:rsidRDefault="00D85F35" w:rsidP="00496367">
            <w:pPr>
              <w:pStyle w:val="CRCoverPage"/>
              <w:spacing w:after="0"/>
              <w:jc w:val="right"/>
              <w:rPr>
                <w:noProof/>
              </w:rPr>
            </w:pPr>
          </w:p>
        </w:tc>
        <w:tc>
          <w:tcPr>
            <w:tcW w:w="1559" w:type="dxa"/>
            <w:shd w:val="pct30" w:color="FFFF00" w:fill="auto"/>
          </w:tcPr>
          <w:p w14:paraId="13F5EE9D" w14:textId="77777777" w:rsidR="00D85F35" w:rsidRPr="00410371" w:rsidRDefault="00D85F35" w:rsidP="00496367">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5CCFAF76" w14:textId="77777777" w:rsidR="00D85F35" w:rsidRDefault="00D85F35" w:rsidP="00496367">
            <w:pPr>
              <w:pStyle w:val="CRCoverPage"/>
              <w:spacing w:after="0"/>
              <w:jc w:val="center"/>
              <w:rPr>
                <w:noProof/>
              </w:rPr>
            </w:pPr>
            <w:r>
              <w:rPr>
                <w:b/>
                <w:noProof/>
                <w:sz w:val="28"/>
              </w:rPr>
              <w:t>CR</w:t>
            </w:r>
          </w:p>
        </w:tc>
        <w:tc>
          <w:tcPr>
            <w:tcW w:w="1276" w:type="dxa"/>
            <w:shd w:val="pct30" w:color="FFFF00" w:fill="auto"/>
          </w:tcPr>
          <w:p w14:paraId="268B2513" w14:textId="77777777" w:rsidR="00D85F35" w:rsidRPr="00410371" w:rsidRDefault="00D85F35" w:rsidP="00496367">
            <w:pPr>
              <w:pStyle w:val="CRCoverPage"/>
              <w:spacing w:after="0"/>
              <w:rPr>
                <w:noProof/>
              </w:rPr>
            </w:pPr>
            <w:fldSimple w:instr=" DOCPROPERTY  Cr#  \* MERGEFORMAT ">
              <w:r w:rsidRPr="00410371">
                <w:rPr>
                  <w:b/>
                  <w:noProof/>
                  <w:sz w:val="28"/>
                </w:rPr>
                <w:t>3626</w:t>
              </w:r>
            </w:fldSimple>
          </w:p>
        </w:tc>
        <w:tc>
          <w:tcPr>
            <w:tcW w:w="709" w:type="dxa"/>
          </w:tcPr>
          <w:p w14:paraId="431A1043" w14:textId="77777777" w:rsidR="00D85F35" w:rsidRDefault="00D85F35" w:rsidP="00496367">
            <w:pPr>
              <w:pStyle w:val="CRCoverPage"/>
              <w:tabs>
                <w:tab w:val="right" w:pos="625"/>
              </w:tabs>
              <w:spacing w:after="0"/>
              <w:jc w:val="center"/>
              <w:rPr>
                <w:noProof/>
              </w:rPr>
            </w:pPr>
            <w:r>
              <w:rPr>
                <w:b/>
                <w:bCs/>
                <w:noProof/>
                <w:sz w:val="28"/>
              </w:rPr>
              <w:t>rev</w:t>
            </w:r>
          </w:p>
        </w:tc>
        <w:tc>
          <w:tcPr>
            <w:tcW w:w="992" w:type="dxa"/>
            <w:shd w:val="pct30" w:color="FFFF00" w:fill="auto"/>
          </w:tcPr>
          <w:p w14:paraId="59EEA352" w14:textId="2015A284" w:rsidR="00D85F35" w:rsidRPr="00410371" w:rsidRDefault="005F6ED9" w:rsidP="00496367">
            <w:pPr>
              <w:pStyle w:val="CRCoverPage"/>
              <w:spacing w:after="0"/>
              <w:jc w:val="center"/>
              <w:rPr>
                <w:b/>
                <w:noProof/>
              </w:rPr>
            </w:pPr>
            <w:r>
              <w:t>1</w:t>
            </w:r>
          </w:p>
        </w:tc>
        <w:tc>
          <w:tcPr>
            <w:tcW w:w="2410" w:type="dxa"/>
          </w:tcPr>
          <w:p w14:paraId="32FC577B" w14:textId="77777777" w:rsidR="00D85F35" w:rsidRDefault="00D85F35" w:rsidP="0049636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4E998" w14:textId="525750E3" w:rsidR="00D85F35" w:rsidRPr="00410371" w:rsidRDefault="00D85F35" w:rsidP="00496367">
            <w:pPr>
              <w:pStyle w:val="CRCoverPage"/>
              <w:spacing w:after="0"/>
              <w:jc w:val="center"/>
              <w:rPr>
                <w:noProof/>
                <w:sz w:val="28"/>
              </w:rPr>
            </w:pPr>
            <w:fldSimple w:instr=" DOCPROPERTY  Version  \* MERGEFORMAT ">
              <w:r w:rsidRPr="00410371">
                <w:rPr>
                  <w:b/>
                  <w:noProof/>
                  <w:sz w:val="28"/>
                </w:rPr>
                <w:t>18.</w:t>
              </w:r>
              <w:r w:rsidR="005F6ED9">
                <w:rPr>
                  <w:b/>
                  <w:noProof/>
                  <w:sz w:val="28"/>
                </w:rPr>
                <w:t>2</w:t>
              </w:r>
              <w:r w:rsidRPr="00410371">
                <w:rPr>
                  <w:b/>
                  <w:noProof/>
                  <w:sz w:val="28"/>
                </w:rPr>
                <w:t>.0</w:t>
              </w:r>
            </w:fldSimple>
          </w:p>
        </w:tc>
        <w:tc>
          <w:tcPr>
            <w:tcW w:w="143" w:type="dxa"/>
            <w:tcBorders>
              <w:right w:val="single" w:sz="4" w:space="0" w:color="auto"/>
            </w:tcBorders>
          </w:tcPr>
          <w:p w14:paraId="587232E0" w14:textId="77777777" w:rsidR="00D85F35" w:rsidRDefault="00D85F35" w:rsidP="00496367">
            <w:pPr>
              <w:pStyle w:val="CRCoverPage"/>
              <w:spacing w:after="0"/>
              <w:rPr>
                <w:noProof/>
              </w:rPr>
            </w:pPr>
          </w:p>
        </w:tc>
      </w:tr>
      <w:tr w:rsidR="00D85F35" w14:paraId="7D311DFB" w14:textId="77777777" w:rsidTr="00496367">
        <w:tc>
          <w:tcPr>
            <w:tcW w:w="9641" w:type="dxa"/>
            <w:gridSpan w:val="9"/>
            <w:tcBorders>
              <w:left w:val="single" w:sz="4" w:space="0" w:color="auto"/>
              <w:right w:val="single" w:sz="4" w:space="0" w:color="auto"/>
            </w:tcBorders>
          </w:tcPr>
          <w:p w14:paraId="6F0DBDA4" w14:textId="77777777" w:rsidR="00D85F35" w:rsidRDefault="00D85F35" w:rsidP="00496367">
            <w:pPr>
              <w:pStyle w:val="CRCoverPage"/>
              <w:spacing w:after="0"/>
              <w:rPr>
                <w:noProof/>
              </w:rPr>
            </w:pPr>
          </w:p>
        </w:tc>
      </w:tr>
      <w:tr w:rsidR="00D85F35" w14:paraId="3188ECEB" w14:textId="77777777" w:rsidTr="00496367">
        <w:tc>
          <w:tcPr>
            <w:tcW w:w="9641" w:type="dxa"/>
            <w:gridSpan w:val="9"/>
            <w:tcBorders>
              <w:top w:val="single" w:sz="4" w:space="0" w:color="auto"/>
            </w:tcBorders>
          </w:tcPr>
          <w:p w14:paraId="60582B7B" w14:textId="77777777" w:rsidR="00D85F35" w:rsidRPr="00F25D98" w:rsidRDefault="00D85F35" w:rsidP="0049636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85F35" w14:paraId="2C080B37" w14:textId="77777777" w:rsidTr="00496367">
        <w:tc>
          <w:tcPr>
            <w:tcW w:w="9641" w:type="dxa"/>
            <w:gridSpan w:val="9"/>
          </w:tcPr>
          <w:p w14:paraId="6CF5C80A" w14:textId="77777777" w:rsidR="00D85F35" w:rsidRDefault="00D85F35" w:rsidP="00496367">
            <w:pPr>
              <w:pStyle w:val="CRCoverPage"/>
              <w:spacing w:after="0"/>
              <w:rPr>
                <w:noProof/>
                <w:sz w:val="8"/>
                <w:szCs w:val="8"/>
              </w:rPr>
            </w:pPr>
          </w:p>
        </w:tc>
      </w:tr>
    </w:tbl>
    <w:p w14:paraId="4BA2FFE4" w14:textId="77777777" w:rsidR="00D85F35" w:rsidRDefault="00D85F35" w:rsidP="00D85F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F35" w14:paraId="491B7502" w14:textId="77777777" w:rsidTr="00496367">
        <w:tc>
          <w:tcPr>
            <w:tcW w:w="2835" w:type="dxa"/>
          </w:tcPr>
          <w:p w14:paraId="473FAF89" w14:textId="77777777" w:rsidR="00D85F35" w:rsidRDefault="00D85F35" w:rsidP="00496367">
            <w:pPr>
              <w:pStyle w:val="CRCoverPage"/>
              <w:tabs>
                <w:tab w:val="right" w:pos="2751"/>
              </w:tabs>
              <w:spacing w:after="0"/>
              <w:rPr>
                <w:b/>
                <w:i/>
                <w:noProof/>
              </w:rPr>
            </w:pPr>
            <w:r>
              <w:rPr>
                <w:b/>
                <w:i/>
                <w:noProof/>
              </w:rPr>
              <w:t>Proposed change affects:</w:t>
            </w:r>
          </w:p>
        </w:tc>
        <w:tc>
          <w:tcPr>
            <w:tcW w:w="1418" w:type="dxa"/>
          </w:tcPr>
          <w:p w14:paraId="713DEF36" w14:textId="77777777" w:rsidR="00D85F35" w:rsidRDefault="00D85F35" w:rsidP="0049636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EDFA7" w14:textId="77777777" w:rsidR="00D85F35" w:rsidRDefault="00D85F35" w:rsidP="00496367">
            <w:pPr>
              <w:pStyle w:val="CRCoverPage"/>
              <w:spacing w:after="0"/>
              <w:jc w:val="center"/>
              <w:rPr>
                <w:b/>
                <w:caps/>
                <w:noProof/>
              </w:rPr>
            </w:pPr>
          </w:p>
        </w:tc>
        <w:tc>
          <w:tcPr>
            <w:tcW w:w="709" w:type="dxa"/>
            <w:tcBorders>
              <w:left w:val="single" w:sz="4" w:space="0" w:color="auto"/>
            </w:tcBorders>
          </w:tcPr>
          <w:p w14:paraId="05A6FF62" w14:textId="77777777" w:rsidR="00D85F35" w:rsidRDefault="00D85F35" w:rsidP="0049636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013DD" w14:textId="77777777" w:rsidR="00D85F35" w:rsidRDefault="00D85F35" w:rsidP="00496367">
            <w:pPr>
              <w:pStyle w:val="CRCoverPage"/>
              <w:spacing w:after="0"/>
              <w:jc w:val="center"/>
              <w:rPr>
                <w:b/>
                <w:caps/>
                <w:noProof/>
              </w:rPr>
            </w:pPr>
          </w:p>
        </w:tc>
        <w:tc>
          <w:tcPr>
            <w:tcW w:w="2126" w:type="dxa"/>
          </w:tcPr>
          <w:p w14:paraId="0226E725" w14:textId="77777777" w:rsidR="00D85F35" w:rsidRDefault="00D85F35" w:rsidP="0049636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E329C" w14:textId="77777777" w:rsidR="00D85F35" w:rsidRDefault="00D85F35" w:rsidP="00496367">
            <w:pPr>
              <w:pStyle w:val="CRCoverPage"/>
              <w:spacing w:after="0"/>
              <w:jc w:val="center"/>
              <w:rPr>
                <w:b/>
                <w:caps/>
                <w:noProof/>
              </w:rPr>
            </w:pPr>
          </w:p>
        </w:tc>
        <w:tc>
          <w:tcPr>
            <w:tcW w:w="1418" w:type="dxa"/>
            <w:tcBorders>
              <w:left w:val="nil"/>
            </w:tcBorders>
          </w:tcPr>
          <w:p w14:paraId="69685F0B" w14:textId="77777777" w:rsidR="00D85F35" w:rsidRDefault="00D85F35" w:rsidP="0049636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307B4" w14:textId="77777777" w:rsidR="00D85F35" w:rsidRDefault="00D85F35" w:rsidP="00496367">
            <w:pPr>
              <w:pStyle w:val="CRCoverPage"/>
              <w:spacing w:after="0"/>
              <w:jc w:val="center"/>
              <w:rPr>
                <w:b/>
                <w:bCs/>
                <w:caps/>
                <w:noProof/>
              </w:rPr>
            </w:pPr>
          </w:p>
        </w:tc>
      </w:tr>
    </w:tbl>
    <w:p w14:paraId="3D64A7CA" w14:textId="77777777" w:rsidR="00D85F35" w:rsidRDefault="00D85F35" w:rsidP="00D85F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F35" w14:paraId="7E946864" w14:textId="77777777" w:rsidTr="00496367">
        <w:tc>
          <w:tcPr>
            <w:tcW w:w="9640" w:type="dxa"/>
            <w:gridSpan w:val="11"/>
          </w:tcPr>
          <w:p w14:paraId="5985D6F5" w14:textId="77777777" w:rsidR="00D85F35" w:rsidRDefault="00D85F35" w:rsidP="00496367">
            <w:pPr>
              <w:pStyle w:val="CRCoverPage"/>
              <w:spacing w:after="0"/>
              <w:rPr>
                <w:noProof/>
                <w:sz w:val="8"/>
                <w:szCs w:val="8"/>
              </w:rPr>
            </w:pPr>
          </w:p>
        </w:tc>
      </w:tr>
      <w:tr w:rsidR="00D85F35" w14:paraId="2D5D3AD6" w14:textId="77777777" w:rsidTr="00496367">
        <w:tc>
          <w:tcPr>
            <w:tcW w:w="1843" w:type="dxa"/>
            <w:tcBorders>
              <w:top w:val="single" w:sz="4" w:space="0" w:color="auto"/>
              <w:left w:val="single" w:sz="4" w:space="0" w:color="auto"/>
            </w:tcBorders>
          </w:tcPr>
          <w:p w14:paraId="1E75BA0B" w14:textId="77777777" w:rsidR="00D85F35" w:rsidRDefault="00D85F35" w:rsidP="00496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EF943" w14:textId="77777777" w:rsidR="00D85F35" w:rsidRDefault="00D85F35" w:rsidP="00496367">
            <w:pPr>
              <w:pStyle w:val="CRCoverPage"/>
              <w:spacing w:after="0"/>
              <w:ind w:left="100"/>
              <w:rPr>
                <w:noProof/>
              </w:rPr>
            </w:pPr>
            <w:fldSimple w:instr=" DOCPROPERTY  CrTitle  \* MERGEFORMAT ">
              <w:r>
                <w:t>Addition of NR5GC testcase 8.1.5.2.3 in FR1</w:t>
              </w:r>
            </w:fldSimple>
          </w:p>
        </w:tc>
      </w:tr>
      <w:tr w:rsidR="00D85F35" w14:paraId="17DB0762" w14:textId="77777777" w:rsidTr="00496367">
        <w:tc>
          <w:tcPr>
            <w:tcW w:w="1843" w:type="dxa"/>
            <w:tcBorders>
              <w:left w:val="single" w:sz="4" w:space="0" w:color="auto"/>
            </w:tcBorders>
          </w:tcPr>
          <w:p w14:paraId="6CA6DFC2" w14:textId="77777777" w:rsidR="00D85F35" w:rsidRDefault="00D85F35" w:rsidP="00496367">
            <w:pPr>
              <w:pStyle w:val="CRCoverPage"/>
              <w:spacing w:after="0"/>
              <w:rPr>
                <w:b/>
                <w:i/>
                <w:noProof/>
                <w:sz w:val="8"/>
                <w:szCs w:val="8"/>
              </w:rPr>
            </w:pPr>
          </w:p>
        </w:tc>
        <w:tc>
          <w:tcPr>
            <w:tcW w:w="7797" w:type="dxa"/>
            <w:gridSpan w:val="10"/>
            <w:tcBorders>
              <w:right w:val="single" w:sz="4" w:space="0" w:color="auto"/>
            </w:tcBorders>
          </w:tcPr>
          <w:p w14:paraId="58E30245" w14:textId="77777777" w:rsidR="00D85F35" w:rsidRDefault="00D85F35" w:rsidP="00496367">
            <w:pPr>
              <w:pStyle w:val="CRCoverPage"/>
              <w:spacing w:after="0"/>
              <w:rPr>
                <w:noProof/>
                <w:sz w:val="8"/>
                <w:szCs w:val="8"/>
              </w:rPr>
            </w:pPr>
          </w:p>
        </w:tc>
      </w:tr>
      <w:tr w:rsidR="00D85F35" w14:paraId="37781F2F" w14:textId="77777777" w:rsidTr="00496367">
        <w:tc>
          <w:tcPr>
            <w:tcW w:w="1843" w:type="dxa"/>
            <w:tcBorders>
              <w:left w:val="single" w:sz="4" w:space="0" w:color="auto"/>
            </w:tcBorders>
          </w:tcPr>
          <w:p w14:paraId="48B6E6CF" w14:textId="77777777" w:rsidR="00D85F35" w:rsidRDefault="00D85F35" w:rsidP="00496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1737C" w14:textId="77777777" w:rsidR="00D85F35" w:rsidRDefault="00D85F35" w:rsidP="00496367">
            <w:pPr>
              <w:pStyle w:val="CRCoverPage"/>
              <w:spacing w:after="0"/>
              <w:ind w:left="100"/>
              <w:rPr>
                <w:noProof/>
              </w:rPr>
            </w:pPr>
            <w:fldSimple w:instr=" DOCPROPERTY  SourceIfWg  \* MERGEFORMAT ">
              <w:r>
                <w:rPr>
                  <w:noProof/>
                </w:rPr>
                <w:t>ROHDE &amp; SCHWARZ</w:t>
              </w:r>
            </w:fldSimple>
          </w:p>
        </w:tc>
      </w:tr>
      <w:tr w:rsidR="00D85F35" w14:paraId="7C65B398" w14:textId="77777777" w:rsidTr="00496367">
        <w:tc>
          <w:tcPr>
            <w:tcW w:w="1843" w:type="dxa"/>
            <w:tcBorders>
              <w:left w:val="single" w:sz="4" w:space="0" w:color="auto"/>
            </w:tcBorders>
          </w:tcPr>
          <w:p w14:paraId="16511E53" w14:textId="77777777" w:rsidR="00D85F35" w:rsidRDefault="00D85F35" w:rsidP="00496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51E3C" w14:textId="488619E0" w:rsidR="00D85F35" w:rsidRDefault="00D85F35" w:rsidP="00496367">
            <w:pPr>
              <w:pStyle w:val="CRCoverPage"/>
              <w:spacing w:after="0"/>
              <w:ind w:left="100"/>
              <w:rPr>
                <w:noProof/>
              </w:rPr>
            </w:pPr>
            <w:r>
              <w:t>R5</w:t>
            </w:r>
            <w:fldSimple w:instr=" DOCPROPERTY  SourceIfTsg  \* MERGEFORMAT "/>
          </w:p>
        </w:tc>
      </w:tr>
      <w:tr w:rsidR="00D85F35" w14:paraId="77B84C9C" w14:textId="77777777" w:rsidTr="00496367">
        <w:tc>
          <w:tcPr>
            <w:tcW w:w="1843" w:type="dxa"/>
            <w:tcBorders>
              <w:left w:val="single" w:sz="4" w:space="0" w:color="auto"/>
            </w:tcBorders>
          </w:tcPr>
          <w:p w14:paraId="64A7B937" w14:textId="77777777" w:rsidR="00D85F35" w:rsidRDefault="00D85F35" w:rsidP="00496367">
            <w:pPr>
              <w:pStyle w:val="CRCoverPage"/>
              <w:spacing w:after="0"/>
              <w:rPr>
                <w:b/>
                <w:i/>
                <w:noProof/>
                <w:sz w:val="8"/>
                <w:szCs w:val="8"/>
              </w:rPr>
            </w:pPr>
          </w:p>
        </w:tc>
        <w:tc>
          <w:tcPr>
            <w:tcW w:w="7797" w:type="dxa"/>
            <w:gridSpan w:val="10"/>
            <w:tcBorders>
              <w:right w:val="single" w:sz="4" w:space="0" w:color="auto"/>
            </w:tcBorders>
          </w:tcPr>
          <w:p w14:paraId="11795B82" w14:textId="77777777" w:rsidR="00D85F35" w:rsidRDefault="00D85F35" w:rsidP="00496367">
            <w:pPr>
              <w:pStyle w:val="CRCoverPage"/>
              <w:spacing w:after="0"/>
              <w:rPr>
                <w:noProof/>
                <w:sz w:val="8"/>
                <w:szCs w:val="8"/>
              </w:rPr>
            </w:pPr>
          </w:p>
        </w:tc>
      </w:tr>
      <w:tr w:rsidR="00D85F35" w14:paraId="4485D522" w14:textId="77777777" w:rsidTr="00496367">
        <w:tc>
          <w:tcPr>
            <w:tcW w:w="1843" w:type="dxa"/>
            <w:tcBorders>
              <w:left w:val="single" w:sz="4" w:space="0" w:color="auto"/>
            </w:tcBorders>
          </w:tcPr>
          <w:p w14:paraId="745FFA53" w14:textId="77777777" w:rsidR="00D85F35" w:rsidRDefault="00D85F35" w:rsidP="00496367">
            <w:pPr>
              <w:pStyle w:val="CRCoverPage"/>
              <w:tabs>
                <w:tab w:val="right" w:pos="1759"/>
              </w:tabs>
              <w:spacing w:after="0"/>
              <w:rPr>
                <w:b/>
                <w:i/>
                <w:noProof/>
              </w:rPr>
            </w:pPr>
            <w:r>
              <w:rPr>
                <w:b/>
                <w:i/>
                <w:noProof/>
              </w:rPr>
              <w:t>Work item code:</w:t>
            </w:r>
          </w:p>
        </w:tc>
        <w:tc>
          <w:tcPr>
            <w:tcW w:w="3686" w:type="dxa"/>
            <w:gridSpan w:val="5"/>
            <w:shd w:val="pct30" w:color="FFFF00" w:fill="auto"/>
          </w:tcPr>
          <w:p w14:paraId="21133385" w14:textId="77777777" w:rsidR="00D85F35" w:rsidRDefault="00D85F35" w:rsidP="00496367">
            <w:pPr>
              <w:pStyle w:val="CRCoverPage"/>
              <w:spacing w:after="0"/>
              <w:ind w:left="100"/>
              <w:rPr>
                <w:noProof/>
              </w:rPr>
            </w:pPr>
            <w:fldSimple w:instr=" DOCPROPERTY  RelatedWis  \* MERGEFORMAT ">
              <w:r>
                <w:rPr>
                  <w:noProof/>
                </w:rPr>
                <w:t>NR_redcap_plus_ARCH-UEConTest, TEI17_Test</w:t>
              </w:r>
            </w:fldSimple>
          </w:p>
        </w:tc>
        <w:tc>
          <w:tcPr>
            <w:tcW w:w="567" w:type="dxa"/>
            <w:tcBorders>
              <w:left w:val="nil"/>
            </w:tcBorders>
          </w:tcPr>
          <w:p w14:paraId="78AC4869" w14:textId="77777777" w:rsidR="00D85F35" w:rsidRDefault="00D85F35" w:rsidP="00496367">
            <w:pPr>
              <w:pStyle w:val="CRCoverPage"/>
              <w:spacing w:after="0"/>
              <w:ind w:right="100"/>
              <w:rPr>
                <w:noProof/>
              </w:rPr>
            </w:pPr>
          </w:p>
        </w:tc>
        <w:tc>
          <w:tcPr>
            <w:tcW w:w="1417" w:type="dxa"/>
            <w:gridSpan w:val="3"/>
            <w:tcBorders>
              <w:left w:val="nil"/>
            </w:tcBorders>
          </w:tcPr>
          <w:p w14:paraId="0462CED9" w14:textId="77777777" w:rsidR="00D85F35" w:rsidRDefault="00D85F35" w:rsidP="00496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6011E" w14:textId="77777777" w:rsidR="00D85F35" w:rsidRDefault="00D85F35" w:rsidP="00496367">
            <w:pPr>
              <w:pStyle w:val="CRCoverPage"/>
              <w:spacing w:after="0"/>
              <w:ind w:left="100"/>
              <w:rPr>
                <w:noProof/>
              </w:rPr>
            </w:pPr>
            <w:fldSimple w:instr=" DOCPROPERTY  ResDate  \* MERGEFORMAT ">
              <w:r>
                <w:rPr>
                  <w:noProof/>
                </w:rPr>
                <w:t>2025-02-21</w:t>
              </w:r>
            </w:fldSimple>
          </w:p>
        </w:tc>
      </w:tr>
      <w:tr w:rsidR="00D85F35" w14:paraId="7AB2D86B" w14:textId="77777777" w:rsidTr="00496367">
        <w:tc>
          <w:tcPr>
            <w:tcW w:w="1843" w:type="dxa"/>
            <w:tcBorders>
              <w:left w:val="single" w:sz="4" w:space="0" w:color="auto"/>
            </w:tcBorders>
          </w:tcPr>
          <w:p w14:paraId="5D4E4F25" w14:textId="77777777" w:rsidR="00D85F35" w:rsidRDefault="00D85F35" w:rsidP="00496367">
            <w:pPr>
              <w:pStyle w:val="CRCoverPage"/>
              <w:spacing w:after="0"/>
              <w:rPr>
                <w:b/>
                <w:i/>
                <w:noProof/>
                <w:sz w:val="8"/>
                <w:szCs w:val="8"/>
              </w:rPr>
            </w:pPr>
          </w:p>
        </w:tc>
        <w:tc>
          <w:tcPr>
            <w:tcW w:w="1986" w:type="dxa"/>
            <w:gridSpan w:val="4"/>
          </w:tcPr>
          <w:p w14:paraId="203F1775" w14:textId="77777777" w:rsidR="00D85F35" w:rsidRDefault="00D85F35" w:rsidP="00496367">
            <w:pPr>
              <w:pStyle w:val="CRCoverPage"/>
              <w:spacing w:after="0"/>
              <w:rPr>
                <w:noProof/>
                <w:sz w:val="8"/>
                <w:szCs w:val="8"/>
              </w:rPr>
            </w:pPr>
          </w:p>
        </w:tc>
        <w:tc>
          <w:tcPr>
            <w:tcW w:w="2267" w:type="dxa"/>
            <w:gridSpan w:val="2"/>
          </w:tcPr>
          <w:p w14:paraId="2F73B541" w14:textId="77777777" w:rsidR="00D85F35" w:rsidRDefault="00D85F35" w:rsidP="00496367">
            <w:pPr>
              <w:pStyle w:val="CRCoverPage"/>
              <w:spacing w:after="0"/>
              <w:rPr>
                <w:noProof/>
                <w:sz w:val="8"/>
                <w:szCs w:val="8"/>
              </w:rPr>
            </w:pPr>
          </w:p>
        </w:tc>
        <w:tc>
          <w:tcPr>
            <w:tcW w:w="1417" w:type="dxa"/>
            <w:gridSpan w:val="3"/>
          </w:tcPr>
          <w:p w14:paraId="04FD389D" w14:textId="77777777" w:rsidR="00D85F35" w:rsidRDefault="00D85F35" w:rsidP="00496367">
            <w:pPr>
              <w:pStyle w:val="CRCoverPage"/>
              <w:spacing w:after="0"/>
              <w:rPr>
                <w:noProof/>
                <w:sz w:val="8"/>
                <w:szCs w:val="8"/>
              </w:rPr>
            </w:pPr>
          </w:p>
        </w:tc>
        <w:tc>
          <w:tcPr>
            <w:tcW w:w="2127" w:type="dxa"/>
            <w:tcBorders>
              <w:right w:val="single" w:sz="4" w:space="0" w:color="auto"/>
            </w:tcBorders>
          </w:tcPr>
          <w:p w14:paraId="017182C8" w14:textId="77777777" w:rsidR="00D85F35" w:rsidRDefault="00D85F35" w:rsidP="00496367">
            <w:pPr>
              <w:pStyle w:val="CRCoverPage"/>
              <w:spacing w:after="0"/>
              <w:rPr>
                <w:noProof/>
                <w:sz w:val="8"/>
                <w:szCs w:val="8"/>
              </w:rPr>
            </w:pPr>
          </w:p>
        </w:tc>
      </w:tr>
      <w:tr w:rsidR="00D85F35" w14:paraId="31810B5E" w14:textId="77777777" w:rsidTr="00496367">
        <w:trPr>
          <w:cantSplit/>
        </w:trPr>
        <w:tc>
          <w:tcPr>
            <w:tcW w:w="1843" w:type="dxa"/>
            <w:tcBorders>
              <w:left w:val="single" w:sz="4" w:space="0" w:color="auto"/>
            </w:tcBorders>
          </w:tcPr>
          <w:p w14:paraId="3A256FB1" w14:textId="77777777" w:rsidR="00D85F35" w:rsidRDefault="00D85F35" w:rsidP="00496367">
            <w:pPr>
              <w:pStyle w:val="CRCoverPage"/>
              <w:tabs>
                <w:tab w:val="right" w:pos="1759"/>
              </w:tabs>
              <w:spacing w:after="0"/>
              <w:rPr>
                <w:b/>
                <w:i/>
                <w:noProof/>
              </w:rPr>
            </w:pPr>
            <w:r>
              <w:rPr>
                <w:b/>
                <w:i/>
                <w:noProof/>
              </w:rPr>
              <w:t>Category:</w:t>
            </w:r>
          </w:p>
        </w:tc>
        <w:tc>
          <w:tcPr>
            <w:tcW w:w="851" w:type="dxa"/>
            <w:shd w:val="pct30" w:color="FFFF00" w:fill="auto"/>
          </w:tcPr>
          <w:p w14:paraId="493AB131" w14:textId="77777777" w:rsidR="00D85F35" w:rsidRDefault="00D85F35" w:rsidP="00496367">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BAC811C" w14:textId="77777777" w:rsidR="00D85F35" w:rsidRDefault="00D85F35" w:rsidP="00496367">
            <w:pPr>
              <w:pStyle w:val="CRCoverPage"/>
              <w:spacing w:after="0"/>
              <w:rPr>
                <w:noProof/>
              </w:rPr>
            </w:pPr>
          </w:p>
        </w:tc>
        <w:tc>
          <w:tcPr>
            <w:tcW w:w="1417" w:type="dxa"/>
            <w:gridSpan w:val="3"/>
            <w:tcBorders>
              <w:left w:val="nil"/>
            </w:tcBorders>
          </w:tcPr>
          <w:p w14:paraId="53E206FB" w14:textId="77777777" w:rsidR="00D85F35" w:rsidRDefault="00D85F35" w:rsidP="004963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2B61C" w14:textId="77777777" w:rsidR="00D85F35" w:rsidRDefault="00D85F35" w:rsidP="00496367">
            <w:pPr>
              <w:pStyle w:val="CRCoverPage"/>
              <w:spacing w:after="0"/>
              <w:ind w:left="100"/>
              <w:rPr>
                <w:noProof/>
              </w:rPr>
            </w:pPr>
            <w:fldSimple w:instr=" DOCPROPERTY  Release  \* MERGEFORMAT ">
              <w:r>
                <w:rPr>
                  <w:noProof/>
                </w:rPr>
                <w:t>Rel-18</w:t>
              </w:r>
            </w:fldSimple>
          </w:p>
        </w:tc>
      </w:tr>
      <w:tr w:rsidR="00D85F35" w14:paraId="3273290D" w14:textId="77777777" w:rsidTr="00496367">
        <w:tc>
          <w:tcPr>
            <w:tcW w:w="1843" w:type="dxa"/>
            <w:tcBorders>
              <w:left w:val="single" w:sz="4" w:space="0" w:color="auto"/>
              <w:bottom w:val="single" w:sz="4" w:space="0" w:color="auto"/>
            </w:tcBorders>
          </w:tcPr>
          <w:p w14:paraId="3E9DDBA8" w14:textId="77777777" w:rsidR="00D85F35" w:rsidRDefault="00D85F35" w:rsidP="00496367">
            <w:pPr>
              <w:pStyle w:val="CRCoverPage"/>
              <w:spacing w:after="0"/>
              <w:rPr>
                <w:b/>
                <w:i/>
                <w:noProof/>
              </w:rPr>
            </w:pPr>
          </w:p>
        </w:tc>
        <w:tc>
          <w:tcPr>
            <w:tcW w:w="4677" w:type="dxa"/>
            <w:gridSpan w:val="8"/>
            <w:tcBorders>
              <w:bottom w:val="single" w:sz="4" w:space="0" w:color="auto"/>
            </w:tcBorders>
          </w:tcPr>
          <w:p w14:paraId="490092F3" w14:textId="77777777" w:rsidR="00D85F35" w:rsidRDefault="00D85F35" w:rsidP="004963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1242BA" w14:textId="77777777" w:rsidR="00D85F35" w:rsidRDefault="00D85F35" w:rsidP="0049636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6BA3A" w14:textId="77777777" w:rsidR="00D85F35" w:rsidRPr="007C2097" w:rsidRDefault="00D85F35" w:rsidP="004963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5F35" w14:paraId="059EFEE5" w14:textId="77777777" w:rsidTr="00496367">
        <w:tc>
          <w:tcPr>
            <w:tcW w:w="1843" w:type="dxa"/>
          </w:tcPr>
          <w:p w14:paraId="06FA9372" w14:textId="77777777" w:rsidR="00D85F35" w:rsidRDefault="00D85F35" w:rsidP="00496367">
            <w:pPr>
              <w:pStyle w:val="CRCoverPage"/>
              <w:spacing w:after="0"/>
              <w:rPr>
                <w:b/>
                <w:i/>
                <w:noProof/>
                <w:sz w:val="8"/>
                <w:szCs w:val="8"/>
              </w:rPr>
            </w:pPr>
          </w:p>
        </w:tc>
        <w:tc>
          <w:tcPr>
            <w:tcW w:w="7797" w:type="dxa"/>
            <w:gridSpan w:val="10"/>
          </w:tcPr>
          <w:p w14:paraId="55F726F9" w14:textId="77777777" w:rsidR="00D85F35" w:rsidRDefault="00D85F35" w:rsidP="00496367">
            <w:pPr>
              <w:pStyle w:val="CRCoverPage"/>
              <w:spacing w:after="0"/>
              <w:rPr>
                <w:noProof/>
                <w:sz w:val="8"/>
                <w:szCs w:val="8"/>
              </w:rPr>
            </w:pPr>
          </w:p>
        </w:tc>
      </w:tr>
      <w:tr w:rsidR="00D85F35" w14:paraId="7D2306ED" w14:textId="77777777" w:rsidTr="00496367">
        <w:tc>
          <w:tcPr>
            <w:tcW w:w="2694" w:type="dxa"/>
            <w:gridSpan w:val="2"/>
            <w:tcBorders>
              <w:top w:val="single" w:sz="4" w:space="0" w:color="auto"/>
              <w:left w:val="single" w:sz="4" w:space="0" w:color="auto"/>
            </w:tcBorders>
          </w:tcPr>
          <w:p w14:paraId="3FA541E7" w14:textId="77777777" w:rsidR="00D85F35" w:rsidRDefault="00D85F35" w:rsidP="00D85F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02ED" w14:textId="74FD2612" w:rsidR="00D85F35" w:rsidRDefault="00D85F35" w:rsidP="00D85F35">
            <w:pPr>
              <w:pStyle w:val="CRCoverPage"/>
              <w:spacing w:after="0"/>
              <w:ind w:left="100"/>
              <w:rPr>
                <w:noProof/>
              </w:rPr>
            </w:pPr>
            <w:r w:rsidRPr="00915B98">
              <w:rPr>
                <w:bCs/>
              </w:rPr>
              <w:t>To add NR5GC test case 8.1.5.</w:t>
            </w:r>
            <w:r>
              <w:rPr>
                <w:bCs/>
              </w:rPr>
              <w:t>2</w:t>
            </w:r>
            <w:r w:rsidRPr="00915B98">
              <w:rPr>
                <w:bCs/>
              </w:rPr>
              <w:t>.3 to the IWD_24wk</w:t>
            </w:r>
            <w:r w:rsidR="00225ABD">
              <w:rPr>
                <w:bCs/>
              </w:rPr>
              <w:t>50</w:t>
            </w:r>
            <w:r w:rsidRPr="00915B98">
              <w:rPr>
                <w:bCs/>
              </w:rPr>
              <w:t xml:space="preserve"> ATS.</w:t>
            </w:r>
          </w:p>
        </w:tc>
      </w:tr>
      <w:tr w:rsidR="00D85F35" w14:paraId="40B7F521" w14:textId="77777777" w:rsidTr="00496367">
        <w:tc>
          <w:tcPr>
            <w:tcW w:w="2694" w:type="dxa"/>
            <w:gridSpan w:val="2"/>
            <w:tcBorders>
              <w:left w:val="single" w:sz="4" w:space="0" w:color="auto"/>
            </w:tcBorders>
          </w:tcPr>
          <w:p w14:paraId="43CDA137" w14:textId="77777777" w:rsidR="00D85F35" w:rsidRDefault="00D85F35" w:rsidP="00D85F35">
            <w:pPr>
              <w:pStyle w:val="CRCoverPage"/>
              <w:spacing w:after="0"/>
              <w:rPr>
                <w:b/>
                <w:i/>
                <w:noProof/>
                <w:sz w:val="8"/>
                <w:szCs w:val="8"/>
              </w:rPr>
            </w:pPr>
          </w:p>
        </w:tc>
        <w:tc>
          <w:tcPr>
            <w:tcW w:w="6946" w:type="dxa"/>
            <w:gridSpan w:val="9"/>
            <w:tcBorders>
              <w:right w:val="single" w:sz="4" w:space="0" w:color="auto"/>
            </w:tcBorders>
          </w:tcPr>
          <w:p w14:paraId="42AEA335" w14:textId="77777777" w:rsidR="00D85F35" w:rsidRDefault="00D85F35" w:rsidP="00D85F35">
            <w:pPr>
              <w:pStyle w:val="CRCoverPage"/>
              <w:spacing w:after="0"/>
              <w:rPr>
                <w:noProof/>
                <w:sz w:val="8"/>
                <w:szCs w:val="8"/>
              </w:rPr>
            </w:pPr>
          </w:p>
        </w:tc>
      </w:tr>
      <w:tr w:rsidR="00D85F35" w14:paraId="7A9DD2FD" w14:textId="77777777" w:rsidTr="00496367">
        <w:tc>
          <w:tcPr>
            <w:tcW w:w="2694" w:type="dxa"/>
            <w:gridSpan w:val="2"/>
            <w:tcBorders>
              <w:left w:val="single" w:sz="4" w:space="0" w:color="auto"/>
            </w:tcBorders>
          </w:tcPr>
          <w:p w14:paraId="6C43DAC3" w14:textId="77777777" w:rsidR="00D85F35" w:rsidRDefault="00D85F35" w:rsidP="00D85F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C5AA3" w14:textId="7AFD022F" w:rsidR="00D85F35" w:rsidRDefault="00D85F35" w:rsidP="00D85F35">
            <w:pPr>
              <w:pStyle w:val="CRCoverPage"/>
              <w:spacing w:after="0"/>
              <w:ind w:left="100"/>
              <w:rPr>
                <w:noProof/>
              </w:rPr>
            </w:pPr>
            <w:r w:rsidRPr="00915B98">
              <w:rPr>
                <w:noProof/>
              </w:rPr>
              <w:t xml:space="preserve">This document lists all changes applied to test case </w:t>
            </w:r>
            <w:r>
              <w:rPr>
                <w:noProof/>
              </w:rPr>
              <w:t>8.1.5.2.3</w:t>
            </w:r>
            <w:r w:rsidRPr="00915B98">
              <w:rPr>
                <w:noProof/>
              </w:rPr>
              <w:t xml:space="preserve"> required for approval. See detailed change description for further information.</w:t>
            </w:r>
          </w:p>
        </w:tc>
      </w:tr>
      <w:tr w:rsidR="00D85F35" w14:paraId="0C663A0A" w14:textId="77777777" w:rsidTr="00496367">
        <w:tc>
          <w:tcPr>
            <w:tcW w:w="2694" w:type="dxa"/>
            <w:gridSpan w:val="2"/>
            <w:tcBorders>
              <w:left w:val="single" w:sz="4" w:space="0" w:color="auto"/>
            </w:tcBorders>
          </w:tcPr>
          <w:p w14:paraId="13B42176" w14:textId="77777777" w:rsidR="00D85F35" w:rsidRDefault="00D85F35" w:rsidP="00D85F35">
            <w:pPr>
              <w:pStyle w:val="CRCoverPage"/>
              <w:spacing w:after="0"/>
              <w:rPr>
                <w:b/>
                <w:i/>
                <w:noProof/>
                <w:sz w:val="8"/>
                <w:szCs w:val="8"/>
              </w:rPr>
            </w:pPr>
          </w:p>
        </w:tc>
        <w:tc>
          <w:tcPr>
            <w:tcW w:w="6946" w:type="dxa"/>
            <w:gridSpan w:val="9"/>
            <w:tcBorders>
              <w:right w:val="single" w:sz="4" w:space="0" w:color="auto"/>
            </w:tcBorders>
          </w:tcPr>
          <w:p w14:paraId="0074657E" w14:textId="77777777" w:rsidR="00D85F35" w:rsidRDefault="00D85F35" w:rsidP="00D85F35">
            <w:pPr>
              <w:pStyle w:val="CRCoverPage"/>
              <w:spacing w:after="0"/>
              <w:rPr>
                <w:noProof/>
                <w:sz w:val="8"/>
                <w:szCs w:val="8"/>
              </w:rPr>
            </w:pPr>
          </w:p>
        </w:tc>
      </w:tr>
      <w:tr w:rsidR="00D85F35" w14:paraId="49F0C5E9" w14:textId="77777777" w:rsidTr="00496367">
        <w:tc>
          <w:tcPr>
            <w:tcW w:w="2694" w:type="dxa"/>
            <w:gridSpan w:val="2"/>
            <w:tcBorders>
              <w:left w:val="single" w:sz="4" w:space="0" w:color="auto"/>
              <w:bottom w:val="single" w:sz="4" w:space="0" w:color="auto"/>
            </w:tcBorders>
          </w:tcPr>
          <w:p w14:paraId="48CD4C01" w14:textId="77777777" w:rsidR="00D85F35" w:rsidRDefault="00D85F35" w:rsidP="00D85F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E99473" w14:textId="5B81DBC9" w:rsidR="00D85F35" w:rsidRDefault="00D85F35" w:rsidP="00D85F35">
            <w:pPr>
              <w:pStyle w:val="CRCoverPage"/>
              <w:spacing w:after="0"/>
              <w:ind w:left="100"/>
              <w:rPr>
                <w:noProof/>
              </w:rPr>
            </w:pPr>
            <w:r w:rsidRPr="00915B98">
              <w:rPr>
                <w:rFonts w:cs="Arial"/>
                <w:lang w:eastAsia="en-GB"/>
              </w:rPr>
              <w:t>Test case will not be added to ATS</w:t>
            </w:r>
          </w:p>
        </w:tc>
      </w:tr>
      <w:tr w:rsidR="00D85F35" w14:paraId="53B8865C" w14:textId="77777777" w:rsidTr="00496367">
        <w:tc>
          <w:tcPr>
            <w:tcW w:w="2694" w:type="dxa"/>
            <w:gridSpan w:val="2"/>
          </w:tcPr>
          <w:p w14:paraId="34E55615" w14:textId="77777777" w:rsidR="00D85F35" w:rsidRDefault="00D85F35" w:rsidP="00D85F35">
            <w:pPr>
              <w:pStyle w:val="CRCoverPage"/>
              <w:spacing w:after="0"/>
              <w:rPr>
                <w:b/>
                <w:i/>
                <w:noProof/>
                <w:sz w:val="8"/>
                <w:szCs w:val="8"/>
              </w:rPr>
            </w:pPr>
          </w:p>
        </w:tc>
        <w:tc>
          <w:tcPr>
            <w:tcW w:w="6946" w:type="dxa"/>
            <w:gridSpan w:val="9"/>
          </w:tcPr>
          <w:p w14:paraId="5D2446AF" w14:textId="77777777" w:rsidR="00D85F35" w:rsidRDefault="00D85F35" w:rsidP="00D85F35">
            <w:pPr>
              <w:pStyle w:val="CRCoverPage"/>
              <w:spacing w:after="0"/>
              <w:rPr>
                <w:noProof/>
                <w:sz w:val="8"/>
                <w:szCs w:val="8"/>
              </w:rPr>
            </w:pPr>
          </w:p>
        </w:tc>
      </w:tr>
      <w:tr w:rsidR="00D85F35" w14:paraId="19ED400E" w14:textId="77777777" w:rsidTr="00496367">
        <w:tc>
          <w:tcPr>
            <w:tcW w:w="2694" w:type="dxa"/>
            <w:gridSpan w:val="2"/>
            <w:tcBorders>
              <w:top w:val="single" w:sz="4" w:space="0" w:color="auto"/>
              <w:left w:val="single" w:sz="4" w:space="0" w:color="auto"/>
            </w:tcBorders>
          </w:tcPr>
          <w:p w14:paraId="690748A4" w14:textId="77777777" w:rsidR="00D85F35" w:rsidRDefault="00D85F35" w:rsidP="00D85F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AB7E2" w14:textId="1FD99F04" w:rsidR="00D85F35" w:rsidRDefault="00D85F35" w:rsidP="00D85F35">
            <w:pPr>
              <w:pStyle w:val="CRCoverPage"/>
              <w:spacing w:after="0"/>
              <w:ind w:left="100"/>
              <w:rPr>
                <w:noProof/>
              </w:rPr>
            </w:pPr>
            <w:r>
              <w:rPr>
                <w:noProof/>
              </w:rPr>
              <w:t>8.1.5.2.3.NR5GC</w:t>
            </w:r>
          </w:p>
        </w:tc>
      </w:tr>
      <w:tr w:rsidR="00D85F35" w14:paraId="316955CB" w14:textId="77777777" w:rsidTr="00496367">
        <w:tc>
          <w:tcPr>
            <w:tcW w:w="2694" w:type="dxa"/>
            <w:gridSpan w:val="2"/>
            <w:tcBorders>
              <w:left w:val="single" w:sz="4" w:space="0" w:color="auto"/>
            </w:tcBorders>
          </w:tcPr>
          <w:p w14:paraId="3DBF2297" w14:textId="77777777" w:rsidR="00D85F35" w:rsidRDefault="00D85F35" w:rsidP="00D85F35">
            <w:pPr>
              <w:pStyle w:val="CRCoverPage"/>
              <w:spacing w:after="0"/>
              <w:rPr>
                <w:b/>
                <w:i/>
                <w:noProof/>
                <w:sz w:val="8"/>
                <w:szCs w:val="8"/>
              </w:rPr>
            </w:pPr>
          </w:p>
        </w:tc>
        <w:tc>
          <w:tcPr>
            <w:tcW w:w="6946" w:type="dxa"/>
            <w:gridSpan w:val="9"/>
            <w:tcBorders>
              <w:right w:val="single" w:sz="4" w:space="0" w:color="auto"/>
            </w:tcBorders>
          </w:tcPr>
          <w:p w14:paraId="689EDBF6" w14:textId="77777777" w:rsidR="00D85F35" w:rsidRDefault="00D85F35" w:rsidP="00D85F35">
            <w:pPr>
              <w:pStyle w:val="CRCoverPage"/>
              <w:spacing w:after="0"/>
              <w:rPr>
                <w:noProof/>
                <w:sz w:val="8"/>
                <w:szCs w:val="8"/>
              </w:rPr>
            </w:pPr>
          </w:p>
        </w:tc>
      </w:tr>
      <w:tr w:rsidR="00D85F35" w14:paraId="3E8B138D" w14:textId="77777777" w:rsidTr="00496367">
        <w:tc>
          <w:tcPr>
            <w:tcW w:w="2694" w:type="dxa"/>
            <w:gridSpan w:val="2"/>
            <w:tcBorders>
              <w:left w:val="single" w:sz="4" w:space="0" w:color="auto"/>
            </w:tcBorders>
          </w:tcPr>
          <w:p w14:paraId="310D1607" w14:textId="77777777" w:rsidR="00D85F35" w:rsidRDefault="00D85F35" w:rsidP="00D85F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2D6BE" w14:textId="77777777" w:rsidR="00D85F35" w:rsidRDefault="00D85F35" w:rsidP="00D85F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52CD0" w14:textId="77777777" w:rsidR="00D85F35" w:rsidRDefault="00D85F35" w:rsidP="00D85F35">
            <w:pPr>
              <w:pStyle w:val="CRCoverPage"/>
              <w:spacing w:after="0"/>
              <w:jc w:val="center"/>
              <w:rPr>
                <w:b/>
                <w:caps/>
                <w:noProof/>
              </w:rPr>
            </w:pPr>
            <w:r>
              <w:rPr>
                <w:b/>
                <w:caps/>
                <w:noProof/>
              </w:rPr>
              <w:t>N</w:t>
            </w:r>
          </w:p>
        </w:tc>
        <w:tc>
          <w:tcPr>
            <w:tcW w:w="2977" w:type="dxa"/>
            <w:gridSpan w:val="4"/>
          </w:tcPr>
          <w:p w14:paraId="0E54EFB9" w14:textId="77777777" w:rsidR="00D85F35" w:rsidRDefault="00D85F35" w:rsidP="00D85F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D3C9C" w14:textId="77777777" w:rsidR="00D85F35" w:rsidRDefault="00D85F35" w:rsidP="00D85F35">
            <w:pPr>
              <w:pStyle w:val="CRCoverPage"/>
              <w:spacing w:after="0"/>
              <w:ind w:left="99"/>
              <w:rPr>
                <w:noProof/>
              </w:rPr>
            </w:pPr>
          </w:p>
        </w:tc>
      </w:tr>
      <w:tr w:rsidR="00D85F35" w14:paraId="618762DC" w14:textId="77777777" w:rsidTr="00496367">
        <w:tc>
          <w:tcPr>
            <w:tcW w:w="2694" w:type="dxa"/>
            <w:gridSpan w:val="2"/>
            <w:tcBorders>
              <w:left w:val="single" w:sz="4" w:space="0" w:color="auto"/>
            </w:tcBorders>
          </w:tcPr>
          <w:p w14:paraId="7879CAD5" w14:textId="77777777" w:rsidR="00D85F35" w:rsidRDefault="00D85F35" w:rsidP="00D85F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73993" w14:textId="77777777" w:rsidR="00D85F35" w:rsidRDefault="00D85F35" w:rsidP="00D8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8A154" w14:textId="4A61D2B4" w:rsidR="00D85F35" w:rsidRDefault="00D85F35" w:rsidP="00D85F35">
            <w:pPr>
              <w:pStyle w:val="CRCoverPage"/>
              <w:spacing w:after="0"/>
              <w:jc w:val="center"/>
              <w:rPr>
                <w:b/>
                <w:caps/>
                <w:noProof/>
              </w:rPr>
            </w:pPr>
            <w:r>
              <w:rPr>
                <w:b/>
                <w:caps/>
                <w:noProof/>
              </w:rPr>
              <w:t>x</w:t>
            </w:r>
          </w:p>
        </w:tc>
        <w:tc>
          <w:tcPr>
            <w:tcW w:w="2977" w:type="dxa"/>
            <w:gridSpan w:val="4"/>
          </w:tcPr>
          <w:p w14:paraId="7DF20720" w14:textId="77777777" w:rsidR="00D85F35" w:rsidRDefault="00D85F35" w:rsidP="00D85F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8613E" w14:textId="5B9B9139" w:rsidR="00D85F35" w:rsidRDefault="00D85F35" w:rsidP="00D85F35">
            <w:pPr>
              <w:pStyle w:val="CRCoverPage"/>
              <w:spacing w:after="0"/>
              <w:ind w:left="99"/>
              <w:rPr>
                <w:noProof/>
              </w:rPr>
            </w:pPr>
          </w:p>
        </w:tc>
      </w:tr>
      <w:tr w:rsidR="00D85F35" w14:paraId="00171D6C" w14:textId="77777777" w:rsidTr="00496367">
        <w:tc>
          <w:tcPr>
            <w:tcW w:w="2694" w:type="dxa"/>
            <w:gridSpan w:val="2"/>
            <w:tcBorders>
              <w:left w:val="single" w:sz="4" w:space="0" w:color="auto"/>
            </w:tcBorders>
          </w:tcPr>
          <w:p w14:paraId="21E87BDF" w14:textId="77777777" w:rsidR="00D85F35" w:rsidRDefault="00D85F35" w:rsidP="00D85F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4EDB4" w14:textId="77777777" w:rsidR="00D85F35" w:rsidRDefault="00D85F35" w:rsidP="00D8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00E78" w14:textId="25DD155D" w:rsidR="00D85F35" w:rsidRDefault="00D85F35" w:rsidP="00D85F35">
            <w:pPr>
              <w:pStyle w:val="CRCoverPage"/>
              <w:spacing w:after="0"/>
              <w:jc w:val="center"/>
              <w:rPr>
                <w:b/>
                <w:caps/>
                <w:noProof/>
              </w:rPr>
            </w:pPr>
            <w:r>
              <w:rPr>
                <w:b/>
                <w:caps/>
                <w:noProof/>
              </w:rPr>
              <w:t>x</w:t>
            </w:r>
          </w:p>
        </w:tc>
        <w:tc>
          <w:tcPr>
            <w:tcW w:w="2977" w:type="dxa"/>
            <w:gridSpan w:val="4"/>
          </w:tcPr>
          <w:p w14:paraId="4EB80A01" w14:textId="77777777" w:rsidR="00D85F35" w:rsidRDefault="00D85F35" w:rsidP="00D85F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49E3C" w14:textId="7A1F124B" w:rsidR="00D85F35" w:rsidRDefault="00D85F35" w:rsidP="00D85F35">
            <w:pPr>
              <w:pStyle w:val="CRCoverPage"/>
              <w:spacing w:after="0"/>
              <w:ind w:left="99"/>
              <w:rPr>
                <w:noProof/>
              </w:rPr>
            </w:pPr>
          </w:p>
        </w:tc>
      </w:tr>
      <w:tr w:rsidR="00D85F35" w14:paraId="39869408" w14:textId="77777777" w:rsidTr="00496367">
        <w:tc>
          <w:tcPr>
            <w:tcW w:w="2694" w:type="dxa"/>
            <w:gridSpan w:val="2"/>
            <w:tcBorders>
              <w:left w:val="single" w:sz="4" w:space="0" w:color="auto"/>
            </w:tcBorders>
          </w:tcPr>
          <w:p w14:paraId="11D05F80" w14:textId="77777777" w:rsidR="00D85F35" w:rsidRDefault="00D85F35" w:rsidP="00D85F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EC6BE0" w14:textId="77777777" w:rsidR="00D85F35" w:rsidRDefault="00D85F35" w:rsidP="00D8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31E3F" w14:textId="2D895FB0" w:rsidR="00D85F35" w:rsidRDefault="00D85F35" w:rsidP="00D85F35">
            <w:pPr>
              <w:pStyle w:val="CRCoverPage"/>
              <w:spacing w:after="0"/>
              <w:jc w:val="center"/>
              <w:rPr>
                <w:b/>
                <w:caps/>
                <w:noProof/>
              </w:rPr>
            </w:pPr>
            <w:r>
              <w:rPr>
                <w:b/>
                <w:caps/>
                <w:noProof/>
              </w:rPr>
              <w:t>x</w:t>
            </w:r>
          </w:p>
        </w:tc>
        <w:tc>
          <w:tcPr>
            <w:tcW w:w="2977" w:type="dxa"/>
            <w:gridSpan w:val="4"/>
          </w:tcPr>
          <w:p w14:paraId="3ADC558A" w14:textId="77777777" w:rsidR="00D85F35" w:rsidRDefault="00D85F35" w:rsidP="00D85F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CA50B2" w14:textId="150DB83E" w:rsidR="00D85F35" w:rsidRDefault="00D85F35" w:rsidP="00D85F35">
            <w:pPr>
              <w:pStyle w:val="CRCoverPage"/>
              <w:spacing w:after="0"/>
              <w:ind w:left="99"/>
              <w:rPr>
                <w:noProof/>
              </w:rPr>
            </w:pPr>
          </w:p>
        </w:tc>
      </w:tr>
      <w:tr w:rsidR="00D85F35" w14:paraId="46DF9D6E" w14:textId="77777777" w:rsidTr="00496367">
        <w:tc>
          <w:tcPr>
            <w:tcW w:w="2694" w:type="dxa"/>
            <w:gridSpan w:val="2"/>
            <w:tcBorders>
              <w:left w:val="single" w:sz="4" w:space="0" w:color="auto"/>
            </w:tcBorders>
          </w:tcPr>
          <w:p w14:paraId="7AE9C8CD" w14:textId="77777777" w:rsidR="00D85F35" w:rsidRDefault="00D85F35" w:rsidP="00D85F35">
            <w:pPr>
              <w:pStyle w:val="CRCoverPage"/>
              <w:spacing w:after="0"/>
              <w:rPr>
                <w:b/>
                <w:i/>
                <w:noProof/>
              </w:rPr>
            </w:pPr>
          </w:p>
        </w:tc>
        <w:tc>
          <w:tcPr>
            <w:tcW w:w="6946" w:type="dxa"/>
            <w:gridSpan w:val="9"/>
            <w:tcBorders>
              <w:right w:val="single" w:sz="4" w:space="0" w:color="auto"/>
            </w:tcBorders>
          </w:tcPr>
          <w:p w14:paraId="75C94EC4" w14:textId="77777777" w:rsidR="00D85F35" w:rsidRDefault="00D85F35" w:rsidP="00D85F35">
            <w:pPr>
              <w:pStyle w:val="CRCoverPage"/>
              <w:spacing w:after="0"/>
              <w:rPr>
                <w:noProof/>
              </w:rPr>
            </w:pPr>
          </w:p>
        </w:tc>
      </w:tr>
      <w:tr w:rsidR="00D85F35" w14:paraId="31DF2FA3" w14:textId="77777777" w:rsidTr="00496367">
        <w:tc>
          <w:tcPr>
            <w:tcW w:w="2694" w:type="dxa"/>
            <w:gridSpan w:val="2"/>
            <w:tcBorders>
              <w:left w:val="single" w:sz="4" w:space="0" w:color="auto"/>
              <w:bottom w:val="single" w:sz="4" w:space="0" w:color="auto"/>
            </w:tcBorders>
          </w:tcPr>
          <w:p w14:paraId="0BA751EA" w14:textId="77777777" w:rsidR="00D85F35" w:rsidRDefault="00D85F35" w:rsidP="00D85F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E4664" w14:textId="77777777" w:rsidR="00D85F35" w:rsidRDefault="00D85F35" w:rsidP="00D85F35">
            <w:pPr>
              <w:pStyle w:val="CRCoverPage"/>
              <w:spacing w:after="0"/>
              <w:ind w:left="100"/>
              <w:rPr>
                <w:noProof/>
              </w:rPr>
            </w:pPr>
          </w:p>
        </w:tc>
      </w:tr>
      <w:tr w:rsidR="00D85F35" w:rsidRPr="008863B9" w14:paraId="688E50E1" w14:textId="77777777" w:rsidTr="00496367">
        <w:tc>
          <w:tcPr>
            <w:tcW w:w="2694" w:type="dxa"/>
            <w:gridSpan w:val="2"/>
            <w:tcBorders>
              <w:top w:val="single" w:sz="4" w:space="0" w:color="auto"/>
              <w:bottom w:val="single" w:sz="4" w:space="0" w:color="auto"/>
            </w:tcBorders>
          </w:tcPr>
          <w:p w14:paraId="5A335ABA" w14:textId="77777777" w:rsidR="00D85F35" w:rsidRPr="008863B9" w:rsidRDefault="00D85F35" w:rsidP="00D85F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2C7B97" w14:textId="77777777" w:rsidR="00D85F35" w:rsidRPr="008863B9" w:rsidRDefault="00D85F35" w:rsidP="00D85F35">
            <w:pPr>
              <w:pStyle w:val="CRCoverPage"/>
              <w:spacing w:after="0"/>
              <w:ind w:left="100"/>
              <w:rPr>
                <w:noProof/>
                <w:sz w:val="8"/>
                <w:szCs w:val="8"/>
              </w:rPr>
            </w:pPr>
          </w:p>
        </w:tc>
      </w:tr>
      <w:tr w:rsidR="00D85F35" w14:paraId="40B1C9E8" w14:textId="77777777" w:rsidTr="00496367">
        <w:tc>
          <w:tcPr>
            <w:tcW w:w="2694" w:type="dxa"/>
            <w:gridSpan w:val="2"/>
            <w:tcBorders>
              <w:top w:val="single" w:sz="4" w:space="0" w:color="auto"/>
              <w:left w:val="single" w:sz="4" w:space="0" w:color="auto"/>
              <w:bottom w:val="single" w:sz="4" w:space="0" w:color="auto"/>
            </w:tcBorders>
          </w:tcPr>
          <w:p w14:paraId="36C1BFD9" w14:textId="77777777" w:rsidR="00D85F35" w:rsidRDefault="00D85F35" w:rsidP="00D85F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9C831" w14:textId="77777777" w:rsidR="00D85F35" w:rsidRDefault="00D85F35" w:rsidP="00D85F35">
            <w:pPr>
              <w:pStyle w:val="CRCoverPage"/>
              <w:spacing w:after="0"/>
              <w:ind w:left="100"/>
              <w:rPr>
                <w:noProof/>
              </w:rPr>
            </w:pPr>
          </w:p>
        </w:tc>
      </w:tr>
    </w:tbl>
    <w:p w14:paraId="7F9B9568" w14:textId="77777777" w:rsidR="00D85F35" w:rsidRDefault="00D85F35" w:rsidP="00D85F35">
      <w:pPr>
        <w:pStyle w:val="CRCoverPage"/>
        <w:spacing w:after="0"/>
        <w:rPr>
          <w:noProof/>
          <w:sz w:val="8"/>
          <w:szCs w:val="8"/>
        </w:rPr>
      </w:pPr>
    </w:p>
    <w:p w14:paraId="6940D14C" w14:textId="77777777" w:rsidR="00D85F35" w:rsidRDefault="00D85F35" w:rsidP="00D85F35">
      <w:pPr>
        <w:rPr>
          <w:noProof/>
        </w:rPr>
      </w:pPr>
    </w:p>
    <w:p w14:paraId="516D7A0E" w14:textId="77777777" w:rsidR="009418D9" w:rsidRDefault="009418D9" w:rsidP="009418D9">
      <w:pPr>
        <w:pStyle w:val="CRCoverPage"/>
        <w:spacing w:after="0"/>
        <w:rPr>
          <w:noProof/>
          <w:sz w:val="8"/>
          <w:szCs w:val="8"/>
        </w:rPr>
      </w:pPr>
    </w:p>
    <w:p w14:paraId="6FF03D48"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6BD6F5" w14:textId="77777777" w:rsidR="009478EE" w:rsidRDefault="009478EE" w:rsidP="009478EE">
      <w:pPr>
        <w:rPr>
          <w:noProof/>
        </w:rPr>
      </w:pPr>
    </w:p>
    <w:p w14:paraId="3A22731C" w14:textId="77777777" w:rsidR="007A73E5" w:rsidRPr="00D83A7A" w:rsidRDefault="007A73E5" w:rsidP="007A73E5">
      <w:pPr>
        <w:pStyle w:val="Title"/>
        <w:jc w:val="left"/>
        <w:rPr>
          <w:rStyle w:val="Emphasis"/>
          <w:rFonts w:ascii="Arial" w:hAnsi="Arial" w:cs="Arial"/>
          <w:i w:val="0"/>
          <w:lang w:eastAsia="en-GB"/>
        </w:rPr>
      </w:pPr>
      <w:bookmarkStart w:id="0" w:name="_Toc191025896"/>
      <w:r w:rsidRPr="00D83A7A">
        <w:rPr>
          <w:rStyle w:val="Emphasis"/>
          <w:rFonts w:ascii="Arial" w:hAnsi="Arial" w:cs="Arial"/>
          <w:i w:val="0"/>
        </w:rPr>
        <w:t>Table of Contents</w:t>
      </w:r>
      <w:bookmarkEnd w:id="0"/>
    </w:p>
    <w:p w14:paraId="5F39A91E" w14:textId="534C7D98" w:rsidR="00E805B2"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E805B2" w:rsidRPr="008025A8">
        <w:rPr>
          <w:rFonts w:ascii="Arial" w:hAnsi="Arial" w:cs="Arial"/>
          <w:iCs/>
        </w:rPr>
        <w:t>Table of Contents</w:t>
      </w:r>
      <w:r w:rsidR="00E805B2">
        <w:tab/>
      </w:r>
      <w:r w:rsidR="00E805B2">
        <w:fldChar w:fldCharType="begin"/>
      </w:r>
      <w:r w:rsidR="00E805B2">
        <w:instrText xml:space="preserve"> PAGEREF _Toc191025896 \h </w:instrText>
      </w:r>
      <w:r w:rsidR="00E805B2">
        <w:fldChar w:fldCharType="separate"/>
      </w:r>
      <w:r w:rsidR="00E805B2">
        <w:t>2</w:t>
      </w:r>
      <w:r w:rsidR="00E805B2">
        <w:fldChar w:fldCharType="end"/>
      </w:r>
    </w:p>
    <w:p w14:paraId="4219DB8F" w14:textId="6C0B55DD"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1</w:t>
      </w:r>
      <w:r>
        <w:rPr>
          <w:rFonts w:asciiTheme="minorHAnsi" w:eastAsiaTheme="minorEastAsia" w:hAnsiTheme="minorHAnsi" w:cstheme="minorBidi"/>
          <w:kern w:val="2"/>
          <w:sz w:val="24"/>
          <w:szCs w:val="24"/>
          <w:lang w:eastAsia="en-GB"/>
          <w14:ligatures w14:val="standardContextual"/>
        </w:rPr>
        <w:tab/>
      </w:r>
      <w:r w:rsidRPr="008025A8">
        <w:rPr>
          <w:rFonts w:cs="Arial"/>
        </w:rPr>
        <w:t>Overview</w:t>
      </w:r>
      <w:r>
        <w:tab/>
      </w:r>
      <w:r>
        <w:fldChar w:fldCharType="begin"/>
      </w:r>
      <w:r>
        <w:instrText xml:space="preserve"> PAGEREF _Toc191025897 \h </w:instrText>
      </w:r>
      <w:r>
        <w:fldChar w:fldCharType="separate"/>
      </w:r>
      <w:r>
        <w:t>3</w:t>
      </w:r>
      <w:r>
        <w:fldChar w:fldCharType="end"/>
      </w:r>
    </w:p>
    <w:p w14:paraId="7508D9DB" w14:textId="0B4AEADB"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_Toc191025898 \h </w:instrText>
      </w:r>
      <w:r>
        <w:fldChar w:fldCharType="separate"/>
      </w:r>
      <w:r>
        <w:t>3</w:t>
      </w:r>
      <w:r>
        <w:fldChar w:fldCharType="end"/>
      </w:r>
    </w:p>
    <w:p w14:paraId="6F9AAFC0" w14:textId="02E1F6C3"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b/>
        </w:rPr>
        <w:t>2</w:t>
      </w:r>
      <w:r>
        <w:rPr>
          <w:rFonts w:asciiTheme="minorHAnsi" w:eastAsiaTheme="minorEastAsia" w:hAnsiTheme="minorHAnsi" w:cstheme="minorBidi"/>
          <w:kern w:val="2"/>
          <w:sz w:val="24"/>
          <w:szCs w:val="24"/>
          <w:lang w:eastAsia="en-GB"/>
          <w14:ligatures w14:val="standardContextual"/>
        </w:rPr>
        <w:tab/>
      </w:r>
      <w:r w:rsidRPr="008025A8">
        <w:rPr>
          <w:b/>
        </w:rPr>
        <w:t>Corrections required</w:t>
      </w:r>
      <w:r>
        <w:tab/>
      </w:r>
      <w:r>
        <w:fldChar w:fldCharType="begin"/>
      </w:r>
      <w:r>
        <w:instrText xml:space="preserve"> PAGEREF _Toc191025899 \h </w:instrText>
      </w:r>
      <w:r>
        <w:fldChar w:fldCharType="separate"/>
      </w:r>
      <w:r>
        <w:t>3</w:t>
      </w:r>
      <w:r>
        <w:fldChar w:fldCharType="end"/>
      </w:r>
    </w:p>
    <w:p w14:paraId="1C554912" w14:textId="6396095F"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8025A8">
        <w:rPr>
          <w:rFonts w:cs="Arial"/>
          <w:b/>
          <w:color w:val="000000"/>
          <w:lang w:eastAsia="en-GB"/>
        </w:rPr>
        <w:t xml:space="preserve">Correction to the </w:t>
      </w:r>
      <w:r w:rsidRPr="008025A8">
        <w:rPr>
          <w:rFonts w:cs="Arial"/>
          <w:b/>
          <w:bCs/>
          <w:color w:val="000000"/>
          <w:lang w:val="en-US" w:eastAsia="en-GB"/>
        </w:rPr>
        <w:t>testcase TC_8_1_5_2_3_NR5GC ()</w:t>
      </w:r>
      <w:r>
        <w:tab/>
      </w:r>
      <w:r>
        <w:fldChar w:fldCharType="begin"/>
      </w:r>
      <w:r>
        <w:instrText xml:space="preserve"> PAGEREF _Toc191025900 \h </w:instrText>
      </w:r>
      <w:r>
        <w:fldChar w:fldCharType="separate"/>
      </w:r>
      <w:r>
        <w:t>3</w:t>
      </w:r>
      <w:r>
        <w:fldChar w:fldCharType="end"/>
      </w:r>
    </w:p>
    <w:p w14:paraId="0EE0F5CF" w14:textId="0CF62143"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8025A8">
        <w:rPr>
          <w:rFonts w:cs="Arial"/>
          <w:b/>
          <w:color w:val="000000"/>
          <w:lang w:eastAsia="en-GB"/>
        </w:rPr>
        <w:t xml:space="preserve">Correction to the </w:t>
      </w:r>
      <w:r w:rsidRPr="008025A8">
        <w:rPr>
          <w:rFonts w:cs="Arial"/>
          <w:b/>
          <w:bCs/>
          <w:color w:val="000000"/>
          <w:lang w:val="en-US" w:eastAsia="en-GB"/>
        </w:rPr>
        <w:t>Function fl_TC_8_1_5_2_3_TestBody()</w:t>
      </w:r>
      <w:r>
        <w:tab/>
      </w:r>
      <w:r>
        <w:fldChar w:fldCharType="begin"/>
      </w:r>
      <w:r>
        <w:instrText xml:space="preserve"> PAGEREF _Toc191025901 \h </w:instrText>
      </w:r>
      <w:r>
        <w:fldChar w:fldCharType="separate"/>
      </w:r>
      <w:r>
        <w:t>5</w:t>
      </w:r>
      <w:r>
        <w:fldChar w:fldCharType="end"/>
      </w:r>
    </w:p>
    <w:p w14:paraId="6742B780" w14:textId="2EF87685"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8025A8">
        <w:rPr>
          <w:rFonts w:cs="Arial"/>
          <w:b/>
          <w:color w:val="000000"/>
          <w:lang w:eastAsia="en-GB"/>
        </w:rPr>
        <w:t xml:space="preserve">Correction to the </w:t>
      </w:r>
      <w:r w:rsidRPr="008025A8">
        <w:rPr>
          <w:rFonts w:cs="Arial"/>
          <w:b/>
          <w:bCs/>
          <w:color w:val="000000"/>
          <w:lang w:val="en-US" w:eastAsia="en-GB"/>
        </w:rPr>
        <w:t>Function f_NR_ModifySysinfo ()</w:t>
      </w:r>
      <w:r>
        <w:tab/>
      </w:r>
      <w:r>
        <w:fldChar w:fldCharType="begin"/>
      </w:r>
      <w:r>
        <w:instrText xml:space="preserve"> PAGEREF _Toc191025902 \h </w:instrText>
      </w:r>
      <w:r>
        <w:fldChar w:fldCharType="separate"/>
      </w:r>
      <w:r>
        <w:t>21</w:t>
      </w:r>
      <w:r>
        <w:fldChar w:fldCharType="end"/>
      </w:r>
    </w:p>
    <w:p w14:paraId="05869746" w14:textId="33B715F6"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3</w:t>
      </w:r>
      <w:r>
        <w:rPr>
          <w:rFonts w:asciiTheme="minorHAnsi" w:eastAsiaTheme="minorEastAsia" w:hAnsiTheme="minorHAnsi" w:cstheme="minorBidi"/>
          <w:kern w:val="2"/>
          <w:sz w:val="24"/>
          <w:szCs w:val="24"/>
          <w:lang w:eastAsia="en-GB"/>
          <w14:ligatures w14:val="standardContextual"/>
        </w:rPr>
        <w:tab/>
      </w:r>
      <w:r w:rsidRPr="008025A8">
        <w:rPr>
          <w:rFonts w:cs="Arial"/>
        </w:rPr>
        <w:t>Branches executed</w:t>
      </w:r>
      <w:r>
        <w:tab/>
      </w:r>
      <w:r>
        <w:fldChar w:fldCharType="begin"/>
      </w:r>
      <w:r>
        <w:instrText xml:space="preserve"> PAGEREF _Toc191025903 \h </w:instrText>
      </w:r>
      <w:r>
        <w:fldChar w:fldCharType="separate"/>
      </w:r>
      <w:r>
        <w:t>27</w:t>
      </w:r>
      <w:r>
        <w:fldChar w:fldCharType="end"/>
      </w:r>
    </w:p>
    <w:p w14:paraId="17660FE1" w14:textId="1D1F1CE1"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4</w:t>
      </w:r>
      <w:r>
        <w:rPr>
          <w:rFonts w:asciiTheme="minorHAnsi" w:eastAsiaTheme="minorEastAsia" w:hAnsiTheme="minorHAnsi" w:cstheme="minorBidi"/>
          <w:kern w:val="2"/>
          <w:sz w:val="24"/>
          <w:szCs w:val="24"/>
          <w:lang w:eastAsia="en-GB"/>
          <w14:ligatures w14:val="standardContextual"/>
        </w:rPr>
        <w:tab/>
      </w:r>
      <w:r w:rsidRPr="008025A8">
        <w:rPr>
          <w:rFonts w:cs="Arial"/>
        </w:rPr>
        <w:t>Execution Log Files</w:t>
      </w:r>
      <w:r>
        <w:tab/>
      </w:r>
      <w:r>
        <w:fldChar w:fldCharType="begin"/>
      </w:r>
      <w:r>
        <w:instrText xml:space="preserve"> PAGEREF _Toc191025904 \h </w:instrText>
      </w:r>
      <w:r>
        <w:fldChar w:fldCharType="separate"/>
      </w:r>
      <w:r>
        <w:t>27</w:t>
      </w:r>
      <w:r>
        <w:fldChar w:fldCharType="end"/>
      </w:r>
    </w:p>
    <w:p w14:paraId="417BEE19" w14:textId="7A826FF8"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E805B2">
        <w:rPr>
          <w:rFonts w:cs="Arial"/>
          <w:b/>
        </w:rPr>
        <w:t>4.1</w:t>
      </w:r>
      <w:r>
        <w:rPr>
          <w:rFonts w:asciiTheme="minorHAnsi" w:eastAsiaTheme="minorEastAsia" w:hAnsiTheme="minorHAnsi" w:cstheme="minorBidi"/>
          <w:kern w:val="2"/>
          <w:sz w:val="24"/>
          <w:szCs w:val="24"/>
          <w:lang w:eastAsia="en-GB"/>
          <w14:ligatures w14:val="standardContextual"/>
        </w:rPr>
        <w:tab/>
      </w:r>
      <w:r w:rsidRPr="008025A8">
        <w:rPr>
          <w:b/>
          <w:lang w:val="en-US"/>
        </w:rPr>
        <w:t>MediaTek MT6815</w:t>
      </w:r>
      <w:r>
        <w:tab/>
      </w:r>
      <w:r>
        <w:fldChar w:fldCharType="begin"/>
      </w:r>
      <w:r>
        <w:instrText xml:space="preserve"> PAGEREF _Toc191025905 \h </w:instrText>
      </w:r>
      <w:r>
        <w:fldChar w:fldCharType="separate"/>
      </w:r>
      <w:r>
        <w:t>27</w:t>
      </w:r>
      <w:r>
        <w:fldChar w:fldCharType="end"/>
      </w:r>
    </w:p>
    <w:p w14:paraId="4A6A1A3C" w14:textId="3FF3E1D7"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E805B2">
        <w:rPr>
          <w:rFonts w:cs="Arial"/>
          <w:b/>
        </w:rPr>
        <w:t>4.2</w:t>
      </w:r>
      <w:r>
        <w:rPr>
          <w:rFonts w:asciiTheme="minorHAnsi" w:eastAsiaTheme="minorEastAsia" w:hAnsiTheme="minorHAnsi" w:cstheme="minorBidi"/>
          <w:kern w:val="2"/>
          <w:sz w:val="24"/>
          <w:szCs w:val="24"/>
          <w:lang w:eastAsia="en-GB"/>
          <w14:ligatures w14:val="standardContextual"/>
        </w:rPr>
        <w:tab/>
      </w:r>
      <w:r w:rsidRPr="008025A8">
        <w:rPr>
          <w:b/>
          <w:lang w:val="en-US"/>
        </w:rPr>
        <w:t>Hisilicon Balong 5000</w:t>
      </w:r>
      <w:r>
        <w:tab/>
      </w:r>
      <w:r>
        <w:fldChar w:fldCharType="begin"/>
      </w:r>
      <w:r>
        <w:instrText xml:space="preserve"> PAGEREF _Toc191025906 \h </w:instrText>
      </w:r>
      <w:r>
        <w:fldChar w:fldCharType="separate"/>
      </w:r>
      <w:r>
        <w:t>27</w:t>
      </w:r>
      <w:r>
        <w:fldChar w:fldCharType="end"/>
      </w:r>
    </w:p>
    <w:p w14:paraId="637D51E0" w14:textId="4E7D981E"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5</w:t>
      </w:r>
      <w:r>
        <w:rPr>
          <w:rFonts w:asciiTheme="minorHAnsi" w:eastAsiaTheme="minorEastAsia" w:hAnsiTheme="minorHAnsi" w:cstheme="minorBidi"/>
          <w:kern w:val="2"/>
          <w:sz w:val="24"/>
          <w:szCs w:val="24"/>
          <w:lang w:eastAsia="en-GB"/>
          <w14:ligatures w14:val="standardContextual"/>
        </w:rPr>
        <w:tab/>
      </w:r>
      <w:r w:rsidRPr="008025A8">
        <w:rPr>
          <w:rFonts w:cs="Arial"/>
        </w:rPr>
        <w:t>References</w:t>
      </w:r>
      <w:r>
        <w:tab/>
      </w:r>
      <w:r>
        <w:fldChar w:fldCharType="begin"/>
      </w:r>
      <w:r>
        <w:instrText xml:space="preserve"> PAGEREF _Toc191025907 \h </w:instrText>
      </w:r>
      <w:r>
        <w:fldChar w:fldCharType="separate"/>
      </w:r>
      <w:r>
        <w:t>28</w:t>
      </w:r>
      <w:r>
        <w:fldChar w:fldCharType="end"/>
      </w:r>
    </w:p>
    <w:p w14:paraId="455D943F" w14:textId="59BAF5A9" w:rsidR="00C1654B" w:rsidRDefault="007A73E5" w:rsidP="007A73E5">
      <w:pPr>
        <w:rPr>
          <w:rFonts w:cs="Arial"/>
          <w:noProof/>
        </w:rPr>
      </w:pPr>
      <w:r>
        <w:rPr>
          <w:rFonts w:cs="Arial"/>
          <w:noProof/>
        </w:rPr>
        <w:fldChar w:fldCharType="end"/>
      </w:r>
    </w:p>
    <w:p w14:paraId="320D1A1E" w14:textId="77777777" w:rsidR="00C1654B" w:rsidRDefault="00C1654B">
      <w:pPr>
        <w:spacing w:after="0"/>
        <w:rPr>
          <w:rFonts w:cs="Arial"/>
          <w:noProof/>
        </w:rPr>
      </w:pPr>
      <w:r>
        <w:rPr>
          <w:rFonts w:cs="Arial"/>
          <w:noProof/>
        </w:rPr>
        <w:br w:type="page"/>
      </w:r>
    </w:p>
    <w:p w14:paraId="3BAFB396"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91025897"/>
      <w:r w:rsidRPr="00D268E5">
        <w:rPr>
          <w:rFonts w:cs="Arial"/>
        </w:rPr>
        <w:lastRenderedPageBreak/>
        <w:t>Overview</w:t>
      </w:r>
      <w:bookmarkEnd w:id="1"/>
      <w:bookmarkEnd w:id="2"/>
      <w:bookmarkEnd w:id="3"/>
    </w:p>
    <w:p w14:paraId="5E894E4B" w14:textId="7F4431A2" w:rsidR="00D312D3" w:rsidRDefault="00C1654B" w:rsidP="00C1654B">
      <w:pPr>
        <w:pBdr>
          <w:top w:val="single" w:sz="4" w:space="3" w:color="00B050"/>
          <w:left w:val="single" w:sz="4" w:space="4" w:color="00B050"/>
          <w:bottom w:val="single" w:sz="4" w:space="1" w:color="00B050"/>
          <w:right w:val="single" w:sz="4" w:space="4" w:color="00B050"/>
        </w:pBdr>
        <w:rPr>
          <w:lang w:val="en-US"/>
        </w:rPr>
      </w:pPr>
      <w:r w:rsidRPr="00D268E5">
        <w:rPr>
          <w:rFonts w:cs="Arial"/>
        </w:rPr>
        <w:t xml:space="preserve">This document lists all the essencial changes needed to correct problems in the TTCN implementation of NR5GC test case </w:t>
      </w:r>
      <w:r w:rsidR="00920C40">
        <w:t>8.1.</w:t>
      </w:r>
      <w:r w:rsidR="00137E08">
        <w:t>5.2.3</w:t>
      </w:r>
      <w:r w:rsidR="003A705A">
        <w:t xml:space="preserve"> </w:t>
      </w:r>
      <w:r w:rsidRPr="00D268E5">
        <w:rPr>
          <w:rFonts w:cs="Arial"/>
        </w:rPr>
        <w:t xml:space="preserve">which is part of the NR5GC test suite in </w:t>
      </w:r>
      <w:r w:rsidR="00EB31B7" w:rsidRPr="00EB31B7">
        <w:rPr>
          <w:lang w:val="en-US"/>
        </w:rPr>
        <w:t>iwd-</w:t>
      </w:r>
      <w:r w:rsidR="007F5E42" w:rsidRPr="007F5E42">
        <w:rPr>
          <w:lang w:val="en-US"/>
        </w:rPr>
        <w:t xml:space="preserve"> iwd-TTCN3-B2024-06_D24wk50</w:t>
      </w:r>
    </w:p>
    <w:p w14:paraId="548D740D"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51AA0AA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0366E8FC"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1E04AFE4"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34DC74FA"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num" w:pos="576"/>
        </w:tabs>
        <w:ind w:left="576"/>
        <w:rPr>
          <w:sz w:val="28"/>
          <w:szCs w:val="28"/>
        </w:rPr>
      </w:pPr>
      <w:bookmarkStart w:id="4" w:name="_Toc124106967"/>
      <w:bookmarkStart w:id="5" w:name="_Toc191025898"/>
      <w:r w:rsidRPr="00D268E5">
        <w:rPr>
          <w:sz w:val="28"/>
          <w:szCs w:val="28"/>
        </w:rPr>
        <w:t>Verification Test Summary</w:t>
      </w:r>
      <w:bookmarkEnd w:id="4"/>
      <w:bookmarkEnd w:id="5"/>
      <w:r w:rsidRPr="00D268E5">
        <w:rPr>
          <w:sz w:val="28"/>
          <w:szCs w:val="28"/>
        </w:rPr>
        <w:t xml:space="preserve"> </w:t>
      </w:r>
    </w:p>
    <w:p w14:paraId="088068AD" w14:textId="56ACDB01"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w:t>
      </w:r>
      <w:r w:rsidR="00137E08">
        <w:t>5.2.3</w:t>
      </w:r>
      <w:r w:rsidR="000B6DB7">
        <w:t>.NR5GC</w:t>
      </w:r>
    </w:p>
    <w:p w14:paraId="413C5DC2" w14:textId="590EC08C"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7F5E42" w:rsidRPr="007F5E42">
        <w:rPr>
          <w:lang w:val="en-US"/>
        </w:rPr>
        <w:t>iwd-TTCN3-B2024-06_D24wk50</w:t>
      </w:r>
    </w:p>
    <w:p w14:paraId="43E5BC0F"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5F6C6A75" w14:textId="519B922E" w:rsidR="00747834" w:rsidRPr="00A94D9D"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w:t>
      </w:r>
      <w:r w:rsidR="00493056">
        <w:rPr>
          <w:lang w:eastAsia="ja-JP"/>
        </w:rPr>
        <w:t>s</w:t>
      </w:r>
      <w:r w:rsidRPr="004C43D5">
        <w:rPr>
          <w:lang w:eastAsia="ja-JP"/>
        </w:rPr>
        <w:t xml:space="preserve"> used:</w:t>
      </w:r>
      <w:r w:rsidRPr="004C43D5">
        <w:rPr>
          <w:lang w:eastAsia="ja-JP"/>
        </w:rPr>
        <w:tab/>
      </w:r>
      <w:bookmarkStart w:id="7" w:name="_Hlk132292827"/>
      <w:r w:rsidR="00876308" w:rsidRPr="00A94D9D">
        <w:rPr>
          <w:lang w:val="en-US"/>
        </w:rPr>
        <w:t>MediaTek MT</w:t>
      </w:r>
      <w:r w:rsidR="00620A50">
        <w:rPr>
          <w:lang w:val="en-US"/>
        </w:rPr>
        <w:t xml:space="preserve">6815 , </w:t>
      </w:r>
      <w:r w:rsidR="00493056" w:rsidRPr="00A94D9D">
        <w:rPr>
          <w:lang w:val="en-US"/>
        </w:rPr>
        <w:t xml:space="preserve"> </w:t>
      </w:r>
      <w:r w:rsidR="00620A50" w:rsidRPr="00620A50">
        <w:rPr>
          <w:lang w:val="en-US"/>
        </w:rPr>
        <w:t>Hisilicon Balong 5000</w:t>
      </w:r>
    </w:p>
    <w:bookmarkEnd w:id="7"/>
    <w:p w14:paraId="5D3CF0A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5E8406F" w14:textId="77777777" w:rsidR="00C1654B" w:rsidRPr="00D268E5" w:rsidRDefault="00C1654B" w:rsidP="00C1654B"/>
    <w:p w14:paraId="39FCA409" w14:textId="77777777" w:rsidR="007A73E5" w:rsidRDefault="007A73E5" w:rsidP="007A73E5">
      <w:pPr>
        <w:rPr>
          <w:b/>
          <w:sz w:val="24"/>
          <w:lang w:eastAsia="ja-JP"/>
        </w:rPr>
      </w:pPr>
    </w:p>
    <w:p w14:paraId="2C2DD293"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91025899"/>
      <w:r w:rsidRPr="00854C55">
        <w:rPr>
          <w:b/>
        </w:rPr>
        <w:t>Corrections required</w:t>
      </w:r>
      <w:bookmarkEnd w:id="8"/>
      <w:bookmarkEnd w:id="9"/>
      <w:bookmarkEnd w:id="10"/>
    </w:p>
    <w:p w14:paraId="30701CF5" w14:textId="33B4FA8A" w:rsidR="00C61CFC" w:rsidRPr="003D65E8" w:rsidRDefault="00C61CFC" w:rsidP="00C61CFC">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1" w:name="_Toc191025900"/>
      <w:r>
        <w:rPr>
          <w:rFonts w:cs="Arial"/>
          <w:b/>
          <w:color w:val="000000"/>
          <w:lang w:eastAsia="en-GB"/>
        </w:rPr>
        <w:t>Correction to the</w:t>
      </w:r>
      <w:r w:rsidRPr="00B52828">
        <w:rPr>
          <w:rFonts w:cs="Arial"/>
          <w:b/>
          <w:color w:val="000000"/>
          <w:lang w:eastAsia="en-GB"/>
        </w:rPr>
        <w:t xml:space="preserve"> </w:t>
      </w:r>
      <w:r w:rsidR="00E31263">
        <w:rPr>
          <w:rFonts w:cs="Arial"/>
          <w:b/>
          <w:bCs/>
          <w:color w:val="000000"/>
          <w:lang w:val="en-US" w:eastAsia="en-GB"/>
        </w:rPr>
        <w:t>testcase</w:t>
      </w:r>
      <w:r>
        <w:rPr>
          <w:rFonts w:cs="Arial"/>
          <w:b/>
          <w:bCs/>
          <w:color w:val="000000"/>
          <w:lang w:val="en-US" w:eastAsia="en-GB"/>
        </w:rPr>
        <w:t xml:space="preserve"> </w:t>
      </w:r>
      <w:r w:rsidR="00D851BE" w:rsidRPr="00D851BE">
        <w:rPr>
          <w:rFonts w:cs="Arial"/>
          <w:b/>
          <w:bCs/>
          <w:color w:val="000000"/>
          <w:lang w:val="en-US" w:eastAsia="en-GB"/>
        </w:rPr>
        <w:t>TC_8_1_5_2_3_NR5GC</w:t>
      </w:r>
      <w:r w:rsidR="00D851BE">
        <w:rPr>
          <w:rFonts w:cs="Arial"/>
          <w:b/>
          <w:bCs/>
          <w:color w:val="000000"/>
          <w:lang w:val="en-US" w:eastAsia="en-GB"/>
        </w:rPr>
        <w:t xml:space="preserve"> </w:t>
      </w:r>
      <w:r>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61CFC" w14:paraId="7B885044"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5813C276" w14:textId="42A655C3" w:rsidR="00C61CFC" w:rsidRDefault="00E31263" w:rsidP="007A73F8">
            <w:pPr>
              <w:spacing w:before="40" w:after="40"/>
              <w:rPr>
                <w:rFonts w:ascii="Arial" w:hAnsi="Arial" w:cs="Arial"/>
                <w:b/>
              </w:rPr>
            </w:pPr>
            <w:r>
              <w:rPr>
                <w:rFonts w:ascii="Arial" w:hAnsi="Arial" w:cs="Arial"/>
                <w:b/>
                <w:bCs/>
                <w:lang w:val="de-DE"/>
              </w:rPr>
              <w:t>Testcase Function</w:t>
            </w:r>
            <w:r w:rsidR="00C61CFC">
              <w:rPr>
                <w:rFonts w:ascii="Arial" w:hAnsi="Arial" w:cs="Arial"/>
                <w:b/>
                <w:bCs/>
                <w:lang w:val="de-DE"/>
              </w:rPr>
              <w:t xml:space="preserve"> </w:t>
            </w:r>
            <w:r w:rsidR="00C61CFC">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9181272" w14:textId="681A2369" w:rsidR="00C61CFC" w:rsidRPr="00D851BE" w:rsidRDefault="00D851BE" w:rsidP="007A73F8">
            <w:pPr>
              <w:pStyle w:val="CRCoverPage"/>
              <w:spacing w:after="0"/>
              <w:rPr>
                <w:bCs/>
              </w:rPr>
            </w:pPr>
            <w:r w:rsidRPr="00D851BE">
              <w:rPr>
                <w:bCs/>
              </w:rPr>
              <w:t>TC_8_1_5_2_3_NR5GC</w:t>
            </w:r>
            <w:r w:rsidR="005B0976">
              <w:rPr>
                <w:bCs/>
              </w:rPr>
              <w:t>()</w:t>
            </w:r>
          </w:p>
        </w:tc>
      </w:tr>
      <w:tr w:rsidR="00C61CFC" w14:paraId="7BF56B2F" w14:textId="77777777" w:rsidTr="007A73F8">
        <w:trPr>
          <w:trHeight w:val="350"/>
        </w:trPr>
        <w:tc>
          <w:tcPr>
            <w:tcW w:w="1985" w:type="dxa"/>
            <w:tcBorders>
              <w:top w:val="single" w:sz="4" w:space="0" w:color="auto"/>
              <w:left w:val="single" w:sz="4" w:space="0" w:color="auto"/>
              <w:bottom w:val="single" w:sz="4" w:space="0" w:color="auto"/>
              <w:right w:val="single" w:sz="4" w:space="0" w:color="auto"/>
            </w:tcBorders>
            <w:hideMark/>
          </w:tcPr>
          <w:p w14:paraId="377C2B07" w14:textId="77777777" w:rsidR="00C61CFC" w:rsidRDefault="00C61CFC" w:rsidP="007A73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56983E3" w14:textId="70407FAE" w:rsidR="00C61CFC" w:rsidRPr="00AD4ADA" w:rsidRDefault="00C61CFC" w:rsidP="00C61CFC">
            <w:pPr>
              <w:pStyle w:val="CRCoverPage"/>
              <w:spacing w:after="0"/>
              <w:rPr>
                <w:noProof/>
              </w:rPr>
            </w:pPr>
            <w:r>
              <w:rPr>
                <w:bCs/>
              </w:rPr>
              <w:t>In the function “</w:t>
            </w:r>
            <w:r w:rsidRPr="009E6495">
              <w:rPr>
                <w:bCs/>
              </w:rPr>
              <w:t>TC_8_1_5_2_3_NR5GC</w:t>
            </w:r>
            <w:r>
              <w:rPr>
                <w:bCs/>
              </w:rPr>
              <w:t>”, Guard Timer needs to be updated as 10800</w:t>
            </w:r>
            <w:r w:rsidR="003B2FC0">
              <w:rPr>
                <w:bCs/>
              </w:rPr>
              <w:t>sec</w:t>
            </w:r>
            <w:r>
              <w:rPr>
                <w:bCs/>
              </w:rPr>
              <w:t>, as we are waiting for HSFN Wrap Around</w:t>
            </w:r>
            <w:r w:rsidRPr="00AD4ADA">
              <w:rPr>
                <w:noProof/>
              </w:rPr>
              <w:t xml:space="preserve"> </w:t>
            </w:r>
          </w:p>
        </w:tc>
      </w:tr>
      <w:tr w:rsidR="00C61CFC" w14:paraId="4058173C"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111DF478" w14:textId="77777777" w:rsidR="00C61CFC" w:rsidRDefault="00C61CFC" w:rsidP="007A73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86B8849" w14:textId="28B49F1C" w:rsidR="00C61CFC" w:rsidRPr="00767A32" w:rsidRDefault="00C61CFC" w:rsidP="00C61CFC">
            <w:pPr>
              <w:pStyle w:val="CRCoverPage"/>
              <w:spacing w:after="0"/>
              <w:rPr>
                <w:bCs/>
              </w:rPr>
            </w:pPr>
            <w:r>
              <w:rPr>
                <w:bCs/>
              </w:rPr>
              <w:t>In the function “</w:t>
            </w:r>
            <w:r w:rsidRPr="009E6495">
              <w:rPr>
                <w:bCs/>
              </w:rPr>
              <w:t>TC_8_1_5_2_3_NR5GC</w:t>
            </w:r>
            <w:r>
              <w:rPr>
                <w:bCs/>
              </w:rPr>
              <w:t>”, Guard Timer is updated as 10800, as we are waiting for HSFN Wrap Around</w:t>
            </w:r>
          </w:p>
        </w:tc>
      </w:tr>
      <w:tr w:rsidR="00C61CFC" w14:paraId="2728ADFF"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0E8033EA" w14:textId="77777777" w:rsidR="00C61CFC" w:rsidRDefault="00C61CFC" w:rsidP="007A73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75446B0" w14:textId="04EC6DF2" w:rsidR="00C61CFC" w:rsidRPr="00CC39F9" w:rsidRDefault="00AD5F7A" w:rsidP="007A73F8">
            <w:pPr>
              <w:spacing w:after="0"/>
              <w:rPr>
                <w:rFonts w:ascii="Arial" w:hAnsi="Arial" w:cs="Arial"/>
                <w:lang w:eastAsia="en-GB"/>
              </w:rPr>
            </w:pPr>
            <w:r w:rsidRPr="00AD5F7A">
              <w:rPr>
                <w:rFonts w:ascii="Arial" w:hAnsi="Arial" w:cs="Arial"/>
                <w:lang w:eastAsia="en-GB"/>
              </w:rPr>
              <w:t>develop\NR5GC\NR5GC_Testsuite.ttcn</w:t>
            </w:r>
          </w:p>
        </w:tc>
      </w:tr>
      <w:tr w:rsidR="00C61CFC" w14:paraId="0BCEFB52"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5EA7E43B" w14:textId="77777777" w:rsidR="00C61CFC" w:rsidRDefault="00C61CFC" w:rsidP="007A73F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9EB880B" w14:textId="77777777" w:rsidR="00C61CFC" w:rsidRDefault="00C61CFC" w:rsidP="007A73F8">
            <w:pPr>
              <w:rPr>
                <w:rFonts w:ascii="Arial" w:hAnsi="Arial"/>
                <w:highlight w:val="cyan"/>
                <w:lang w:eastAsia="zh-CN"/>
              </w:rPr>
            </w:pPr>
          </w:p>
        </w:tc>
      </w:tr>
    </w:tbl>
    <w:p w14:paraId="1E8C2CCB" w14:textId="77777777" w:rsidR="00C61CFC" w:rsidRDefault="00C61CFC" w:rsidP="00C61CFC">
      <w:pPr>
        <w:spacing w:after="0"/>
        <w:rPr>
          <w:rFonts w:ascii="Arial" w:hAnsi="Arial"/>
          <w:b/>
          <w:lang w:eastAsia="en-GB"/>
        </w:rPr>
      </w:pPr>
    </w:p>
    <w:p w14:paraId="029F1D79" w14:textId="77777777" w:rsidR="00C61CFC" w:rsidRDefault="00C61CFC" w:rsidP="00C61CFC">
      <w:pPr>
        <w:spacing w:after="0"/>
        <w:rPr>
          <w:rFonts w:ascii="Arial" w:hAnsi="Arial"/>
          <w:b/>
          <w:lang w:eastAsia="en-GB"/>
        </w:rPr>
      </w:pPr>
      <w:r w:rsidRPr="002249E0">
        <w:rPr>
          <w:rFonts w:ascii="Arial" w:hAnsi="Arial"/>
          <w:b/>
          <w:lang w:eastAsia="en-GB"/>
        </w:rPr>
        <w:t xml:space="preserve">    </w:t>
      </w:r>
    </w:p>
    <w:p w14:paraId="2D3A6780" w14:textId="77777777" w:rsidR="00C61CFC" w:rsidRDefault="00C61CFC" w:rsidP="00C61CF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1CFC" w:rsidRPr="00CD057D" w14:paraId="5EE55E84" w14:textId="77777777" w:rsidTr="007A73F8">
        <w:tc>
          <w:tcPr>
            <w:tcW w:w="13575" w:type="dxa"/>
            <w:tcBorders>
              <w:top w:val="single" w:sz="4" w:space="0" w:color="auto"/>
              <w:left w:val="single" w:sz="4" w:space="0" w:color="auto"/>
              <w:bottom w:val="single" w:sz="4" w:space="0" w:color="auto"/>
              <w:right w:val="single" w:sz="4" w:space="0" w:color="auto"/>
            </w:tcBorders>
          </w:tcPr>
          <w:p w14:paraId="092DC03A"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testcase TC_8_1_5_2_3_NR5GC() runs on MTC_NR5GC system SYSTEM_NR5GC {</w:t>
            </w:r>
          </w:p>
          <w:p w14:paraId="3B3429C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@purpose</w:t>
            </w:r>
          </w:p>
          <w:p w14:paraId="5B34177A"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eDRX / IDLE / Paging for notification of BCCH modification</w:t>
            </w:r>
          </w:p>
          <w:p w14:paraId="78758F24"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NR5GC_PTC        v_NR5GC      := null;</w:t>
            </w:r>
          </w:p>
          <w:p w14:paraId="51014087"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v_IMS1       := null;</w:t>
            </w:r>
          </w:p>
          <w:p w14:paraId="38155CFA"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v_IMS2       := null;</w:t>
            </w:r>
          </w:p>
          <w:p w14:paraId="269CA5CF"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6291B882"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timer t_GuardTimer := int2float(300);</w:t>
            </w:r>
          </w:p>
          <w:p w14:paraId="0B6049E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0800651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 := NR5GC_PTC.create("NR5GC") alive;</w:t>
            </w:r>
          </w:p>
          <w:p w14:paraId="1231BC21"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190B030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f_MTC_ConnectPTCs_NR5GC(system, v_NR5GC, v_IMS1, v_IMS2);</w:t>
            </w:r>
          </w:p>
          <w:p w14:paraId="567ED5A4"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5AD6C8B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v_NR5GC.start(f_TC_8_1_5_2_3_NR5GC());</w:t>
            </w:r>
          </w:p>
          <w:p w14:paraId="7CDF3A5E"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1ACF2E33"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t_GuardTimer.start;</w:t>
            </w:r>
          </w:p>
          <w:p w14:paraId="192C0C5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49E2D0E1"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f_MTC_MainLoop_NR5GC(t_GuardTimer);</w:t>
            </w:r>
          </w:p>
          <w:p w14:paraId="4D6CB840" w14:textId="1D742F11" w:rsidR="00C61CFC" w:rsidRPr="00455951"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tc>
      </w:tr>
    </w:tbl>
    <w:p w14:paraId="2067E40B" w14:textId="77777777" w:rsidR="00C61CFC" w:rsidRPr="00CD057D" w:rsidRDefault="00C61CFC" w:rsidP="00C61CFC">
      <w:pPr>
        <w:spacing w:after="0"/>
        <w:rPr>
          <w:rFonts w:ascii="Arial" w:hAnsi="Arial"/>
          <w:b/>
          <w:color w:val="000000"/>
          <w:lang w:eastAsia="en-GB"/>
        </w:rPr>
      </w:pPr>
    </w:p>
    <w:p w14:paraId="4CA437A9" w14:textId="77777777" w:rsidR="00C61CFC" w:rsidRPr="00CD057D" w:rsidRDefault="00C61CFC" w:rsidP="00C61CFC">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1CFC" w:rsidRPr="00CD057D" w14:paraId="45D6324A" w14:textId="77777777" w:rsidTr="007A73F8">
        <w:tc>
          <w:tcPr>
            <w:tcW w:w="13575" w:type="dxa"/>
            <w:tcBorders>
              <w:top w:val="single" w:sz="4" w:space="0" w:color="auto"/>
              <w:left w:val="single" w:sz="4" w:space="0" w:color="auto"/>
              <w:bottom w:val="single" w:sz="4" w:space="0" w:color="auto"/>
              <w:right w:val="single" w:sz="4" w:space="0" w:color="auto"/>
            </w:tcBorders>
          </w:tcPr>
          <w:p w14:paraId="6C46E93F"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testcase TC_8_1_5_2_3_NR5GC() runs on MTC_NR5GC system SYSTEM_NR5GC {</w:t>
            </w:r>
          </w:p>
          <w:p w14:paraId="776F05E7"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@purpose</w:t>
            </w:r>
          </w:p>
          <w:p w14:paraId="79425E0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eDRX / IDLE / Paging for notification of BCCH modification</w:t>
            </w:r>
          </w:p>
          <w:p w14:paraId="021E678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NR5GC_PTC        v_NR5GC      := null;</w:t>
            </w:r>
          </w:p>
          <w:p w14:paraId="63754016"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v_IMS1       := null;</w:t>
            </w:r>
          </w:p>
          <w:p w14:paraId="24287ABE"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v_IMS2       := null;</w:t>
            </w:r>
          </w:p>
          <w:p w14:paraId="3FF980F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61D5A1E7"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timer t_GuardTimer := </w:t>
            </w:r>
            <w:r w:rsidRPr="00C61CFC">
              <w:rPr>
                <w:rFonts w:ascii="Courier New" w:hAnsi="Courier New" w:cs="Courier New"/>
                <w:color w:val="000000"/>
                <w:highlight w:val="yellow"/>
                <w:lang w:eastAsia="de-DE"/>
              </w:rPr>
              <w:t>int2float(10800);</w:t>
            </w:r>
          </w:p>
          <w:p w14:paraId="5BB105C4"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31370AC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 := NR5GC_PTC.create("NR5GC") alive;</w:t>
            </w:r>
          </w:p>
          <w:p w14:paraId="27A5D86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206AB16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f_MTC_ConnectPTCs_NR5GC(system, v_NR5GC, v_IMS1, v_IMS2);</w:t>
            </w:r>
          </w:p>
          <w:p w14:paraId="382527D8"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0476585F"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v_NR5GC.start(f_TC_8_1_5_2_3_NR5GC());</w:t>
            </w:r>
          </w:p>
          <w:p w14:paraId="4B28F241"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7CE274DC"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t_GuardTimer.start;</w:t>
            </w:r>
          </w:p>
          <w:p w14:paraId="16AA268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1895577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f_MTC_MainLoop_NR5GC(t_GuardTimer);</w:t>
            </w:r>
          </w:p>
          <w:p w14:paraId="5AD8AF9E" w14:textId="3449808B" w:rsidR="00C61CFC" w:rsidRPr="001D4D0B"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tc>
      </w:tr>
    </w:tbl>
    <w:p w14:paraId="26734D7B" w14:textId="77777777" w:rsidR="00C61CFC" w:rsidRPr="00C61CFC" w:rsidRDefault="00C61CFC" w:rsidP="00C61CFC"/>
    <w:p w14:paraId="74F41B0E" w14:textId="41635DD0" w:rsidR="001C0A3F" w:rsidRPr="003D65E8" w:rsidRDefault="00AD2144" w:rsidP="001C0A3F">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2" w:name="_Toc191025901"/>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D851BE" w:rsidRPr="00D851BE">
        <w:rPr>
          <w:rFonts w:cs="Arial"/>
          <w:b/>
          <w:bCs/>
          <w:color w:val="000000"/>
          <w:lang w:val="en-US" w:eastAsia="en-GB"/>
        </w:rPr>
        <w:t>fl_TC_8_1_5_2_3_TestBody</w:t>
      </w:r>
      <w:r w:rsidR="00D851BE">
        <w:rPr>
          <w:rFonts w:cs="Arial"/>
          <w:b/>
          <w:bCs/>
          <w:color w:val="000000"/>
          <w:lang w:val="en-US" w:eastAsia="en-GB"/>
        </w:rPr>
        <w:t>()</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3F" w14:paraId="247697C2"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53BED721" w14:textId="77777777" w:rsidR="001C0A3F" w:rsidRDefault="001C0A3F" w:rsidP="00547385">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B4FEE52" w14:textId="1E829583" w:rsidR="001C0A3F" w:rsidRPr="00FA530C" w:rsidRDefault="00D851BE" w:rsidP="00547385">
            <w:pPr>
              <w:pStyle w:val="CRCoverPage"/>
              <w:spacing w:after="0"/>
              <w:rPr>
                <w:noProof/>
              </w:rPr>
            </w:pPr>
            <w:r w:rsidRPr="00D851BE">
              <w:rPr>
                <w:noProof/>
              </w:rPr>
              <w:t>fl_TC_8_1_5_2_3_TestBody</w:t>
            </w:r>
          </w:p>
        </w:tc>
      </w:tr>
      <w:tr w:rsidR="001C0A3F" w14:paraId="360B9389" w14:textId="77777777" w:rsidTr="0054738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4A8AA64" w14:textId="77777777" w:rsidR="001C0A3F" w:rsidRDefault="001C0A3F" w:rsidP="0054738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623245" w14:textId="77777777" w:rsidR="00B045CB" w:rsidRDefault="00B045CB" w:rsidP="00B045CB">
            <w:pPr>
              <w:pStyle w:val="CRCoverPage"/>
              <w:spacing w:after="0"/>
              <w:rPr>
                <w:noProof/>
              </w:rPr>
            </w:pPr>
            <w:r>
              <w:rPr>
                <w:noProof/>
              </w:rPr>
              <w:t xml:space="preserve">In the function </w:t>
            </w:r>
            <w:r w:rsidRPr="00D9195A">
              <w:rPr>
                <w:noProof/>
              </w:rPr>
              <w:t>fl_TC_8_1_5_2_3_TestBody</w:t>
            </w:r>
          </w:p>
          <w:p w14:paraId="462F2568" w14:textId="77777777" w:rsidR="00B045CB" w:rsidRDefault="00B045CB" w:rsidP="00B045CB">
            <w:pPr>
              <w:pStyle w:val="CRCoverPage"/>
              <w:spacing w:after="0"/>
              <w:ind w:left="360"/>
              <w:rPr>
                <w:noProof/>
              </w:rPr>
            </w:pPr>
          </w:p>
          <w:p w14:paraId="19BAE44B" w14:textId="77777777" w:rsidR="00B045CB" w:rsidRDefault="00B045CB" w:rsidP="00425216">
            <w:pPr>
              <w:pStyle w:val="TH"/>
              <w:numPr>
                <w:ilvl w:val="0"/>
                <w:numId w:val="38"/>
              </w:numPr>
              <w:jc w:val="left"/>
              <w:rPr>
                <w:b w:val="0"/>
                <w:bCs/>
              </w:rPr>
            </w:pPr>
            <w:r w:rsidRPr="00D9195A">
              <w:rPr>
                <w:b w:val="0"/>
                <w:bCs/>
              </w:rPr>
              <w:t>v</w:t>
            </w:r>
            <w:r w:rsidRPr="00D9195A">
              <w:rPr>
                <w:b w:val="0"/>
                <w:bCs/>
                <w:noProof/>
              </w:rPr>
              <w:t>_NegotiatedExtdDRXParams value is not in line with the current prose Table 8.1.5.2.3.3.3-3: REGISTRATION ACCEPT (Step 14, Table 8.1.5.2.3.3.2-1</w:t>
            </w:r>
            <w:r w:rsidRPr="00D9195A">
              <w:rPr>
                <w:b w:val="0"/>
                <w:bCs/>
              </w:rPr>
              <w:t>)</w:t>
            </w:r>
          </w:p>
          <w:p w14:paraId="31D4DF19" w14:textId="012A300D" w:rsidR="00B045CB" w:rsidRDefault="00B045CB" w:rsidP="00425216">
            <w:pPr>
              <w:pStyle w:val="TH"/>
              <w:numPr>
                <w:ilvl w:val="0"/>
                <w:numId w:val="38"/>
              </w:numPr>
              <w:jc w:val="left"/>
              <w:rPr>
                <w:b w:val="0"/>
                <w:bCs/>
              </w:rPr>
            </w:pPr>
            <w:r>
              <w:rPr>
                <w:b w:val="0"/>
                <w:bCs/>
              </w:rPr>
              <w:t xml:space="preserve">at step 16-17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corrected </w:t>
            </w:r>
          </w:p>
          <w:p w14:paraId="79230F40" w14:textId="77777777" w:rsidR="00425216" w:rsidRPr="00D9195A" w:rsidRDefault="00425216" w:rsidP="00425216">
            <w:pPr>
              <w:pStyle w:val="TH"/>
              <w:numPr>
                <w:ilvl w:val="0"/>
                <w:numId w:val="38"/>
              </w:numPr>
              <w:jc w:val="left"/>
              <w:rPr>
                <w:b w:val="0"/>
                <w:bCs/>
              </w:rPr>
            </w:pPr>
            <w:r>
              <w:rPr>
                <w:b w:val="0"/>
                <w:bCs/>
              </w:rPr>
              <w:t xml:space="preserve">At step 19 , </w:t>
            </w:r>
            <w:r w:rsidRPr="00D9195A">
              <w:rPr>
                <w:rFonts w:cs="Arial"/>
                <w:b w:val="0"/>
                <w:bCs/>
                <w:szCs w:val="18"/>
                <w:lang w:eastAsia="fr-FR"/>
              </w:rPr>
              <w:t>SS transmits a Short message on PDCCH using P-RNTI indicating a systemInfoModification-eDRX.</w:t>
            </w:r>
            <w:r>
              <w:rPr>
                <w:rFonts w:cs="Arial"/>
                <w:b w:val="0"/>
                <w:bCs/>
                <w:szCs w:val="18"/>
                <w:lang w:eastAsia="fr-FR"/>
              </w:rPr>
              <w:t xml:space="preserve"> In order to make sure that P-RNTI Transmission happens in line with eDRX cycle , </w:t>
            </w:r>
            <w:r w:rsidRPr="00F26493">
              <w:rPr>
                <w:rFonts w:cs="Arial"/>
                <w:b w:val="0"/>
                <w:bCs/>
                <w:szCs w:val="18"/>
                <w:lang w:eastAsia="fr-FR"/>
              </w:rPr>
              <w:t>p_EDRXValue_Index</w:t>
            </w:r>
            <w:r>
              <w:rPr>
                <w:rFonts w:cs="Arial"/>
                <w:b w:val="0"/>
                <w:bCs/>
                <w:szCs w:val="18"/>
                <w:lang w:eastAsia="fr-FR"/>
              </w:rPr>
              <w:t xml:space="preserve"> needs to be passed</w:t>
            </w:r>
          </w:p>
          <w:p w14:paraId="04D0A989" w14:textId="77777777" w:rsidR="00B045CB" w:rsidRDefault="00B045CB" w:rsidP="00B045CB">
            <w:pPr>
              <w:pStyle w:val="CRCoverPage"/>
              <w:spacing w:after="0"/>
              <w:rPr>
                <w:noProof/>
              </w:rPr>
            </w:pPr>
          </w:p>
          <w:p w14:paraId="5404A20B" w14:textId="77777777" w:rsidR="00B045CB" w:rsidRDefault="00B045CB" w:rsidP="00425216">
            <w:pPr>
              <w:pStyle w:val="CRCoverPage"/>
              <w:numPr>
                <w:ilvl w:val="0"/>
                <w:numId w:val="38"/>
              </w:numPr>
              <w:spacing w:after="0"/>
              <w:rPr>
                <w:noProof/>
              </w:rPr>
            </w:pPr>
            <w:r>
              <w:rPr>
                <w:noProof/>
              </w:rPr>
              <w:t xml:space="preserve">At Step 21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needs to be corrected </w:t>
            </w:r>
          </w:p>
          <w:p w14:paraId="50C95F74" w14:textId="77777777" w:rsidR="00B045CB" w:rsidRDefault="00B045CB" w:rsidP="00B045CB">
            <w:pPr>
              <w:pStyle w:val="CRCoverPage"/>
              <w:spacing w:after="0"/>
              <w:rPr>
                <w:noProof/>
              </w:rPr>
            </w:pPr>
          </w:p>
          <w:p w14:paraId="585FCEB7" w14:textId="177F2B07" w:rsidR="00B045CB" w:rsidRDefault="00B045CB" w:rsidP="00425216">
            <w:pPr>
              <w:pStyle w:val="CRCoverPage"/>
              <w:numPr>
                <w:ilvl w:val="0"/>
                <w:numId w:val="38"/>
              </w:numPr>
              <w:spacing w:after="0"/>
              <w:rPr>
                <w:noProof/>
              </w:rPr>
            </w:pPr>
            <w:r>
              <w:rPr>
                <w:noProof/>
              </w:rPr>
              <w:t xml:space="preserve">Before steps  24-29  , UL grant configuration needs to be provided </w:t>
            </w:r>
            <w:r w:rsidR="009C3BAE">
              <w:rPr>
                <w:noProof/>
              </w:rPr>
              <w:t>as current TTCN is not making use of default function for handling setup request</w:t>
            </w:r>
          </w:p>
          <w:p w14:paraId="6E8A19B2" w14:textId="77777777" w:rsidR="00B045CB" w:rsidRDefault="00B045CB" w:rsidP="00B045CB">
            <w:pPr>
              <w:pStyle w:val="ListParagraph"/>
              <w:rPr>
                <w:noProof/>
              </w:rPr>
            </w:pPr>
          </w:p>
          <w:p w14:paraId="4308ABFD" w14:textId="77777777" w:rsidR="00B045CB" w:rsidRDefault="00B045CB" w:rsidP="00425216">
            <w:pPr>
              <w:pStyle w:val="CRCoverPage"/>
              <w:numPr>
                <w:ilvl w:val="0"/>
                <w:numId w:val="38"/>
              </w:numPr>
              <w:spacing w:after="0"/>
              <w:rPr>
                <w:noProof/>
              </w:rPr>
            </w:pPr>
            <w:r>
              <w:rPr>
                <w:noProof/>
              </w:rPr>
              <w:t xml:space="preserve">At step 30 , when handling </w:t>
            </w:r>
            <w:r w:rsidRPr="001B057F">
              <w:rPr>
                <w:noProof/>
              </w:rPr>
              <w:t>f_NR_UE_DeRegisterOnSwitchOff</w:t>
            </w:r>
            <w:r>
              <w:rPr>
                <w:noProof/>
              </w:rPr>
              <w:t xml:space="preserve"> , currently SRB1 is provided . this needs to be corrected to use the default value of SRB2 </w:t>
            </w:r>
          </w:p>
          <w:p w14:paraId="3EBAD929" w14:textId="77777777" w:rsidR="00B045CB" w:rsidRDefault="00B045CB" w:rsidP="00B045CB">
            <w:pPr>
              <w:pStyle w:val="ListParagraph"/>
              <w:rPr>
                <w:noProof/>
              </w:rPr>
            </w:pPr>
          </w:p>
          <w:p w14:paraId="2129C1FA" w14:textId="77777777" w:rsidR="00B045CB" w:rsidRDefault="00B045CB" w:rsidP="00425216">
            <w:pPr>
              <w:pStyle w:val="CRCoverPage"/>
              <w:numPr>
                <w:ilvl w:val="0"/>
                <w:numId w:val="38"/>
              </w:numPr>
              <w:spacing w:after="0"/>
              <w:rPr>
                <w:noProof/>
              </w:rPr>
            </w:pPr>
            <w:r w:rsidRPr="001B057F">
              <w:rPr>
                <w:noProof/>
              </w:rPr>
              <w:t>v_NegotiatedExtdDRXParams</w:t>
            </w:r>
            <w:r>
              <w:rPr>
                <w:noProof/>
              </w:rPr>
              <w:t xml:space="preserve"> is not in line as per </w:t>
            </w:r>
            <w:r w:rsidRPr="00762A79">
              <w:rPr>
                <w:noProof/>
              </w:rPr>
              <w:t>Table 8.1.5.2.3.3.3-4: REGISTRATION ACCEPT (Step 44, Table 8.1.5.2.3.3.2-1)</w:t>
            </w:r>
            <w:r>
              <w:rPr>
                <w:noProof/>
              </w:rPr>
              <w:t xml:space="preserve"> at step 45 , and this needs correction </w:t>
            </w:r>
          </w:p>
          <w:p w14:paraId="5A03639E" w14:textId="77777777" w:rsidR="00B045CB" w:rsidRDefault="00B045CB" w:rsidP="00B045CB">
            <w:pPr>
              <w:pStyle w:val="ListParagraph"/>
              <w:rPr>
                <w:noProof/>
              </w:rPr>
            </w:pPr>
          </w:p>
          <w:p w14:paraId="4F118F65" w14:textId="5B64DE30" w:rsidR="00B045CB" w:rsidRPr="00B72947" w:rsidRDefault="00B045CB" w:rsidP="00425216">
            <w:pPr>
              <w:pStyle w:val="TH"/>
              <w:numPr>
                <w:ilvl w:val="0"/>
                <w:numId w:val="38"/>
              </w:numPr>
              <w:jc w:val="left"/>
              <w:rPr>
                <w:b w:val="0"/>
                <w:bCs/>
              </w:rPr>
            </w:pPr>
            <w:r>
              <w:rPr>
                <w:b w:val="0"/>
                <w:bCs/>
              </w:rPr>
              <w:t xml:space="preserve">at step 46-47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corrected </w:t>
            </w:r>
          </w:p>
          <w:p w14:paraId="6FB6FE37" w14:textId="77777777" w:rsidR="00B045CB" w:rsidRPr="00B72947" w:rsidRDefault="00B045CB" w:rsidP="00425216">
            <w:pPr>
              <w:pStyle w:val="CRCoverPage"/>
              <w:numPr>
                <w:ilvl w:val="0"/>
                <w:numId w:val="38"/>
              </w:numPr>
              <w:spacing w:after="0"/>
              <w:rPr>
                <w:noProof/>
              </w:rPr>
            </w:pPr>
            <w:r>
              <w:rPr>
                <w:noProof/>
              </w:rPr>
              <w:t>at step 49, as per the prose “</w:t>
            </w:r>
            <w:r w:rsidRPr="00762A79">
              <w:rPr>
                <w:rFonts w:cs="Arial"/>
                <w:szCs w:val="18"/>
                <w:lang w:eastAsia="fr-FR"/>
              </w:rPr>
              <w:t>SS transmits a Short message on PDCCH using P-RNTI indicating a systemInfoModification.</w:t>
            </w:r>
            <w:r>
              <w:rPr>
                <w:rFonts w:cs="Arial"/>
                <w:szCs w:val="18"/>
                <w:lang w:eastAsia="fr-FR"/>
              </w:rPr>
              <w:t xml:space="preserve">” , current TTCN sends </w:t>
            </w:r>
            <w:r w:rsidRPr="00B72947">
              <w:rPr>
                <w:rFonts w:cs="Arial"/>
                <w:szCs w:val="18"/>
                <w:lang w:eastAsia="fr-FR"/>
              </w:rPr>
              <w:t>tsc_NR_ShortMessage_SystemInfoModificationAndEDRX</w:t>
            </w:r>
            <w:r>
              <w:rPr>
                <w:rFonts w:cs="Arial"/>
                <w:szCs w:val="18"/>
                <w:lang w:eastAsia="fr-FR"/>
              </w:rPr>
              <w:t xml:space="preserve">, this needs to be corrected as </w:t>
            </w:r>
            <w:r w:rsidRPr="00762A79">
              <w:rPr>
                <w:rFonts w:cs="Arial"/>
                <w:szCs w:val="18"/>
                <w:lang w:eastAsia="fr-FR"/>
              </w:rPr>
              <w:t>systemInfoModification</w:t>
            </w:r>
          </w:p>
          <w:p w14:paraId="5A436CBB" w14:textId="77777777" w:rsidR="00B045CB" w:rsidRPr="00B72947" w:rsidRDefault="00B045CB" w:rsidP="00B045CB">
            <w:pPr>
              <w:pStyle w:val="CRCoverPage"/>
              <w:spacing w:after="0"/>
              <w:ind w:left="776"/>
              <w:rPr>
                <w:noProof/>
              </w:rPr>
            </w:pPr>
          </w:p>
          <w:p w14:paraId="67AF195F" w14:textId="77777777" w:rsidR="00B045CB" w:rsidRDefault="00B045CB" w:rsidP="00425216">
            <w:pPr>
              <w:pStyle w:val="CRCoverPage"/>
              <w:numPr>
                <w:ilvl w:val="0"/>
                <w:numId w:val="38"/>
              </w:numPr>
              <w:spacing w:after="0"/>
              <w:rPr>
                <w:noProof/>
              </w:rPr>
            </w:pPr>
            <w:r>
              <w:rPr>
                <w:noProof/>
              </w:rPr>
              <w:t xml:space="preserve"> at step 51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needs to be corrected </w:t>
            </w:r>
          </w:p>
          <w:p w14:paraId="436D50BD" w14:textId="77777777" w:rsidR="00B045CB" w:rsidRDefault="00B045CB" w:rsidP="00B045CB">
            <w:pPr>
              <w:pStyle w:val="CRCoverPage"/>
              <w:spacing w:after="0"/>
              <w:rPr>
                <w:noProof/>
              </w:rPr>
            </w:pPr>
          </w:p>
          <w:p w14:paraId="53BF4CD5" w14:textId="55215741" w:rsidR="00B045CB" w:rsidRPr="00787428" w:rsidRDefault="00B045CB" w:rsidP="001D6F55">
            <w:pPr>
              <w:pStyle w:val="CRCoverPage"/>
              <w:numPr>
                <w:ilvl w:val="0"/>
                <w:numId w:val="38"/>
              </w:numPr>
              <w:spacing w:after="0"/>
              <w:rPr>
                <w:bCs/>
              </w:rPr>
            </w:pPr>
            <w:r>
              <w:rPr>
                <w:noProof/>
              </w:rPr>
              <w:t>At step 53 , UL grant configuration needs to be provided</w:t>
            </w:r>
            <w:r w:rsidR="009C3BAE">
              <w:rPr>
                <w:noProof/>
              </w:rPr>
              <w:t xml:space="preserve"> as current TTCN is not making use of default function for handling setup request</w:t>
            </w:r>
          </w:p>
          <w:p w14:paraId="2FD9151C" w14:textId="44943280" w:rsidR="001C0A3F" w:rsidRPr="00AD4ADA" w:rsidRDefault="001C0A3F" w:rsidP="00ED351B">
            <w:pPr>
              <w:pStyle w:val="CRCoverPage"/>
              <w:spacing w:after="0"/>
              <w:ind w:left="700"/>
              <w:rPr>
                <w:noProof/>
              </w:rPr>
            </w:pPr>
          </w:p>
        </w:tc>
      </w:tr>
      <w:tr w:rsidR="001C0A3F" w14:paraId="3598792B"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7527C9BB" w14:textId="77777777" w:rsidR="001C0A3F" w:rsidRDefault="001C0A3F" w:rsidP="0054738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11780BD" w14:textId="77777777" w:rsidR="00767A32" w:rsidRDefault="00767A32" w:rsidP="00767A32">
            <w:pPr>
              <w:pStyle w:val="CRCoverPage"/>
              <w:spacing w:after="0"/>
              <w:rPr>
                <w:noProof/>
              </w:rPr>
            </w:pPr>
            <w:r>
              <w:rPr>
                <w:noProof/>
              </w:rPr>
              <w:t xml:space="preserve">In the function </w:t>
            </w:r>
            <w:r w:rsidRPr="00D9195A">
              <w:rPr>
                <w:noProof/>
              </w:rPr>
              <w:t>fl_TC_8_1_5_2_3_TestBody</w:t>
            </w:r>
          </w:p>
          <w:p w14:paraId="1DB2A1DD" w14:textId="77777777" w:rsidR="00767A32" w:rsidRDefault="00767A32" w:rsidP="00767A32">
            <w:pPr>
              <w:pStyle w:val="CRCoverPage"/>
              <w:spacing w:after="0"/>
              <w:ind w:left="360"/>
              <w:rPr>
                <w:noProof/>
              </w:rPr>
            </w:pPr>
          </w:p>
          <w:p w14:paraId="68F84E89" w14:textId="77777777" w:rsidR="00767A32" w:rsidRDefault="00767A32" w:rsidP="00600E53">
            <w:pPr>
              <w:pStyle w:val="TH"/>
              <w:numPr>
                <w:ilvl w:val="0"/>
                <w:numId w:val="39"/>
              </w:numPr>
              <w:jc w:val="left"/>
              <w:rPr>
                <w:b w:val="0"/>
                <w:bCs/>
              </w:rPr>
            </w:pPr>
            <w:r w:rsidRPr="00D9195A">
              <w:rPr>
                <w:b w:val="0"/>
                <w:bCs/>
              </w:rPr>
              <w:t>v</w:t>
            </w:r>
            <w:r w:rsidRPr="00D9195A">
              <w:rPr>
                <w:b w:val="0"/>
                <w:bCs/>
                <w:noProof/>
              </w:rPr>
              <w:t xml:space="preserve">_NegotiatedExtdDRXParams value is </w:t>
            </w:r>
            <w:r>
              <w:rPr>
                <w:b w:val="0"/>
                <w:bCs/>
                <w:noProof/>
              </w:rPr>
              <w:t>updated to be</w:t>
            </w:r>
            <w:r w:rsidRPr="00D9195A">
              <w:rPr>
                <w:b w:val="0"/>
                <w:bCs/>
                <w:noProof/>
              </w:rPr>
              <w:t xml:space="preserve"> in line with the current prose Table 8.1.5.2.3.3.3-3: REGISTRATION ACCEPT (Step 14, Table 8.1.5.2.3.3.2-1</w:t>
            </w:r>
            <w:r w:rsidRPr="00D9195A">
              <w:rPr>
                <w:b w:val="0"/>
                <w:bCs/>
              </w:rPr>
              <w:t>)</w:t>
            </w:r>
          </w:p>
          <w:p w14:paraId="18E9C0E7" w14:textId="47ACB147" w:rsidR="00767A32" w:rsidRDefault="00767A32" w:rsidP="00600E53">
            <w:pPr>
              <w:pStyle w:val="TH"/>
              <w:numPr>
                <w:ilvl w:val="0"/>
                <w:numId w:val="39"/>
              </w:numPr>
              <w:jc w:val="left"/>
              <w:rPr>
                <w:b w:val="0"/>
                <w:bCs/>
              </w:rPr>
            </w:pPr>
            <w:r>
              <w:rPr>
                <w:b w:val="0"/>
                <w:bCs/>
              </w:rPr>
              <w:t xml:space="preserve">at step 16-17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replaced with the function call </w:t>
            </w:r>
            <w:r w:rsidRPr="001A1039">
              <w:rPr>
                <w:b w:val="0"/>
                <w:bCs/>
              </w:rPr>
              <w:t>f_NR5GC_RRC_Idle_Steps16_20</w:t>
            </w:r>
            <w:r>
              <w:rPr>
                <w:b w:val="0"/>
                <w:bCs/>
              </w:rPr>
              <w:t xml:space="preserve"> </w:t>
            </w:r>
          </w:p>
          <w:p w14:paraId="70B0357B" w14:textId="6E271E16" w:rsidR="00767A32" w:rsidRPr="0054251C" w:rsidRDefault="00600E53" w:rsidP="0054251C">
            <w:pPr>
              <w:pStyle w:val="TH"/>
              <w:numPr>
                <w:ilvl w:val="0"/>
                <w:numId w:val="39"/>
              </w:numPr>
              <w:jc w:val="left"/>
              <w:rPr>
                <w:b w:val="0"/>
                <w:bCs/>
              </w:rPr>
            </w:pPr>
            <w:r>
              <w:rPr>
                <w:b w:val="0"/>
                <w:bCs/>
              </w:rPr>
              <w:t xml:space="preserve">At step 19 , </w:t>
            </w:r>
            <w:r w:rsidRPr="00D9195A">
              <w:rPr>
                <w:rFonts w:cs="Arial"/>
                <w:b w:val="0"/>
                <w:bCs/>
                <w:szCs w:val="18"/>
                <w:lang w:eastAsia="fr-FR"/>
              </w:rPr>
              <w:t>SS transmits a Short message on PDCCH using P-RNTI indicating a systemInfoModification-eDRX.</w:t>
            </w:r>
            <w:r>
              <w:rPr>
                <w:rFonts w:cs="Arial"/>
                <w:b w:val="0"/>
                <w:bCs/>
                <w:szCs w:val="18"/>
                <w:lang w:eastAsia="fr-FR"/>
              </w:rPr>
              <w:t xml:space="preserve"> In order to make sure that P-RNTI Transmission happens in line with eDRX cycle , </w:t>
            </w:r>
            <w:r w:rsidRPr="00F26493">
              <w:rPr>
                <w:rFonts w:cs="Arial"/>
                <w:b w:val="0"/>
                <w:bCs/>
                <w:szCs w:val="18"/>
                <w:lang w:eastAsia="fr-FR"/>
              </w:rPr>
              <w:t>p_EDRXValue_Index</w:t>
            </w:r>
            <w:r>
              <w:rPr>
                <w:rFonts w:cs="Arial"/>
                <w:b w:val="0"/>
                <w:bCs/>
                <w:szCs w:val="18"/>
                <w:lang w:eastAsia="fr-FR"/>
              </w:rPr>
              <w:t xml:space="preserve"> is passed</w:t>
            </w:r>
          </w:p>
          <w:p w14:paraId="33009390" w14:textId="77777777" w:rsidR="00767A32" w:rsidRDefault="00767A32" w:rsidP="00600E53">
            <w:pPr>
              <w:pStyle w:val="CRCoverPage"/>
              <w:numPr>
                <w:ilvl w:val="0"/>
                <w:numId w:val="39"/>
              </w:numPr>
              <w:spacing w:after="0"/>
              <w:rPr>
                <w:noProof/>
              </w:rPr>
            </w:pPr>
            <w:r>
              <w:rPr>
                <w:noProof/>
              </w:rPr>
              <w:t xml:space="preserve">At Step 21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is corrected </w:t>
            </w:r>
          </w:p>
          <w:p w14:paraId="3829DA19" w14:textId="77777777" w:rsidR="00767A32" w:rsidRDefault="00767A32" w:rsidP="00767A32">
            <w:pPr>
              <w:pStyle w:val="CRCoverPage"/>
              <w:spacing w:after="0"/>
              <w:rPr>
                <w:noProof/>
              </w:rPr>
            </w:pPr>
          </w:p>
          <w:p w14:paraId="38A0C24E" w14:textId="77777777" w:rsidR="00767A32" w:rsidRDefault="00767A32" w:rsidP="00600E53">
            <w:pPr>
              <w:pStyle w:val="CRCoverPage"/>
              <w:numPr>
                <w:ilvl w:val="0"/>
                <w:numId w:val="39"/>
              </w:numPr>
              <w:spacing w:after="0"/>
              <w:rPr>
                <w:noProof/>
              </w:rPr>
            </w:pPr>
            <w:r>
              <w:rPr>
                <w:noProof/>
              </w:rPr>
              <w:t xml:space="preserve">Before steps  24-29  , UL grant configuration is provided . </w:t>
            </w:r>
          </w:p>
          <w:p w14:paraId="0A4B0048" w14:textId="77777777" w:rsidR="00767A32" w:rsidRDefault="00767A32" w:rsidP="00767A32">
            <w:pPr>
              <w:pStyle w:val="ListParagraph"/>
              <w:rPr>
                <w:noProof/>
              </w:rPr>
            </w:pPr>
          </w:p>
          <w:p w14:paraId="7A568ABE" w14:textId="77777777" w:rsidR="00767A32" w:rsidRDefault="00767A32" w:rsidP="00600E53">
            <w:pPr>
              <w:pStyle w:val="CRCoverPage"/>
              <w:numPr>
                <w:ilvl w:val="0"/>
                <w:numId w:val="39"/>
              </w:numPr>
              <w:spacing w:after="0"/>
              <w:rPr>
                <w:noProof/>
              </w:rPr>
            </w:pPr>
            <w:r>
              <w:rPr>
                <w:noProof/>
              </w:rPr>
              <w:t xml:space="preserve">At step 30 , when handling </w:t>
            </w:r>
            <w:r w:rsidRPr="001B057F">
              <w:rPr>
                <w:noProof/>
              </w:rPr>
              <w:t>f_NR_UE_DeRegisterOnSwitchOff</w:t>
            </w:r>
            <w:r>
              <w:rPr>
                <w:noProof/>
              </w:rPr>
              <w:t xml:space="preserve"> , currently SRB1 is provided . this is corrected to use the default value of SRB2 </w:t>
            </w:r>
          </w:p>
          <w:p w14:paraId="65158AE4" w14:textId="77777777" w:rsidR="00767A32" w:rsidRDefault="00767A32" w:rsidP="00767A32">
            <w:pPr>
              <w:pStyle w:val="ListParagraph"/>
              <w:rPr>
                <w:noProof/>
              </w:rPr>
            </w:pPr>
          </w:p>
          <w:p w14:paraId="067E2E04" w14:textId="77777777" w:rsidR="00767A32" w:rsidRDefault="00767A32" w:rsidP="00600E53">
            <w:pPr>
              <w:pStyle w:val="CRCoverPage"/>
              <w:numPr>
                <w:ilvl w:val="0"/>
                <w:numId w:val="39"/>
              </w:numPr>
              <w:spacing w:after="0"/>
              <w:rPr>
                <w:noProof/>
              </w:rPr>
            </w:pPr>
            <w:r w:rsidRPr="001B057F">
              <w:rPr>
                <w:noProof/>
              </w:rPr>
              <w:t>v_NegotiatedExtdDRXParams</w:t>
            </w:r>
            <w:r>
              <w:rPr>
                <w:noProof/>
              </w:rPr>
              <w:t xml:space="preserve"> is made to be in line as per </w:t>
            </w:r>
            <w:r w:rsidRPr="00762A79">
              <w:rPr>
                <w:noProof/>
              </w:rPr>
              <w:t>Table 8.1.5.2.3.3.3-4: REGISTRATION ACCEPT (Step 44, Table 8.1.5.2.3.3.2-1)</w:t>
            </w:r>
            <w:r>
              <w:rPr>
                <w:noProof/>
              </w:rPr>
              <w:t xml:space="preserve"> at step 45 </w:t>
            </w:r>
          </w:p>
          <w:p w14:paraId="31B7F31F" w14:textId="77777777" w:rsidR="00767A32" w:rsidRDefault="00767A32" w:rsidP="00767A32">
            <w:pPr>
              <w:pStyle w:val="CRCoverPage"/>
              <w:spacing w:after="0"/>
              <w:rPr>
                <w:noProof/>
              </w:rPr>
            </w:pPr>
          </w:p>
          <w:p w14:paraId="78F6B16B" w14:textId="4719C277" w:rsidR="00767A32" w:rsidRPr="00B72947" w:rsidRDefault="00767A32" w:rsidP="00600E53">
            <w:pPr>
              <w:pStyle w:val="TH"/>
              <w:numPr>
                <w:ilvl w:val="0"/>
                <w:numId w:val="39"/>
              </w:numPr>
              <w:jc w:val="left"/>
              <w:rPr>
                <w:b w:val="0"/>
                <w:bCs/>
              </w:rPr>
            </w:pPr>
            <w:r>
              <w:rPr>
                <w:b w:val="0"/>
                <w:bCs/>
              </w:rPr>
              <w:t xml:space="preserve">at step 46-47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replaced with the function call </w:t>
            </w:r>
            <w:r w:rsidRPr="001A1039">
              <w:rPr>
                <w:b w:val="0"/>
                <w:bCs/>
              </w:rPr>
              <w:t>f_NR5GC_RRC_Idle_Steps16_20</w:t>
            </w:r>
          </w:p>
          <w:p w14:paraId="2B0148D0" w14:textId="77777777" w:rsidR="00767A32" w:rsidRPr="00B72947" w:rsidRDefault="00767A32" w:rsidP="00600E53">
            <w:pPr>
              <w:pStyle w:val="CRCoverPage"/>
              <w:numPr>
                <w:ilvl w:val="0"/>
                <w:numId w:val="39"/>
              </w:numPr>
              <w:spacing w:after="0"/>
              <w:rPr>
                <w:noProof/>
              </w:rPr>
            </w:pPr>
            <w:r>
              <w:rPr>
                <w:noProof/>
              </w:rPr>
              <w:t>at step 49, as per the prose “</w:t>
            </w:r>
            <w:r w:rsidRPr="00762A79">
              <w:rPr>
                <w:rFonts w:cs="Arial"/>
                <w:szCs w:val="18"/>
                <w:lang w:eastAsia="fr-FR"/>
              </w:rPr>
              <w:t>SS transmits a Short message on PDCCH using P-RNTI indicating a systemInfoModification.</w:t>
            </w:r>
            <w:r>
              <w:rPr>
                <w:rFonts w:cs="Arial"/>
                <w:szCs w:val="18"/>
                <w:lang w:eastAsia="fr-FR"/>
              </w:rPr>
              <w:t xml:space="preserve">” , current TTCN sends </w:t>
            </w:r>
            <w:r w:rsidRPr="00B72947">
              <w:rPr>
                <w:rFonts w:cs="Arial"/>
                <w:szCs w:val="18"/>
                <w:lang w:eastAsia="fr-FR"/>
              </w:rPr>
              <w:t>tsc_NR_ShortMessage_SystemInfoModificationAndEDRX</w:t>
            </w:r>
            <w:r>
              <w:rPr>
                <w:rFonts w:cs="Arial"/>
                <w:szCs w:val="18"/>
                <w:lang w:eastAsia="fr-FR"/>
              </w:rPr>
              <w:t xml:space="preserve">, this is corrected as </w:t>
            </w:r>
            <w:r w:rsidRPr="00762A79">
              <w:rPr>
                <w:rFonts w:cs="Arial"/>
                <w:szCs w:val="18"/>
                <w:lang w:eastAsia="fr-FR"/>
              </w:rPr>
              <w:t>systemInfoModification</w:t>
            </w:r>
          </w:p>
          <w:p w14:paraId="6B531F9D" w14:textId="77777777" w:rsidR="00767A32" w:rsidRPr="00B72947" w:rsidRDefault="00767A32" w:rsidP="00767A32">
            <w:pPr>
              <w:pStyle w:val="CRCoverPage"/>
              <w:spacing w:after="0"/>
              <w:ind w:left="776"/>
              <w:rPr>
                <w:noProof/>
              </w:rPr>
            </w:pPr>
          </w:p>
          <w:p w14:paraId="6EF0B1E2" w14:textId="77777777" w:rsidR="00767A32" w:rsidRDefault="00767A32" w:rsidP="00600E53">
            <w:pPr>
              <w:pStyle w:val="CRCoverPage"/>
              <w:numPr>
                <w:ilvl w:val="0"/>
                <w:numId w:val="39"/>
              </w:numPr>
              <w:spacing w:after="0"/>
              <w:rPr>
                <w:noProof/>
              </w:rPr>
            </w:pPr>
            <w:r>
              <w:rPr>
                <w:noProof/>
              </w:rPr>
              <w:t xml:space="preserve"> at step 51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is corrected </w:t>
            </w:r>
          </w:p>
          <w:p w14:paraId="22E52204" w14:textId="77777777" w:rsidR="00767A32" w:rsidRDefault="00767A32" w:rsidP="00767A32">
            <w:pPr>
              <w:pStyle w:val="CRCoverPage"/>
              <w:spacing w:after="0"/>
              <w:rPr>
                <w:noProof/>
              </w:rPr>
            </w:pPr>
          </w:p>
          <w:p w14:paraId="41D5793A" w14:textId="4C31A35D" w:rsidR="001C0A3F" w:rsidRPr="00767A32" w:rsidRDefault="00767A32" w:rsidP="00600E53">
            <w:pPr>
              <w:pStyle w:val="CRCoverPage"/>
              <w:numPr>
                <w:ilvl w:val="0"/>
                <w:numId w:val="39"/>
              </w:numPr>
              <w:spacing w:after="0"/>
              <w:rPr>
                <w:bCs/>
              </w:rPr>
            </w:pPr>
            <w:r>
              <w:rPr>
                <w:noProof/>
              </w:rPr>
              <w:t>At step 53 , UL grant configuration is provided</w:t>
            </w:r>
          </w:p>
        </w:tc>
      </w:tr>
      <w:tr w:rsidR="001C0A3F" w14:paraId="364C90E7"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356D2AF5" w14:textId="77777777" w:rsidR="001C0A3F" w:rsidRDefault="001C0A3F" w:rsidP="0054738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3815C5A8" w14:textId="316B25B9" w:rsidR="001C0A3F" w:rsidRPr="00CC39F9" w:rsidRDefault="00EA214F" w:rsidP="00547385">
            <w:pPr>
              <w:spacing w:after="0"/>
              <w:rPr>
                <w:rFonts w:ascii="Arial" w:hAnsi="Arial" w:cs="Arial"/>
                <w:lang w:eastAsia="en-GB"/>
              </w:rPr>
            </w:pPr>
            <w:r w:rsidRPr="00EA214F">
              <w:rPr>
                <w:rFonts w:ascii="Arial" w:hAnsi="Arial" w:cs="Arial"/>
                <w:lang w:eastAsia="en-GB"/>
              </w:rPr>
              <w:t>develop\NR5GC\8_1_5\RRC_Others_NR5GC.ttcn</w:t>
            </w:r>
          </w:p>
        </w:tc>
      </w:tr>
      <w:tr w:rsidR="001C0A3F" w14:paraId="2A66481A" w14:textId="77777777" w:rsidTr="00547385">
        <w:tc>
          <w:tcPr>
            <w:tcW w:w="1985" w:type="dxa"/>
            <w:tcBorders>
              <w:top w:val="single" w:sz="4" w:space="0" w:color="auto"/>
              <w:left w:val="single" w:sz="4" w:space="0" w:color="auto"/>
              <w:bottom w:val="single" w:sz="4" w:space="0" w:color="auto"/>
              <w:right w:val="single" w:sz="4" w:space="0" w:color="auto"/>
            </w:tcBorders>
            <w:hideMark/>
          </w:tcPr>
          <w:p w14:paraId="325FC3B6" w14:textId="77777777" w:rsidR="001C0A3F" w:rsidRDefault="001C0A3F" w:rsidP="00547385">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EE3F622" w14:textId="77777777" w:rsidR="001C0A3F" w:rsidRDefault="001C0A3F" w:rsidP="00547385">
            <w:pPr>
              <w:rPr>
                <w:rFonts w:ascii="Arial" w:hAnsi="Arial"/>
                <w:highlight w:val="cyan"/>
                <w:lang w:eastAsia="zh-CN"/>
              </w:rPr>
            </w:pPr>
          </w:p>
        </w:tc>
      </w:tr>
    </w:tbl>
    <w:p w14:paraId="30E8C771" w14:textId="77777777" w:rsidR="001C0A3F" w:rsidRDefault="001C0A3F" w:rsidP="001C0A3F">
      <w:pPr>
        <w:spacing w:after="0"/>
        <w:rPr>
          <w:rFonts w:ascii="Arial" w:hAnsi="Arial"/>
          <w:b/>
          <w:lang w:eastAsia="en-GB"/>
        </w:rPr>
      </w:pPr>
    </w:p>
    <w:p w14:paraId="6D380427" w14:textId="77777777" w:rsidR="001C0A3F" w:rsidRDefault="001C0A3F" w:rsidP="001C0A3F">
      <w:pPr>
        <w:spacing w:after="0"/>
        <w:rPr>
          <w:rFonts w:ascii="Arial" w:hAnsi="Arial"/>
          <w:b/>
          <w:lang w:eastAsia="en-GB"/>
        </w:rPr>
      </w:pPr>
      <w:r w:rsidRPr="002249E0">
        <w:rPr>
          <w:rFonts w:ascii="Arial" w:hAnsi="Arial"/>
          <w:b/>
          <w:lang w:eastAsia="en-GB"/>
        </w:rPr>
        <w:t xml:space="preserve">    </w:t>
      </w:r>
    </w:p>
    <w:p w14:paraId="19043EA9" w14:textId="77777777" w:rsidR="001C0A3F" w:rsidRDefault="001C0A3F" w:rsidP="001C0A3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C0A3F" w:rsidRPr="00CD057D" w14:paraId="36A7C02A" w14:textId="77777777" w:rsidTr="00547385">
        <w:tc>
          <w:tcPr>
            <w:tcW w:w="13575" w:type="dxa"/>
            <w:tcBorders>
              <w:top w:val="single" w:sz="4" w:space="0" w:color="auto"/>
              <w:left w:val="single" w:sz="4" w:space="0" w:color="auto"/>
              <w:bottom w:val="single" w:sz="4" w:space="0" w:color="auto"/>
              <w:right w:val="single" w:sz="4" w:space="0" w:color="auto"/>
            </w:tcBorders>
          </w:tcPr>
          <w:p w14:paraId="4DA96CC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function fl_TC_8_1_5_2_3_TestBody() runs on NR5GC_PTC</w:t>
            </w:r>
          </w:p>
          <w:p w14:paraId="77BE063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00197F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template (value) ExtdDRXParams v_NegotiatedExtdDRXParams := cs_NG_NAS_EDRXParams('0001'B, '0001'B, '00000001'B);</w:t>
            </w:r>
          </w:p>
          <w:p w14:paraId="682ECD4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NR_RadioBearerId_Type v_SRB := tsc_NR_RbId_SRB1;</w:t>
            </w:r>
          </w:p>
          <w:p w14:paraId="6686A0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NR_DuplexMode_Type v_NR_DuplexMode ;</w:t>
            </w:r>
          </w:p>
          <w:p w14:paraId="55D370D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boolean v_IsFR1;</w:t>
            </w:r>
          </w:p>
          <w:p w14:paraId="2B9C29C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integer v_PrachConfigurationIndex;</w:t>
            </w:r>
          </w:p>
          <w:p w14:paraId="20FB194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NR_PhysicalParameters_Type v_PhysicalParameters;</w:t>
            </w:r>
          </w:p>
          <w:p w14:paraId="5C0465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NG_NAS_MSG_Indication_Type v_ReceivedMsg;</w:t>
            </w:r>
          </w:p>
          <w:p w14:paraId="2FC7C98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NG_NAS_GutiParameters_Type v_GutiParameters := f_NR5GC_CellInfo_GetGutiParameters(nr_Cell1);</w:t>
            </w:r>
          </w:p>
          <w:p w14:paraId="1E8A5CD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NG_5G_S_TMSI v_NG_5G_S_TMSI := f_NR_Get5G_S_TMSI_FromGuti(v_GutiParameters);</w:t>
            </w:r>
          </w:p>
          <w:p w14:paraId="3D186B1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template (present) TimingInfo_Type v_TimingInfo;</w:t>
            </w:r>
          </w:p>
          <w:p w14:paraId="6CD01F2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template (omit) NR_SRB_COMMON_IND v_SrbIndByRef := omit;</w:t>
            </w:r>
          </w:p>
          <w:p w14:paraId="0748DD7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template (omit) NR_SYSTEM_IND v_SysIndByRef := omit;</w:t>
            </w:r>
          </w:p>
          <w:p w14:paraId="1163CE4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float v_WaitForNext_eDRX_Acquisition;</w:t>
            </w:r>
          </w:p>
          <w:p w14:paraId="3CEE5E2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SubFrameTiming_Type v_CurrentTime;</w:t>
            </w:r>
          </w:p>
          <w:p w14:paraId="1F9ED383" w14:textId="77777777" w:rsidR="0033263C" w:rsidRPr="00E515D1" w:rsidRDefault="0033263C" w:rsidP="0033263C">
            <w:pPr>
              <w:autoSpaceDE w:val="0"/>
              <w:autoSpaceDN w:val="0"/>
              <w:adjustRightInd w:val="0"/>
              <w:spacing w:after="0"/>
              <w:rPr>
                <w:rFonts w:ascii="Courier New" w:hAnsi="Courier New" w:cs="Courier New"/>
                <w:color w:val="000000"/>
                <w:lang w:val="de-DE" w:eastAsia="de-DE"/>
              </w:rPr>
            </w:pPr>
            <w:r w:rsidRPr="0033263C">
              <w:rPr>
                <w:rFonts w:ascii="Courier New" w:hAnsi="Courier New" w:cs="Courier New"/>
                <w:color w:val="000000"/>
                <w:lang w:eastAsia="de-DE"/>
              </w:rPr>
              <w:t xml:space="preserve">    </w:t>
            </w:r>
            <w:r w:rsidRPr="00E515D1">
              <w:rPr>
                <w:rFonts w:ascii="Courier New" w:hAnsi="Courier New" w:cs="Courier New"/>
                <w:color w:val="000000"/>
                <w:lang w:val="de-DE" w:eastAsia="de-DE"/>
              </w:rPr>
              <w:t>var integer v_HSFN_Gap;</w:t>
            </w:r>
          </w:p>
          <w:p w14:paraId="2B251E29" w14:textId="77777777" w:rsidR="0033263C" w:rsidRPr="00E515D1" w:rsidRDefault="0033263C" w:rsidP="0033263C">
            <w:pPr>
              <w:autoSpaceDE w:val="0"/>
              <w:autoSpaceDN w:val="0"/>
              <w:adjustRightInd w:val="0"/>
              <w:spacing w:after="0"/>
              <w:rPr>
                <w:rFonts w:ascii="Courier New" w:hAnsi="Courier New" w:cs="Courier New"/>
                <w:color w:val="000000"/>
                <w:lang w:val="de-DE" w:eastAsia="de-DE"/>
              </w:rPr>
            </w:pPr>
          </w:p>
          <w:p w14:paraId="4A02CF0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val="de-DE" w:eastAsia="de-DE"/>
              </w:rPr>
              <w:t xml:space="preserve">    </w:t>
            </w:r>
            <w:r w:rsidRPr="0033263C">
              <w:rPr>
                <w:rFonts w:ascii="Courier New" w:hAnsi="Courier New" w:cs="Courier New"/>
                <w:color w:val="000000"/>
                <w:lang w:eastAsia="de-DE"/>
              </w:rPr>
              <w:t>//@siclog "Step 1" siclog@</w:t>
            </w:r>
          </w:p>
          <w:p w14:paraId="68CC37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is switched on</w:t>
            </w:r>
          </w:p>
          <w:p w14:paraId="7D78FC3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f_NR5GC_SwitchOnAndResetIMS();</w:t>
            </w:r>
          </w:p>
          <w:p w14:paraId="256FB8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A04B75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2-15" siclog@</w:t>
            </w:r>
          </w:p>
          <w:p w14:paraId="31F9BBE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2-3 of the generic procedure for NR RRC_IDLE as specified in TS 38.508-1 Table 4.5.2.2-2 are performed.</w:t>
            </w:r>
          </w:p>
          <w:p w14:paraId="54AB459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 REGISTRATION REQUEST message including the Requested extended DRX parameters IE</w:t>
            </w:r>
          </w:p>
          <w:p w14:paraId="4999B18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5-13 of Table 4.5.2.2-2 of the generic procedure in TS 38.508-1 are performed.</w:t>
            </w:r>
          </w:p>
          <w:p w14:paraId="283C9C0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REGISTRATION ACCEPT message including the Negotiated extended DRX parameters IE.</w:t>
            </w:r>
          </w:p>
          <w:p w14:paraId="383A886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 a REGISTRATION COMPLETE message.</w:t>
            </w:r>
          </w:p>
          <w:p w14:paraId="38903C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f_NR5GC_RRC_Idle_Steps2_15_eDRX(nr_Cell1, v_NegotiatedExtdDRXParams);</w:t>
            </w:r>
          </w:p>
          <w:p w14:paraId="106CD25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9CEFC8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16-17" siclog@</w:t>
            </w:r>
          </w:p>
          <w:p w14:paraId="54BB5AA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19Ca1-19Ca2 of Table 4.5.2.2-2 of the generic procedure in TS 38.508-1 [4] are performed.</w:t>
            </w:r>
          </w:p>
          <w:p w14:paraId="3290AF2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f_NR5GC_RRC_Idle_Extension (nr_Cell1); // @sic R5-237333 sic@</w:t>
            </w:r>
          </w:p>
          <w:p w14:paraId="739D1F4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DC596A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18" siclog@</w:t>
            </w:r>
          </w:p>
          <w:p w14:paraId="5032210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an RRCRelease message.</w:t>
            </w:r>
          </w:p>
          <w:p w14:paraId="2E29A33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f_NR_RRCRelease(nr_Cell1);</w:t>
            </w:r>
          </w:p>
          <w:p w14:paraId="0E6866F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6435C6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19" siclog@</w:t>
            </w:r>
          </w:p>
          <w:p w14:paraId="713D0E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SIB1 is updated according to Table 8.1.5.2.3.3.3-2 and SS transmits a Short message on PDCCH using P-RNTI indicating a systemInfoModification.</w:t>
            </w:r>
          </w:p>
          <w:p w14:paraId="4E733B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v_NR_DuplexMode := f_NR_CellInfo_GetDuplexMode(nr_Cell1);</w:t>
            </w:r>
          </w:p>
          <w:p w14:paraId="35CBB6E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v_IsFR1 := f_NR_CellInfo_GetIsFR1(nr_Cell1);</w:t>
            </w:r>
          </w:p>
          <w:p w14:paraId="633438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(v_IsFR1)</w:t>
            </w:r>
          </w:p>
          <w:p w14:paraId="6567462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45FB625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(ischosen(v_NR_DuplexMode.TDD)) //FR1 TDD</w:t>
            </w:r>
          </w:p>
          <w:p w14:paraId="57F7AB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38C39A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v_PrachConfigurationIndex := 91;</w:t>
            </w:r>
          </w:p>
          <w:p w14:paraId="458DAF1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TDD - As per 38.211 Table 6.3.3.2-3</w:t>
            </w:r>
          </w:p>
          <w:p w14:paraId="6782C7E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//nSFN mod 2 = 1=&gt; any odd SFN   Subframe 8/9</w:t>
            </w:r>
          </w:p>
          <w:p w14:paraId="1F3B5B0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v_TimingInfo := ( cr_TimingInfo(?, (8)),</w:t>
            </w:r>
          </w:p>
          <w:p w14:paraId="4321112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(9))</w:t>
            </w:r>
          </w:p>
          <w:p w14:paraId="669B388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6BD400C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F2E066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 if (f_NR_CellInfo_GetHalfDuplexFDD(nr_Cell1) ) //Half Duplex FR1 FDD</w:t>
            </w:r>
          </w:p>
          <w:p w14:paraId="63B8042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2584B74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v_PrachConfigurationIndex := 120;</w:t>
            </w:r>
          </w:p>
          <w:p w14:paraId="6F7891A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//Half Duplex FR1 FDD - As per 38.211 Table 6.3.3.2-2</w:t>
            </w:r>
          </w:p>
          <w:p w14:paraId="7F77E87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v_TimingInfo := (cr_TimingInfo(?, (4)));</w:t>
            </w:r>
          </w:p>
          <w:p w14:paraId="361D02C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120164E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  //FR1 FDD</w:t>
            </w:r>
          </w:p>
          <w:p w14:paraId="5A88405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81833D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v_PrachConfigurationIndex := 119;</w:t>
            </w:r>
          </w:p>
          <w:p w14:paraId="1388FBA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FDD - As per 38.211 Table 6.3.3.2-2</w:t>
            </w:r>
          </w:p>
          <w:p w14:paraId="092BBD0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//nSFN mod 8 = 1=&gt; any SFN   Subframe 2/6/9</w:t>
            </w:r>
          </w:p>
          <w:p w14:paraId="6E00146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v_TimingInfo := ( cr_TimingInfo(?, (2)),</w:t>
            </w:r>
          </w:p>
          <w:p w14:paraId="141AAEB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(6)),</w:t>
            </w:r>
          </w:p>
          <w:p w14:paraId="5EADAED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(9))</w:t>
            </w:r>
          </w:p>
          <w:p w14:paraId="481890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1647D9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731E1D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else</w:t>
            </w:r>
          </w:p>
          <w:p w14:paraId="0FB2D28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 FR2</w:t>
            </w:r>
          </w:p>
          <w:p w14:paraId="5A422B9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v_PrachConfigurationIndex := 6;</w:t>
            </w:r>
          </w:p>
          <w:p w14:paraId="378F882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10 subframes with each 4 slots</w:t>
            </w:r>
          </w:p>
          <w:p w14:paraId="186694B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slots (4,9,14,19,24,29,34,39) - As per 38.211 Table 6.3.3.2-4 4</w:t>
            </w:r>
          </w:p>
          <w:p w14:paraId="3263D6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translate to 120kHz slots (8, 9, 18, 19, 28, 29, 38, 39, 48, 49, 58, 59, 68, 69, 78, 79)</w:t>
            </w:r>
          </w:p>
          <w:p w14:paraId="3B2796F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v_TimingInfo := ( cr_TimingInfo(?, (1), -, cs_SlotTimingInfo_Numerology3(0)),  //Slot 8</w:t>
            </w:r>
          </w:p>
          <w:p w14:paraId="78D6F4E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(1), -, cs_SlotTimingInfo_Numerology3(1)),  //Slot 9</w:t>
            </w:r>
          </w:p>
          <w:p w14:paraId="697EB2E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(2), -, cs_SlotTimingInfo_Numerology3(2)),  //Slot 18</w:t>
            </w:r>
          </w:p>
          <w:p w14:paraId="3CA18E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(2), -, cs_SlotTimingInfo_Numerology3(3)),  //Slot 19</w:t>
            </w:r>
          </w:p>
          <w:p w14:paraId="1CDCDFA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(3), -, cs_SlotTimingInfo_Numerology3(4)),  //Slot 28</w:t>
            </w:r>
          </w:p>
          <w:p w14:paraId="607D3F5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(3), -, cs_SlotTimingInfo_Numerology3(5)),  //Slot 29</w:t>
            </w:r>
          </w:p>
          <w:p w14:paraId="3FF4E55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(4), -, cs_SlotTimingInfo_Numerology3(6)),  //Slot 38</w:t>
            </w:r>
          </w:p>
          <w:p w14:paraId="310F45E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(4), -, cs_SlotTimingInfo_Numerology3(7)),  //Slot 39</w:t>
            </w:r>
          </w:p>
          <w:p w14:paraId="31F955B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(6), -, cs_SlotTimingInfo_Numerology3(0)),  //Slot 48</w:t>
            </w:r>
          </w:p>
          <w:p w14:paraId="455AC43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(6), -, cs_SlotTimingInfo_Numerology3(1)),  //Slot 49</w:t>
            </w:r>
          </w:p>
          <w:p w14:paraId="462677A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(7), -, cs_SlotTimingInfo_Numerology3(2)),  //Slot 58</w:t>
            </w:r>
          </w:p>
          <w:p w14:paraId="4CC91D4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(7), -, cs_SlotTimingInfo_Numerology3(3)),  //Slot 59</w:t>
            </w:r>
          </w:p>
          <w:p w14:paraId="5A7618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(8), -, cs_SlotTimingInfo_Numerology3(4)),  //Slot 68</w:t>
            </w:r>
          </w:p>
          <w:p w14:paraId="7FA20D5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(8), -, cs_SlotTimingInfo_Numerology3(5)),  //Slot 69</w:t>
            </w:r>
          </w:p>
          <w:p w14:paraId="06E5DA0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(9), -, cs_SlotTimingInfo_Numerology3(6)),  //Slot 78</w:t>
            </w:r>
          </w:p>
          <w:p w14:paraId="3AE942B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(9), -, cs_SlotTimingInfo_Numerology3(7))   //Slot 79</w:t>
            </w:r>
          </w:p>
          <w:p w14:paraId="21B02A1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E4C5BA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264C33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EA24C5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//Set Prach configuration index in SIB1 and in Cell Array</w:t>
            </w:r>
          </w:p>
          <w:p w14:paraId="33571E9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f_NR_CellInfo_SetPRACH_ConfigurationIndex(nr_Cell1, v_PrachConfigurationIndex);</w:t>
            </w:r>
          </w:p>
          <w:p w14:paraId="303C517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50DB28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Reconfigure SS with new PRACH parameters</w:t>
            </w:r>
          </w:p>
          <w:p w14:paraId="4985866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v_PhysicalParameters := f_NR_CellInfo_GetPhysicalParameters(nr_Cell1);</w:t>
            </w:r>
          </w:p>
          <w:p w14:paraId="2283111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f_NR_SS_CommonCellConfig(nr_Cell1, cads_NR_CellConfigPhysicalLayerUplink(nr_Cell1, -, cs_NR_CellConfigPhysicalLayerUplink_Def(-,-,cs_NR_UplinkBWPs(v_PhysicalParameters.UL_BWPs))));</w:t>
            </w:r>
          </w:p>
          <w:p w14:paraId="19326A4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E23187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//Reconfigure SS to report PRACH preambles</w:t>
            </w:r>
          </w:p>
          <w:p w14:paraId="636EEA7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f_NR_SS_SystemIndCtrlConfig(nr_Cell1, cds_NR_SystemIndCtrl_RachPreamble(enable));</w:t>
            </w:r>
          </w:p>
          <w:p w14:paraId="3126CC6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87B483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//Modify sysinfo and send short msg indication.</w:t>
            </w:r>
          </w:p>
          <w:p w14:paraId="6C8ED29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f_NR_ModifySysinfo(nr_Cell1, -, -, -, tsc_NR_ShortMessage_SystemInfoModificationAndEDRX);</w:t>
            </w:r>
          </w:p>
          <w:p w14:paraId="3E324F9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B2502A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20" siclog@</w:t>
            </w:r>
          </w:p>
          <w:p w14:paraId="45E327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//Wait till the beginning of next eDRX acquisition time (next H-SFN for which H-SFN mod 1024 =0).</w:t>
            </w:r>
          </w:p>
          <w:p w14:paraId="367A64E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v_CurrentTime := f_NR_GetCurrentTiming(nr_Cell1);</w:t>
            </w:r>
          </w:p>
          <w:p w14:paraId="107D905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v_HSFN_Gap := 1024 - (v_CurrentTime.HSFN.Number mod 1024); // calculate HSFNs left to reach HSFN mod 1024</w:t>
            </w:r>
          </w:p>
          <w:p w14:paraId="3C1729B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v_WaitForNext_eDRX_Acquisition := (int2float(v_HSFN_Gap) * 10.24) - (int2float(v_CurrentTime.SFN.Number + 1) * 0.01); // reduce by SFNs already elapsed + 1</w:t>
            </w:r>
          </w:p>
          <w:p w14:paraId="5FA7BEE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f_Delay(v_WaitForNext_eDRX_Acquisition);</w:t>
            </w:r>
          </w:p>
          <w:p w14:paraId="4153559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50792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21" siclog@</w:t>
            </w:r>
          </w:p>
          <w:p w14:paraId="7E8ACEC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Paging message within a paging occasion.</w:t>
            </w:r>
          </w:p>
          <w:p w14:paraId="2E2C53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f_NR5GC_UE_Page_eDRX(nr_Cell1,</w:t>
            </w:r>
          </w:p>
          <w:p w14:paraId="75941A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cs_PagingRecordList_OneRecord(cs_PagingUE_Identity_5G_S_TMSI(v_NG_5G_S_TMSI)),</w:t>
            </w:r>
          </w:p>
          <w:p w14:paraId="4DC1C3C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3, 5);</w:t>
            </w:r>
          </w:p>
          <w:p w14:paraId="1D7F9D8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3CC0D4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22-23" siclog@</w:t>
            </w:r>
          </w:p>
          <w:p w14:paraId="06263B9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//Check: Does the UE transmit a random access using prach-ConfigurationIndex given in step 19?</w:t>
            </w:r>
          </w:p>
          <w:p w14:paraId="03C86DF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an RRCSetupRequest.</w:t>
            </w:r>
          </w:p>
          <w:p w14:paraId="3B3058D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//SYSIND.receive(car_NR_PRACH_Preamble_IND(nr_Cell1, cr_TimingInfo_Any, v_PrachConfigurationIndex))</w:t>
            </w:r>
          </w:p>
          <w:p w14:paraId="48CD8A2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f_NR_RacingCond_AwaitSysIndBeforeSrbMsg(nr_Cell1,</w:t>
            </w:r>
          </w:p>
          <w:p w14:paraId="10399D5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car_NR_PRACH_Preamble_IND (nr_Cell1, v_TimingInfo, ?),</w:t>
            </w:r>
          </w:p>
          <w:p w14:paraId="0D54C0C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v_SrbIndByRef,</w:t>
            </w:r>
          </w:p>
          <w:p w14:paraId="0775884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v_SysIndByRef);</w:t>
            </w:r>
          </w:p>
          <w:p w14:paraId="42F93B9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E710EF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f_NR_PreliminaryPass(__FILE__, __LINE__, "Step 22");</w:t>
            </w:r>
          </w:p>
          <w:p w14:paraId="0257E92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01986BB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f_NR_RacingCond_MatchRrcMsg(v_SrbIndByRef,</w:t>
            </w:r>
          </w:p>
          <w:p w14:paraId="4F6815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car_NR_SRB0_RrcPdu_IND(nr_Cell1,</w:t>
            </w:r>
          </w:p>
          <w:p w14:paraId="6715984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cr_38508_RRCSetupRequest));</w:t>
            </w:r>
          </w:p>
          <w:p w14:paraId="427F356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53196C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f_NR_SS_SystemIndCtrlConfig(nr_Cell1, cds_NR_SystemIndCtrl_RachPreamble(disable));</w:t>
            </w:r>
          </w:p>
          <w:p w14:paraId="7A73082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A0C4CD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24-29" siclog@</w:t>
            </w:r>
          </w:p>
          <w:p w14:paraId="34EC55A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3 to 8 of the NR RRC_CONNECTED procedure in TS 38.508-1 Table 4.5.4.2-3 are executed.</w:t>
            </w:r>
          </w:p>
          <w:p w14:paraId="699FC6E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f_NR_RRCSetup_Def (nr_Cell1);</w:t>
            </w:r>
          </w:p>
          <w:p w14:paraId="319F86A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FFEA2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v_ReceivedMsg := f_NR_RRCSetupComplete_Def(nr_Cell1,</w:t>
            </w:r>
          </w:p>
          <w:p w14:paraId="76ABA69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cr_38508_RRCSetupComplete(tsc_NR_RRC_TI_Def),</w:t>
            </w:r>
          </w:p>
          <w:p w14:paraId="3222D64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tsc_SHT_IntegrityProtected);</w:t>
            </w:r>
          </w:p>
          <w:p w14:paraId="7D826EE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0FE668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f_NR5GC_RRC_ConnectedState3N_Steps5_8(nr_Cell1, v_ReceivedMsg);</w:t>
            </w:r>
          </w:p>
          <w:p w14:paraId="1550EBE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C77CB8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30" siclog@</w:t>
            </w:r>
          </w:p>
          <w:p w14:paraId="7AC89BA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Switch off UE in RRC CONNECTED as described in TS 38.508-1 subclause 4.9.6.3</w:t>
            </w:r>
          </w:p>
          <w:p w14:paraId="7D07BDF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f_NR_UE_DeRegisterOnSwitchOff(nr_Cell1, STATE_CONNECTED_3A, v_SRB);</w:t>
            </w:r>
          </w:p>
          <w:p w14:paraId="2D1083D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D9E2BA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31" siclog@</w:t>
            </w:r>
          </w:p>
          <w:p w14:paraId="67FDF5D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Switch on UE.</w:t>
            </w:r>
          </w:p>
          <w:p w14:paraId="14CC43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f_NR5GC_SwitchOnAndResetIMS();</w:t>
            </w:r>
          </w:p>
          <w:p w14:paraId="7B53850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E23CD1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32-45" siclog@</w:t>
            </w:r>
          </w:p>
          <w:p w14:paraId="4E7FB9F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2-3 of the generic procedure for NR RRC_IDLE as specified in TS 38.508-1 Table 4.5.2.2-2 are performed.</w:t>
            </w:r>
          </w:p>
          <w:p w14:paraId="150DB43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 REGISTRATION REQUEST message including the Requested extended DRX parameters IE</w:t>
            </w:r>
          </w:p>
          <w:p w14:paraId="49C83F8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5-13 of Table 4.5.2.2-2 of the generic procedure in TS 38.508-1 are performed.</w:t>
            </w:r>
          </w:p>
          <w:p w14:paraId="223A272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REGISTRATION ACCEPT message including the Negotiated extended DRX parameters IE.</w:t>
            </w:r>
          </w:p>
          <w:p w14:paraId="2BFD392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 a REGISTRATION COMPLETE message.</w:t>
            </w:r>
          </w:p>
          <w:p w14:paraId="2C87085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f_NR5GC_RRC_Idle_Steps2_15_eDRX(nr_Cell1, v_NegotiatedExtdDRXParams);</w:t>
            </w:r>
          </w:p>
          <w:p w14:paraId="535752F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816760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46-47" siclog@</w:t>
            </w:r>
          </w:p>
          <w:p w14:paraId="70BB533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19a1-19Aa2 of Table 4.5.2.2-2 of the generic procedure in TS 38.508-1 [4] are performed.</w:t>
            </w:r>
          </w:p>
          <w:p w14:paraId="5D737EC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connected without release is not present THEN, the SS transmits an RRCRelease message.</w:t>
            </w:r>
          </w:p>
          <w:p w14:paraId="32D37B6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f_NR5GC_PDUSessionEstablishment (nr_Cell1, -, v_SRB);</w:t>
            </w:r>
          </w:p>
          <w:p w14:paraId="7632C3F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4958E0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48" siclog@</w:t>
            </w:r>
          </w:p>
          <w:p w14:paraId="4875DF7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connected without release is not present THEN, the SS transmits an RRCRelease message.</w:t>
            </w:r>
          </w:p>
          <w:p w14:paraId="6D0B5C1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f_NR_RRCRelease(nr_Cell1);</w:t>
            </w:r>
          </w:p>
          <w:p w14:paraId="67D868C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43830F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49" siclog@</w:t>
            </w:r>
          </w:p>
          <w:p w14:paraId="2ABC81E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SIB1 is updated according to Table 8.1.5.2.3.3.3-1 and SS transmits a Short message on PDCCH using P-RNTI indicating a systemInfoModification.</w:t>
            </w:r>
          </w:p>
          <w:p w14:paraId="1CD037B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v_NR_DuplexMode := f_NR_CellInfo_GetDuplexMode(nr_Cell1);</w:t>
            </w:r>
          </w:p>
          <w:p w14:paraId="7AF51A5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v_IsFR1 := f_NR_CellInfo_GetIsFR1(nr_Cell1);</w:t>
            </w:r>
          </w:p>
          <w:p w14:paraId="27FFD59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(v_IsFR1)</w:t>
            </w:r>
          </w:p>
          <w:p w14:paraId="1CB2E4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160003C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(f_NR_CellInfo_GetHalfDuplexFDD(nr_Cell1) ) //Half Duplex FR1 FDD</w:t>
            </w:r>
          </w:p>
          <w:p w14:paraId="199DE6C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9AC037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v_PrachConfigurationIndex := 157;</w:t>
            </w:r>
          </w:p>
          <w:p w14:paraId="370DC08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//Half Duplex FR1 FDD - As per 38.211 Table 6.3.3.2-2</w:t>
            </w:r>
          </w:p>
          <w:p w14:paraId="259FBBC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v_TimingInfo := (cr_TimingInfo(?, (4)));</w:t>
            </w:r>
          </w:p>
          <w:p w14:paraId="7BF3BF1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0F6FA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  //FR1</w:t>
            </w:r>
          </w:p>
          <w:p w14:paraId="2E06003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743F45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v_PrachConfigurationIndex := 160;</w:t>
            </w:r>
          </w:p>
          <w:p w14:paraId="4501485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(f_NR_CellInfo_GetIsFDD(nr_Cell2)) {</w:t>
            </w:r>
          </w:p>
          <w:p w14:paraId="5D419EF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FDD - As per 38.211 Table 6.3.3.2-2</w:t>
            </w:r>
          </w:p>
          <w:p w14:paraId="397CC77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//nSFN mod 1 = 0=&gt; any SFN   Subframe 1</w:t>
            </w:r>
          </w:p>
          <w:p w14:paraId="02FC261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v_TimingInfo := ( cr_TimingInfo(?, (1)));</w:t>
            </w:r>
          </w:p>
          <w:p w14:paraId="1E4E641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4062025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w:t>
            </w:r>
          </w:p>
          <w:p w14:paraId="0AFFF75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TDD - As per 38.211 Table 6.3.3.2-3</w:t>
            </w:r>
          </w:p>
          <w:p w14:paraId="18C02EC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//nSFN mod 1 = 0=&gt; any odd SFN   Subframe 9</w:t>
            </w:r>
          </w:p>
          <w:p w14:paraId="1FD04DC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v_TimingInfo := ( cr_TimingInfo(?, (9)));</w:t>
            </w:r>
          </w:p>
          <w:p w14:paraId="1544CD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0B8495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87003F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C54F1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w:t>
            </w:r>
          </w:p>
          <w:p w14:paraId="61D2BB3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 FR2</w:t>
            </w:r>
          </w:p>
          <w:p w14:paraId="6C65E36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BD1FB3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v_PrachConfigurationIndex := 149;</w:t>
            </w:r>
          </w:p>
          <w:p w14:paraId="619FB00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10 subframes with each 4 slots</w:t>
            </w:r>
          </w:p>
          <w:p w14:paraId="4630826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slots (4,9,14,19,24,29,34,39) - As per 38.211 Table 6.3.3.2-4</w:t>
            </w:r>
          </w:p>
          <w:p w14:paraId="4E06F03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translate to 120kHz slots (8, 9, 18, 19, 28, 29, 38, 39, 48, 49, 58, 59, 68, 69, 78, 79)</w:t>
            </w:r>
          </w:p>
          <w:p w14:paraId="7B3B8A6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v_TimingInfo := ( cr_TimingInfo(?, (1), -, cs_SlotTimingInfo_Numerology3(0)),  //Slot 8</w:t>
            </w:r>
          </w:p>
          <w:p w14:paraId="3638C83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(1), -, cs_SlotTimingInfo_Numerology3(1)),  //Slot 9</w:t>
            </w:r>
          </w:p>
          <w:p w14:paraId="3B65AE2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(2), -, cs_SlotTimingInfo_Numerology3(2)),  //Slot 18</w:t>
            </w:r>
          </w:p>
          <w:p w14:paraId="46D64B7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(2), -, cs_SlotTimingInfo_Numerology3(3)),  //Slot 19</w:t>
            </w:r>
          </w:p>
          <w:p w14:paraId="261A949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(3), -, cs_SlotTimingInfo_Numerology3(4)),  //Slot 28</w:t>
            </w:r>
          </w:p>
          <w:p w14:paraId="64C21AD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(3), -, cs_SlotTimingInfo_Numerology3(5)),  //Slot 29</w:t>
            </w:r>
          </w:p>
          <w:p w14:paraId="058CDC1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(4), -, cs_SlotTimingInfo_Numerology3(6)),  //Slot 38</w:t>
            </w:r>
          </w:p>
          <w:p w14:paraId="07E3148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(4), -, cs_SlotTimingInfo_Numerology3(7)),  //Slot 39</w:t>
            </w:r>
          </w:p>
          <w:p w14:paraId="2D963F4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(6), -, cs_SlotTimingInfo_Numerology3(0)),  //Slot 48</w:t>
            </w:r>
          </w:p>
          <w:p w14:paraId="78074DC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(6), -, cs_SlotTimingInfo_Numerology3(1)),  //Slot 49</w:t>
            </w:r>
          </w:p>
          <w:p w14:paraId="4B3FBF3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(7), -, cs_SlotTimingInfo_Numerology3(2)),  //Slot 58</w:t>
            </w:r>
          </w:p>
          <w:p w14:paraId="67972E1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(7), -, cs_SlotTimingInfo_Numerology3(3)),  //Slot 59</w:t>
            </w:r>
          </w:p>
          <w:p w14:paraId="2DD0206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(8), -, cs_SlotTimingInfo_Numerology3(4)),  //Slot 68</w:t>
            </w:r>
          </w:p>
          <w:p w14:paraId="247775B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(8), -, cs_SlotTimingInfo_Numerology3(5)),  //Slot 69</w:t>
            </w:r>
          </w:p>
          <w:p w14:paraId="15EBE21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(9), -, cs_SlotTimingInfo_Numerology3(6)),  //Slot 78</w:t>
            </w:r>
          </w:p>
          <w:p w14:paraId="154C984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cr_TimingInfo(?, (9), -, cs_SlotTimingInfo_Numerology3(7))   //Slot 79</w:t>
            </w:r>
          </w:p>
          <w:p w14:paraId="367B413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182089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64905D5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15B018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//Set Prach configuration index in SIB1 and in Cell Array</w:t>
            </w:r>
          </w:p>
          <w:p w14:paraId="6B56166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f_NR_CellInfo_SetPRACH_ConfigurationIndex(nr_Cell1, v_PrachConfigurationIndex);</w:t>
            </w:r>
          </w:p>
          <w:p w14:paraId="60A5FAA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A8EC4E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Reconfigure SS with new PRACH parameters</w:t>
            </w:r>
          </w:p>
          <w:p w14:paraId="32245D4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v_PhysicalParameters := f_NR_CellInfo_GetPhysicalParameters(nr_Cell1);</w:t>
            </w:r>
          </w:p>
          <w:p w14:paraId="381C6A8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f_NR_SS_CommonCellConfig(nr_Cell1, cads_NR_CellConfigPhysicalLayerUplink(nr_Cell1, -, cs_NR_CellConfigPhysicalLayerUplink_Def(-,-,cs_NR_UplinkBWPs(v_PhysicalParameters.UL_BWPs))));</w:t>
            </w:r>
          </w:p>
          <w:p w14:paraId="35308EA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2DE221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//Reconfigure SS to report PRACH preambles</w:t>
            </w:r>
          </w:p>
          <w:p w14:paraId="3ECEC2B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f_NR_SS_SystemIndCtrlConfig(nr_Cell1, cds_NR_SystemIndCtrl_RachPreamble(enable));</w:t>
            </w:r>
          </w:p>
          <w:p w14:paraId="1D11CC9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EE18C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//Modify sysinfo and send short msg indication</w:t>
            </w:r>
          </w:p>
          <w:p w14:paraId="3DD6E7D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f_NR_ModifySysinfo(nr_Cell1, -, -, -, tsc_NR_ShortMessage_SystemInfoModificationAndEDRX);</w:t>
            </w:r>
          </w:p>
          <w:p w14:paraId="7888A31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CE61CA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50" siclog@</w:t>
            </w:r>
          </w:p>
          <w:p w14:paraId="12E5DE0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//Wait for 2.1* modification period to allow the new system information to take effect.</w:t>
            </w:r>
          </w:p>
          <w:p w14:paraId="1784791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f_NR_WaitModificationPeriods (nr_Cell1);</w:t>
            </w:r>
          </w:p>
          <w:p w14:paraId="5025E4B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8C4CC6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51" siclog@</w:t>
            </w:r>
          </w:p>
          <w:p w14:paraId="10E33A0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Paging message within a paging occasion.</w:t>
            </w:r>
          </w:p>
          <w:p w14:paraId="7836F75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f_NR5GC_UE_Page_eDRX(nr_Cell1,</w:t>
            </w:r>
          </w:p>
          <w:p w14:paraId="6FBC812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cs_PagingRecordList_OneRecord(cs_PagingUE_Identity_5G_S_TMSI(v_NG_5G_S_TMSI)),</w:t>
            </w:r>
          </w:p>
          <w:p w14:paraId="2DB485D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3, 5);</w:t>
            </w:r>
          </w:p>
          <w:p w14:paraId="017EA77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2EBB32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52-53" siclog@</w:t>
            </w:r>
          </w:p>
          <w:p w14:paraId="5744FC7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//Check: Does the UE transmit a random access using prach-ConfigurationIndex given in step 49?</w:t>
            </w:r>
          </w:p>
          <w:p w14:paraId="0C956A9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an RRCSetupRequest.</w:t>
            </w:r>
          </w:p>
          <w:p w14:paraId="5B281AF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f_NR_RacingCond_AwaitSysIndBeforeSrbMsg(nr_Cell1,</w:t>
            </w:r>
          </w:p>
          <w:p w14:paraId="2CA07C2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car_NR_PRACH_Preamble_IND (nr_Cell1, v_TimingInfo, ?),</w:t>
            </w:r>
          </w:p>
          <w:p w14:paraId="23C8DED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v_SrbIndByRef,</w:t>
            </w:r>
          </w:p>
          <w:p w14:paraId="6C1A51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v_SysIndByRef);</w:t>
            </w:r>
          </w:p>
          <w:p w14:paraId="48C2C6F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3573F4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f_NR_PreliminaryPass(__FILE__, __LINE__, "Step 52");</w:t>
            </w:r>
          </w:p>
          <w:p w14:paraId="752463C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015D95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f_NR_RacingCond_MatchRrcMsg(v_SrbIndByRef,</w:t>
            </w:r>
          </w:p>
          <w:p w14:paraId="313F89B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car_NR_SRB0_RrcPdu_IND(nr_Cell1,</w:t>
            </w:r>
          </w:p>
          <w:p w14:paraId="6D920FC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cr_38508_RRCSetupRequest));</w:t>
            </w:r>
          </w:p>
          <w:p w14:paraId="17746C9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877676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7C5AB6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f_NR_SS_SystemIndCtrlConfig(nr_Cell1, cds_NR_SystemIndCtrl_RachPreamble(disable));</w:t>
            </w:r>
          </w:p>
          <w:p w14:paraId="054CC2D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CDA9B3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 53" siclog@</w:t>
            </w:r>
          </w:p>
          <w:p w14:paraId="1980D41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an RRCSetupRequest.</w:t>
            </w:r>
          </w:p>
          <w:p w14:paraId="7E56154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f_NR_RRC_SetupRequest_Def(nr_Cell1, mt_Access);</w:t>
            </w:r>
          </w:p>
          <w:p w14:paraId="477A4B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9B74A9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//@siclog "Steps 54-59" siclog@</w:t>
            </w:r>
          </w:p>
          <w:p w14:paraId="47B4D1D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3 to 8 of the NR RRC_CONNECTED procedure in TS 38.508-1 Table 4.5.4.2-3 are executed.</w:t>
            </w:r>
          </w:p>
          <w:p w14:paraId="7EE379F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f_NR_RRCSetup_Def (nr_Cell1);</w:t>
            </w:r>
          </w:p>
          <w:p w14:paraId="77CB473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C78935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v_ReceivedMsg := f_NR_RRCSetupComplete_Def(nr_Cell1,</w:t>
            </w:r>
          </w:p>
          <w:p w14:paraId="48B9B35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cr_38508_RRCSetupComplete(tsc_NR_RRC_TI_Def),</w:t>
            </w:r>
          </w:p>
          <w:p w14:paraId="1722140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tsc_SHT_IntegrityProtected);</w:t>
            </w:r>
          </w:p>
          <w:p w14:paraId="1167415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1415BB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f_NR5GC_RRC_ConnectedState3N_Steps5_8(nr_Cell1, v_ReceivedMsg);</w:t>
            </w:r>
          </w:p>
          <w:p w14:paraId="5A7E3442" w14:textId="0367C05E" w:rsidR="001C0A3F" w:rsidRPr="00455951"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tc>
      </w:tr>
    </w:tbl>
    <w:p w14:paraId="5C83CC38" w14:textId="77777777" w:rsidR="001C0A3F" w:rsidRPr="00CD057D" w:rsidRDefault="001C0A3F" w:rsidP="001C0A3F">
      <w:pPr>
        <w:spacing w:after="0"/>
        <w:rPr>
          <w:rFonts w:ascii="Arial" w:hAnsi="Arial"/>
          <w:b/>
          <w:color w:val="000000"/>
          <w:lang w:eastAsia="en-GB"/>
        </w:rPr>
      </w:pPr>
    </w:p>
    <w:p w14:paraId="473E6CB1" w14:textId="77777777" w:rsidR="001C0A3F" w:rsidRPr="00CD057D" w:rsidRDefault="001C0A3F" w:rsidP="001C0A3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C0A3F" w:rsidRPr="00CD057D" w14:paraId="2547F57F" w14:textId="77777777" w:rsidTr="00547385">
        <w:tc>
          <w:tcPr>
            <w:tcW w:w="13575" w:type="dxa"/>
            <w:tcBorders>
              <w:top w:val="single" w:sz="4" w:space="0" w:color="auto"/>
              <w:left w:val="single" w:sz="4" w:space="0" w:color="auto"/>
              <w:bottom w:val="single" w:sz="4" w:space="0" w:color="auto"/>
              <w:right w:val="single" w:sz="4" w:space="0" w:color="auto"/>
            </w:tcBorders>
          </w:tcPr>
          <w:p w14:paraId="3E47118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function fl_TC_8_1_5_2_3_TestBody() runs on NR5GC_PTC</w:t>
            </w:r>
          </w:p>
          <w:p w14:paraId="4777B17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5E125F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var template (value) ExtdDRXParams v_NegotiatedExtdDRXParams := cs_NG_NAS_EDRXParams('0001'B, '0100'B, '00000001'B); //WA#WI=1330545</w:t>
            </w:r>
          </w:p>
          <w:p w14:paraId="397B0E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NR_RadioBearerId_Type v_SRB := tsc_NR_RbId_SRB1;</w:t>
            </w:r>
          </w:p>
          <w:p w14:paraId="40D55E4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NR_DuplexMode_Type v_NR_DuplexMode ;</w:t>
            </w:r>
          </w:p>
          <w:p w14:paraId="548EDE2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boolean v_IsFR1;</w:t>
            </w:r>
          </w:p>
          <w:p w14:paraId="07ED4A8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integer v_PrachConfigurationIndex;</w:t>
            </w:r>
          </w:p>
          <w:p w14:paraId="3550ADA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NR_PhysicalParameters_Type v_PhysicalParameters;</w:t>
            </w:r>
          </w:p>
          <w:p w14:paraId="7323AC1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NG_NAS_MSG_Indication_Type v_ReceivedMsg;</w:t>
            </w:r>
          </w:p>
          <w:p w14:paraId="3A8F1F2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NG_NAS_GutiParameters_Type v_GutiParameters := f_NR5GC_CellInfo_GetGutiParameters(nr_Cell1);</w:t>
            </w:r>
          </w:p>
          <w:p w14:paraId="1FAA87E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NG_5G_S_TMSI v_NG_5G_S_TMSI := f_NR_Get5G_S_TMSI_FromGuti(v_GutiParameters);</w:t>
            </w:r>
          </w:p>
          <w:p w14:paraId="6C2CDBB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template (present) TimingInfo_Type v_TimingInfo;</w:t>
            </w:r>
          </w:p>
          <w:p w14:paraId="0FF524A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template (omit) NR_SRB_COMMON_IND v_SrbIndByRef := omit;</w:t>
            </w:r>
          </w:p>
          <w:p w14:paraId="4A8B6D7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template (omit) NR_SYSTEM_IND v_SysIndByRef := omit;</w:t>
            </w:r>
          </w:p>
          <w:p w14:paraId="61F419F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float v_WaitForNext_eDRX_Acquisition;</w:t>
            </w:r>
          </w:p>
          <w:p w14:paraId="6C9421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SubFrameTiming_Type v_CurrentTime;</w:t>
            </w:r>
          </w:p>
          <w:p w14:paraId="09E804C2" w14:textId="77777777" w:rsidR="00E515D1" w:rsidRPr="00C61CFC" w:rsidRDefault="00E515D1" w:rsidP="00E515D1">
            <w:pPr>
              <w:autoSpaceDE w:val="0"/>
              <w:autoSpaceDN w:val="0"/>
              <w:adjustRightInd w:val="0"/>
              <w:spacing w:after="0"/>
              <w:rPr>
                <w:rFonts w:ascii="Courier New" w:hAnsi="Courier New" w:cs="Courier New"/>
                <w:color w:val="000000"/>
                <w:lang w:val="de-DE"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lang w:val="de-DE" w:eastAsia="de-DE"/>
              </w:rPr>
              <w:t>var integer v_HSFN_Gap;</w:t>
            </w:r>
          </w:p>
          <w:p w14:paraId="250B3C0D" w14:textId="77777777" w:rsidR="00E515D1" w:rsidRPr="00C61CFC" w:rsidRDefault="00E515D1" w:rsidP="00E515D1">
            <w:pPr>
              <w:autoSpaceDE w:val="0"/>
              <w:autoSpaceDN w:val="0"/>
              <w:adjustRightInd w:val="0"/>
              <w:spacing w:after="0"/>
              <w:rPr>
                <w:rFonts w:ascii="Courier New" w:hAnsi="Courier New" w:cs="Courier New"/>
                <w:color w:val="000000"/>
                <w:lang w:val="de-DE" w:eastAsia="de-DE"/>
              </w:rPr>
            </w:pPr>
          </w:p>
          <w:p w14:paraId="3B0B93B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val="de-DE" w:eastAsia="de-DE"/>
              </w:rPr>
              <w:t xml:space="preserve">    </w:t>
            </w:r>
            <w:r w:rsidRPr="00E515D1">
              <w:rPr>
                <w:rFonts w:ascii="Courier New" w:hAnsi="Courier New" w:cs="Courier New"/>
                <w:color w:val="000000"/>
                <w:lang w:eastAsia="de-DE"/>
              </w:rPr>
              <w:t>//@siclog "Step 1" siclog@</w:t>
            </w:r>
          </w:p>
          <w:p w14:paraId="462DC66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is switched on</w:t>
            </w:r>
          </w:p>
          <w:p w14:paraId="6520C30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f_NR5GC_SwitchOnAndResetIMS();</w:t>
            </w:r>
          </w:p>
          <w:p w14:paraId="34E7593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A571D4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2-15" siclog@</w:t>
            </w:r>
          </w:p>
          <w:p w14:paraId="6B0AF56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2-3 of the generic procedure for NR RRC_IDLE as specified in TS 38.508-1 Table 4.5.2.2-2 are performed.</w:t>
            </w:r>
          </w:p>
          <w:p w14:paraId="1E75244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 REGISTRATION REQUEST message including the Requested extended DRX parameters IE</w:t>
            </w:r>
          </w:p>
          <w:p w14:paraId="0EFD393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5-13 of Table 4.5.2.2-2 of the generic procedure in TS 38.508-1 are performed.</w:t>
            </w:r>
          </w:p>
          <w:p w14:paraId="2388DE2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REGISTRATION ACCEPT message including the Negotiated extended DRX parameters IE.</w:t>
            </w:r>
          </w:p>
          <w:p w14:paraId="54BE681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 a REGISTRATION COMPLETE message.</w:t>
            </w:r>
          </w:p>
          <w:p w14:paraId="27ABF4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f_NR5GC_RRC_Idle_Steps2_15_eDRX(nr_Cell1, v_NegotiatedExtdDRXParams);</w:t>
            </w:r>
          </w:p>
          <w:p w14:paraId="0ACFAA8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BCE5A6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16-17" siclog@</w:t>
            </w:r>
          </w:p>
          <w:p w14:paraId="166E2AC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19Ca1-19Ca2 of Table 4.5.2.2-2 of the generic procedure in TS 38.508-1 [4] are performed.</w:t>
            </w:r>
          </w:p>
          <w:p w14:paraId="1B6D0C6F" w14:textId="77777777" w:rsidR="00E515D1" w:rsidRPr="00C61CFC" w:rsidRDefault="00E515D1" w:rsidP="00E515D1">
            <w:pPr>
              <w:autoSpaceDE w:val="0"/>
              <w:autoSpaceDN w:val="0"/>
              <w:adjustRightInd w:val="0"/>
              <w:spacing w:after="0"/>
              <w:rPr>
                <w:rFonts w:ascii="Courier New" w:hAnsi="Courier New" w:cs="Courier New"/>
                <w:color w:val="000000"/>
                <w:highlight w:val="yellow"/>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//f_NR5GC_RRC_Idle_Extension (nr_Cell1); // @sic R5-237333 sic@</w:t>
            </w:r>
          </w:p>
          <w:p w14:paraId="4182D1D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highlight w:val="yellow"/>
                <w:lang w:eastAsia="de-DE"/>
              </w:rPr>
              <w:t xml:space="preserve">    f_NR5GC_RRC_Idle_Steps16_20 (nr_Cell1); //WA#WI=1330545</w:t>
            </w:r>
            <w:r w:rsidRPr="00E515D1">
              <w:rPr>
                <w:rFonts w:ascii="Courier New" w:hAnsi="Courier New" w:cs="Courier New"/>
                <w:color w:val="000000"/>
                <w:lang w:eastAsia="de-DE"/>
              </w:rPr>
              <w:t xml:space="preserve">  </w:t>
            </w:r>
          </w:p>
          <w:p w14:paraId="52BA1F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496289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18" siclog@</w:t>
            </w:r>
          </w:p>
          <w:p w14:paraId="642FF3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an RRCRelease message.</w:t>
            </w:r>
          </w:p>
          <w:p w14:paraId="1E9903F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f_NR_RRCRelease(nr_Cell1);</w:t>
            </w:r>
          </w:p>
          <w:p w14:paraId="6F3AF7B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443F375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19" siclog@</w:t>
            </w:r>
          </w:p>
          <w:p w14:paraId="483C21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SIB1 is updated according to Table 8.1.5.2.3.3.3-2 and SS transmits a Short message on PDCCH using P-RNTI indicating a systemInfoModification.</w:t>
            </w:r>
          </w:p>
          <w:p w14:paraId="45D99FB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v_NR_DuplexMode := f_NR_CellInfo_GetDuplexMode(nr_Cell1);</w:t>
            </w:r>
          </w:p>
          <w:p w14:paraId="48D0232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v_IsFR1 := f_NR_CellInfo_GetIsFR1(nr_Cell1);</w:t>
            </w:r>
          </w:p>
          <w:p w14:paraId="73E0EDB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(v_IsFR1)</w:t>
            </w:r>
          </w:p>
          <w:p w14:paraId="170DB82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045E0B6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(ischosen(v_NR_DuplexMode.TDD)) //FR1 TDD</w:t>
            </w:r>
          </w:p>
          <w:p w14:paraId="26E75AF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499573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v_PrachConfigurationIndex := 91;</w:t>
            </w:r>
          </w:p>
          <w:p w14:paraId="59B406F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TDD - As per 38.211 Table 6.3.3.2-3</w:t>
            </w:r>
          </w:p>
          <w:p w14:paraId="6A7C02B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//nSFN mod 2 = 1=&gt; any odd SFN   Subframe 8/9</w:t>
            </w:r>
          </w:p>
          <w:p w14:paraId="328180F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v_TimingInfo := ( cr_TimingInfo(?, (8)),</w:t>
            </w:r>
          </w:p>
          <w:p w14:paraId="2D3D9D6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(9))</w:t>
            </w:r>
          </w:p>
          <w:p w14:paraId="2FCC8D8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55E395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ACB0C3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 if (f_NR_CellInfo_GetHalfDuplexFDD(nr_Cell1) ) //Half Duplex FR1 FDD</w:t>
            </w:r>
          </w:p>
          <w:p w14:paraId="7AA0374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F75797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v_PrachConfigurationIndex := 120;</w:t>
            </w:r>
          </w:p>
          <w:p w14:paraId="08C14F4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//Half Duplex FR1 FDD - As per 38.211 Table 6.3.3.2-2</w:t>
            </w:r>
          </w:p>
          <w:p w14:paraId="7B0A2AA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v_TimingInfo := (cr_TimingInfo(?, (4)));</w:t>
            </w:r>
          </w:p>
          <w:p w14:paraId="50144CA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35CD447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  //FR1 FDD</w:t>
            </w:r>
          </w:p>
          <w:p w14:paraId="1EC839A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0257E2B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v_PrachConfigurationIndex := 119;</w:t>
            </w:r>
          </w:p>
          <w:p w14:paraId="00A1E27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FDD - As per 38.211 Table 6.3.3.2-2</w:t>
            </w:r>
          </w:p>
          <w:p w14:paraId="5D79FAD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//nSFN mod 8 = 1=&gt; any SFN   Subframe 2/6/9</w:t>
            </w:r>
          </w:p>
          <w:p w14:paraId="2B984A5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v_TimingInfo := ( cr_TimingInfo(?, (2)),</w:t>
            </w:r>
          </w:p>
          <w:p w14:paraId="0C689C3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(6)),</w:t>
            </w:r>
          </w:p>
          <w:p w14:paraId="243E7F3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(9))</w:t>
            </w:r>
          </w:p>
          <w:p w14:paraId="0CA33D8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D7BD74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2FFA9D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else</w:t>
            </w:r>
          </w:p>
          <w:p w14:paraId="6522B91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 FR2</w:t>
            </w:r>
          </w:p>
          <w:p w14:paraId="0022FB4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v_PrachConfigurationIndex := 6;</w:t>
            </w:r>
          </w:p>
          <w:p w14:paraId="590F73F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10 subframes with each 4 slots</w:t>
            </w:r>
          </w:p>
          <w:p w14:paraId="40DFBC8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slots (4,9,14,19,24,29,34,39) - As per 38.211 Table 6.3.3.2-4 4</w:t>
            </w:r>
          </w:p>
          <w:p w14:paraId="6250059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translate to 120kHz slots (8, 9, 18, 19, 28, 29, 38, 39, 48, 49, 58, 59, 68, 69, 78, 79)</w:t>
            </w:r>
          </w:p>
          <w:p w14:paraId="32F46D4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v_TimingInfo := ( cr_TimingInfo(?, (1), -, cs_SlotTimingInfo_Numerology3(0)),  //Slot 8</w:t>
            </w:r>
          </w:p>
          <w:p w14:paraId="6611A97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(1), -, cs_SlotTimingInfo_Numerology3(1)),  //Slot 9</w:t>
            </w:r>
          </w:p>
          <w:p w14:paraId="4EA0190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(2), -, cs_SlotTimingInfo_Numerology3(2)),  //Slot 18</w:t>
            </w:r>
          </w:p>
          <w:p w14:paraId="6EEDA5C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(2), -, cs_SlotTimingInfo_Numerology3(3)),  //Slot 19</w:t>
            </w:r>
          </w:p>
          <w:p w14:paraId="2DFD4A3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(3), -, cs_SlotTimingInfo_Numerology3(4)),  //Slot 28</w:t>
            </w:r>
          </w:p>
          <w:p w14:paraId="6913E22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(3), -, cs_SlotTimingInfo_Numerology3(5)),  //Slot 29</w:t>
            </w:r>
          </w:p>
          <w:p w14:paraId="3AD9219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(4), -, cs_SlotTimingInfo_Numerology3(6)),  //Slot 38</w:t>
            </w:r>
          </w:p>
          <w:p w14:paraId="36EB0CC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(4), -, cs_SlotTimingInfo_Numerology3(7)),  //Slot 39</w:t>
            </w:r>
          </w:p>
          <w:p w14:paraId="7256F7F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(6), -, cs_SlotTimingInfo_Numerology3(0)),  //Slot 48</w:t>
            </w:r>
          </w:p>
          <w:p w14:paraId="0D74140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(6), -, cs_SlotTimingInfo_Numerology3(1)),  //Slot 49</w:t>
            </w:r>
          </w:p>
          <w:p w14:paraId="393215A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(7), -, cs_SlotTimingInfo_Numerology3(2)),  //Slot 58</w:t>
            </w:r>
          </w:p>
          <w:p w14:paraId="5175AD3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(7), -, cs_SlotTimingInfo_Numerology3(3)),  //Slot 59</w:t>
            </w:r>
          </w:p>
          <w:p w14:paraId="2A81FE8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(8), -, cs_SlotTimingInfo_Numerology3(4)),  //Slot 68</w:t>
            </w:r>
          </w:p>
          <w:p w14:paraId="580D5C3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(8), -, cs_SlotTimingInfo_Numerology3(5)),  //Slot 69</w:t>
            </w:r>
          </w:p>
          <w:p w14:paraId="1396F95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(9), -, cs_SlotTimingInfo_Numerology3(6)),  //Slot 78</w:t>
            </w:r>
          </w:p>
          <w:p w14:paraId="21E8CFF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(9), -, cs_SlotTimingInfo_Numerology3(7))   //Slot 79</w:t>
            </w:r>
          </w:p>
          <w:p w14:paraId="7B7EB0C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651E7F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F3DB93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DF83B5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//Set Prach configuration index in SIB1 and in Cell Array</w:t>
            </w:r>
          </w:p>
          <w:p w14:paraId="07086A5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f_NR_CellInfo_SetPRACH_ConfigurationIndex(nr_Cell1, v_PrachConfigurationIndex);</w:t>
            </w:r>
          </w:p>
          <w:p w14:paraId="68E381B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AF5011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Reconfigure SS with new PRACH parameters</w:t>
            </w:r>
          </w:p>
          <w:p w14:paraId="243853A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v_PhysicalParameters := f_NR_CellInfo_GetPhysicalParameters(nr_Cell1);</w:t>
            </w:r>
          </w:p>
          <w:p w14:paraId="1FEE2EC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f_NR_SS_CommonCellConfig(nr_Cell1, cads_NR_CellConfigPhysicalLayerUplink(nr_Cell1, -, cs_NR_CellConfigPhysicalLayerUplink_Def(-,-,cs_NR_UplinkBWPs(v_PhysicalParameters.UL_BWPs))));</w:t>
            </w:r>
          </w:p>
          <w:p w14:paraId="0F85142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F622AA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//Reconfigure SS to report PRACH preambles</w:t>
            </w:r>
          </w:p>
          <w:p w14:paraId="740B1B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f_NR_SS_SystemIndCtrlConfig(nr_Cell1, cds_NR_SystemIndCtrl_RachPreamble(enable));</w:t>
            </w:r>
          </w:p>
          <w:p w14:paraId="6926932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212FD2F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//Modify sysinfo and send short msg indication.</w:t>
            </w:r>
          </w:p>
          <w:p w14:paraId="52BF7372" w14:textId="29237942" w:rsid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00AB2A49" w:rsidRPr="00AB2A49">
              <w:rPr>
                <w:rFonts w:ascii="Courier New" w:hAnsi="Courier New" w:cs="Courier New"/>
                <w:color w:val="000000"/>
                <w:lang w:eastAsia="de-DE"/>
              </w:rPr>
              <w:t xml:space="preserve">f_NR_ModifySysinfo(nr_Cell1, -, -, -, tsc_NR_ShortMessage_SystemInfoModificationAndEDRX, </w:t>
            </w:r>
            <w:r w:rsidR="00AB2A49" w:rsidRPr="00AB2A49">
              <w:rPr>
                <w:rFonts w:ascii="Courier New" w:hAnsi="Courier New" w:cs="Courier New"/>
                <w:color w:val="000000"/>
                <w:highlight w:val="yellow"/>
                <w:lang w:eastAsia="de-DE"/>
              </w:rPr>
              <w:t>4); //WA#WI=1330545</w:t>
            </w:r>
          </w:p>
          <w:p w14:paraId="0DEFB27E" w14:textId="77777777" w:rsidR="00F93FB9" w:rsidRPr="00E515D1" w:rsidRDefault="00F93FB9" w:rsidP="00E515D1">
            <w:pPr>
              <w:autoSpaceDE w:val="0"/>
              <w:autoSpaceDN w:val="0"/>
              <w:adjustRightInd w:val="0"/>
              <w:spacing w:after="0"/>
              <w:rPr>
                <w:rFonts w:ascii="Courier New" w:hAnsi="Courier New" w:cs="Courier New"/>
                <w:color w:val="000000"/>
                <w:lang w:eastAsia="de-DE"/>
              </w:rPr>
            </w:pPr>
          </w:p>
          <w:p w14:paraId="15BCC05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20" siclog@</w:t>
            </w:r>
          </w:p>
          <w:p w14:paraId="052CBBD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//Wait till the beginning of next eDRX acquisition time (next H-SFN for which H-SFN mod 1024 =0).</w:t>
            </w:r>
          </w:p>
          <w:p w14:paraId="202E7A2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v_CurrentTime := f_NR_GetCurrentTiming(nr_Cell1);</w:t>
            </w:r>
          </w:p>
          <w:p w14:paraId="3210DE3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v_HSFN_Gap := 1024 - (v_CurrentTime.HSFN.Number mod 1024); // calculate HSFNs left to reach HSFN mod 1024</w:t>
            </w:r>
          </w:p>
          <w:p w14:paraId="4C2AD39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v_WaitForNext_eDRX_Acquisition := (int2float(v_HSFN_Gap) * 10.24) - (int2float(v_CurrentTime.SFN.Number + 1) * 0.01); // reduce by SFNs already elapsed + 1</w:t>
            </w:r>
          </w:p>
          <w:p w14:paraId="2203B38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f_Delay(v_WaitForNext_eDRX_Acquisition);</w:t>
            </w:r>
          </w:p>
          <w:p w14:paraId="030BF97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D6D605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21" siclog@</w:t>
            </w:r>
          </w:p>
          <w:p w14:paraId="68166A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Paging message within a paging occasion.</w:t>
            </w:r>
          </w:p>
          <w:p w14:paraId="3EEDD5A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f_NR5GC_UE_Page_eDRX(nr_Cell1,</w:t>
            </w:r>
          </w:p>
          <w:p w14:paraId="452B067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cs_PagingRecordList_OneRecord(cs_PagingUE_Identity_5G_S_TMSI(v_NG_5G_S_TMSI)),</w:t>
            </w:r>
          </w:p>
          <w:p w14:paraId="1EA4F5E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1, 4);  //WA#WI=1330545</w:t>
            </w:r>
          </w:p>
          <w:p w14:paraId="397A68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807B83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22-23" siclog@</w:t>
            </w:r>
          </w:p>
          <w:p w14:paraId="4B32D4E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//Check: Does the UE transmit a random access using prach-ConfigurationIndex given in step 19?</w:t>
            </w:r>
          </w:p>
          <w:p w14:paraId="781F2B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an RRCSetupRequest.</w:t>
            </w:r>
          </w:p>
          <w:p w14:paraId="5ED0640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//SYSIND.receive(car_NR_PRACH_Preamble_IND(nr_Cell1, cr_TimingInfo_Any, v_PrachConfigurationIndex))</w:t>
            </w:r>
          </w:p>
          <w:p w14:paraId="7B99820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f_NR_RacingCond_AwaitSysIndBeforeSrbMsg(nr_Cell1,</w:t>
            </w:r>
          </w:p>
          <w:p w14:paraId="4B1F516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car_NR_PRACH_Preamble_IND (nr_Cell1, v_TimingInfo, ?),</w:t>
            </w:r>
          </w:p>
          <w:p w14:paraId="0B8332F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v_SrbIndByRef,</w:t>
            </w:r>
          </w:p>
          <w:p w14:paraId="4345FC7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v_SysIndByRef);</w:t>
            </w:r>
          </w:p>
          <w:p w14:paraId="6EF2AAC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E8DAC4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f_NR_PreliminaryPass(__FILE__, __LINE__, "Step 22");</w:t>
            </w:r>
          </w:p>
          <w:p w14:paraId="4C178E9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EC60C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f_NR_RacingCond_MatchRrcMsg(v_SrbIndByRef,</w:t>
            </w:r>
          </w:p>
          <w:p w14:paraId="4EDA559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car_NR_SRB0_RrcPdu_IND(nr_Cell1,</w:t>
            </w:r>
          </w:p>
          <w:p w14:paraId="2911E8C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cr_38508_RRCSetupRequest));</w:t>
            </w:r>
          </w:p>
          <w:p w14:paraId="2F1B13B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CD0715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f_NR_SS_SystemIndCtrlConfig(nr_Cell1, cds_NR_SystemIndCtrl_RachPreamble(disable));</w:t>
            </w:r>
          </w:p>
          <w:p w14:paraId="23997F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f_NR_ULGrantConfiguration_Start(nr_Cell1); //WA#WI=1330545</w:t>
            </w:r>
          </w:p>
          <w:p w14:paraId="52AB40F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EE8A65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24-29" siclog@</w:t>
            </w:r>
          </w:p>
          <w:p w14:paraId="0E412FB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3 to 8 of the NR RRC_CONNECTED procedure in TS 38.508-1 Table 4.5.4.2-3 are executed.</w:t>
            </w:r>
          </w:p>
          <w:p w14:paraId="75CF70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f_NR_RRCSetup_Def (nr_Cell1);</w:t>
            </w:r>
          </w:p>
          <w:p w14:paraId="322DA1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1B9989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v_ReceivedMsg := f_NR_RRCSetupComplete_Def(nr_Cell1,</w:t>
            </w:r>
          </w:p>
          <w:p w14:paraId="6C38654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cr_38508_RRCSetupComplete(tsc_NR_RRC_TI_Def),</w:t>
            </w:r>
          </w:p>
          <w:p w14:paraId="4A92CF4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tsc_SHT_IntegrityProtected);</w:t>
            </w:r>
          </w:p>
          <w:p w14:paraId="7D26B95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1A0798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f_NR5GC_RRC_ConnectedState3N_Steps5_8(nr_Cell1, v_ReceivedMsg);</w:t>
            </w:r>
          </w:p>
          <w:p w14:paraId="1462D18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E0D560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30" siclog@</w:t>
            </w:r>
          </w:p>
          <w:p w14:paraId="50AA1B8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Switch off UE in RRC CONNECTED as described in TS 38.508-1 subclause 4.9.6.3</w:t>
            </w:r>
          </w:p>
          <w:p w14:paraId="28EF648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f_NR_UE_DeRegisterOnSwitchOff(nr_Cell1, STATE_CONNECTED_3A</w:t>
            </w:r>
            <w:r w:rsidRPr="00C61CFC">
              <w:rPr>
                <w:rFonts w:ascii="Courier New" w:hAnsi="Courier New" w:cs="Courier New"/>
                <w:color w:val="000000"/>
                <w:highlight w:val="yellow"/>
                <w:lang w:eastAsia="de-DE"/>
              </w:rPr>
              <w:t>/*, v_SRB*/); //WA#WI=1330545</w:t>
            </w:r>
          </w:p>
          <w:p w14:paraId="02F0A8B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585899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31" siclog@</w:t>
            </w:r>
          </w:p>
          <w:p w14:paraId="4EFC2B2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Switch on UE.</w:t>
            </w:r>
          </w:p>
          <w:p w14:paraId="3B10DBC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f_NR5GC_SwitchOnAndResetIMS();</w:t>
            </w:r>
          </w:p>
          <w:p w14:paraId="10CC1BE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156AEF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32-45" siclog@</w:t>
            </w:r>
          </w:p>
          <w:p w14:paraId="7582982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2-3 of the generic procedure for NR RRC_IDLE as specified in TS 38.508-1 Table 4.5.2.2-2 are performed.</w:t>
            </w:r>
          </w:p>
          <w:p w14:paraId="2E144EB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 REGISTRATION REQUEST message including the Requested extended DRX parameters IE</w:t>
            </w:r>
          </w:p>
          <w:p w14:paraId="5C1C7E3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5-13 of Table 4.5.2.2-2 of the generic procedure in TS 38.508-1 are performed.</w:t>
            </w:r>
          </w:p>
          <w:p w14:paraId="4C223B7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REGISTRATION ACCEPT message including the Negotiated extended DRX parameters IE.</w:t>
            </w:r>
          </w:p>
          <w:p w14:paraId="584F8B3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 a REGISTRATION COMPLETE message.</w:t>
            </w:r>
          </w:p>
          <w:p w14:paraId="7E9C67B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v_NegotiatedExtdDRXParams := cs_NG_NAS_EDRXParams('0001'B, '0000'B, '00000011'B); //WA#WI=1330545</w:t>
            </w:r>
          </w:p>
          <w:p w14:paraId="5142B94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f_NR5GC_RRC_Idle_Steps2_15_eDRX(nr_Cell1, v_NegotiatedExtdDRXParams);</w:t>
            </w:r>
          </w:p>
          <w:p w14:paraId="07CBD49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1A80E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46-47" siclog@</w:t>
            </w:r>
          </w:p>
          <w:p w14:paraId="172F2CF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19a1-19Aa2 of Table 4.5.2.2-2 of the generic procedure in TS 38.508-1 [4] are performed.</w:t>
            </w:r>
          </w:p>
          <w:p w14:paraId="07DBB97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connected without release is not present THEN, the SS transmits an RRCRelease message.</w:t>
            </w:r>
          </w:p>
          <w:p w14:paraId="136718F9" w14:textId="77777777" w:rsidR="00E515D1" w:rsidRPr="00C61CFC" w:rsidRDefault="00E515D1" w:rsidP="00E515D1">
            <w:pPr>
              <w:autoSpaceDE w:val="0"/>
              <w:autoSpaceDN w:val="0"/>
              <w:adjustRightInd w:val="0"/>
              <w:spacing w:after="0"/>
              <w:rPr>
                <w:rFonts w:ascii="Courier New" w:hAnsi="Courier New" w:cs="Courier New"/>
                <w:color w:val="000000"/>
                <w:highlight w:val="yellow"/>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//f_NR5GC_PDUSessionEstablishment (nr_Cell1, -, v_SRB); //WA#WI=1330545</w:t>
            </w:r>
          </w:p>
          <w:p w14:paraId="7535BCE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highlight w:val="yellow"/>
                <w:lang w:eastAsia="de-DE"/>
              </w:rPr>
              <w:t xml:space="preserve">    f_NR5GC_RRC_Idle_Steps16_20 (nr_Cell1); //WA#WI=1330545</w:t>
            </w:r>
          </w:p>
          <w:p w14:paraId="299CEFD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4A8EF2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48" siclog@</w:t>
            </w:r>
          </w:p>
          <w:p w14:paraId="5FEC91C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connected without release is not present THEN, the SS transmits an RRCRelease message.</w:t>
            </w:r>
          </w:p>
          <w:p w14:paraId="11A13F8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f_NR_RRCRelease(nr_Cell1);</w:t>
            </w:r>
          </w:p>
          <w:p w14:paraId="720E2B4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49E2B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49" siclog@</w:t>
            </w:r>
          </w:p>
          <w:p w14:paraId="630963F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SIB1 is updated according to Table 8.1.5.2.3.3.3-1 and SS transmits a Short message on PDCCH using P-RNTI indicating a systemInfoModification.</w:t>
            </w:r>
          </w:p>
          <w:p w14:paraId="7A4DE92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v_NR_DuplexMode := f_NR_CellInfo_GetDuplexMode(nr_Cell1);</w:t>
            </w:r>
          </w:p>
          <w:p w14:paraId="19F5795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v_IsFR1 := f_NR_CellInfo_GetIsFR1(nr_Cell1);</w:t>
            </w:r>
          </w:p>
          <w:p w14:paraId="793DF80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(v_IsFR1)</w:t>
            </w:r>
          </w:p>
          <w:p w14:paraId="5960AEB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D1C30B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(f_NR_CellInfo_GetHalfDuplexFDD(nr_Cell1) ) //Half Duplex FR1 FDD</w:t>
            </w:r>
          </w:p>
          <w:p w14:paraId="6D86F00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CB3BC1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v_PrachConfigurationIndex := 157;</w:t>
            </w:r>
          </w:p>
          <w:p w14:paraId="4644E14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//Half Duplex FR1 FDD - As per 38.211 Table 6.3.3.2-2</w:t>
            </w:r>
          </w:p>
          <w:p w14:paraId="5B834FE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v_TimingInfo := (cr_TimingInfo(?, (4)));</w:t>
            </w:r>
          </w:p>
          <w:p w14:paraId="579D85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122A90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  //FR1</w:t>
            </w:r>
          </w:p>
          <w:p w14:paraId="39BAEA5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2BD47C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v_PrachConfigurationIndex := 160;</w:t>
            </w:r>
          </w:p>
          <w:p w14:paraId="42766E6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(f_NR_CellInfo_GetIsFDD(nr_Cell2)) {</w:t>
            </w:r>
          </w:p>
          <w:p w14:paraId="54768DE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FDD - As per 38.211 Table 6.3.3.2-2</w:t>
            </w:r>
          </w:p>
          <w:p w14:paraId="632FD0D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//nSFN mod 1 = 0=&gt; any SFN   Subframe 1</w:t>
            </w:r>
          </w:p>
          <w:p w14:paraId="3C6C42E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v_TimingInfo := ( cr_TimingInfo(?, (1)));</w:t>
            </w:r>
          </w:p>
          <w:p w14:paraId="204EFCC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144DB0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w:t>
            </w:r>
          </w:p>
          <w:p w14:paraId="199368D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TDD - As per 38.211 Table 6.3.3.2-3</w:t>
            </w:r>
          </w:p>
          <w:p w14:paraId="472AF7D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//nSFN mod 1 = 0=&gt; any odd SFN   Subframe 9</w:t>
            </w:r>
          </w:p>
          <w:p w14:paraId="5673FD1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v_TimingInfo := ( cr_TimingInfo(?, (9)));</w:t>
            </w:r>
          </w:p>
          <w:p w14:paraId="3AC0C4A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045131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4F9F35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3F9C50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w:t>
            </w:r>
          </w:p>
          <w:p w14:paraId="60083E4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 FR2</w:t>
            </w:r>
          </w:p>
          <w:p w14:paraId="374A5ED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B24722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v_PrachConfigurationIndex := 149;</w:t>
            </w:r>
          </w:p>
          <w:p w14:paraId="003B66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10 subframes with each 4 slots</w:t>
            </w:r>
          </w:p>
          <w:p w14:paraId="01C5248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slots (4,9,14,19,24,29,34,39) - As per 38.211 Table 6.3.3.2-4</w:t>
            </w:r>
          </w:p>
          <w:p w14:paraId="03174C0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translate to 120kHz slots (8, 9, 18, 19, 28, 29, 38, 39, 48, 49, 58, 59, 68, 69, 78, 79)</w:t>
            </w:r>
          </w:p>
          <w:p w14:paraId="2FCC697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v_TimingInfo := ( cr_TimingInfo(?, (1), -, cs_SlotTimingInfo_Numerology3(0)),  //Slot 8</w:t>
            </w:r>
          </w:p>
          <w:p w14:paraId="4FF7F33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(1), -, cs_SlotTimingInfo_Numerology3(1)),  //Slot 9</w:t>
            </w:r>
          </w:p>
          <w:p w14:paraId="763B089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(2), -, cs_SlotTimingInfo_Numerology3(2)),  //Slot 18</w:t>
            </w:r>
          </w:p>
          <w:p w14:paraId="51C49B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(2), -, cs_SlotTimingInfo_Numerology3(3)),  //Slot 19</w:t>
            </w:r>
          </w:p>
          <w:p w14:paraId="7E7B912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(3), -, cs_SlotTimingInfo_Numerology3(4)),  //Slot 28</w:t>
            </w:r>
          </w:p>
          <w:p w14:paraId="657BDDC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(3), -, cs_SlotTimingInfo_Numerology3(5)),  //Slot 29</w:t>
            </w:r>
          </w:p>
          <w:p w14:paraId="5BF720A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(4), -, cs_SlotTimingInfo_Numerology3(6)),  //Slot 38</w:t>
            </w:r>
          </w:p>
          <w:p w14:paraId="32ABD9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(4), -, cs_SlotTimingInfo_Numerology3(7)),  //Slot 39</w:t>
            </w:r>
          </w:p>
          <w:p w14:paraId="05CF0CA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(6), -, cs_SlotTimingInfo_Numerology3(0)),  //Slot 48</w:t>
            </w:r>
          </w:p>
          <w:p w14:paraId="7325163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(6), -, cs_SlotTimingInfo_Numerology3(1)),  //Slot 49</w:t>
            </w:r>
          </w:p>
          <w:p w14:paraId="70D23AF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(7), -, cs_SlotTimingInfo_Numerology3(2)),  //Slot 58</w:t>
            </w:r>
          </w:p>
          <w:p w14:paraId="4C2DAAE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(7), -, cs_SlotTimingInfo_Numerology3(3)),  //Slot 59</w:t>
            </w:r>
          </w:p>
          <w:p w14:paraId="0F01C27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(8), -, cs_SlotTimingInfo_Numerology3(4)),  //Slot 68</w:t>
            </w:r>
          </w:p>
          <w:p w14:paraId="518E67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(8), -, cs_SlotTimingInfo_Numerology3(5)),  //Slot 69</w:t>
            </w:r>
          </w:p>
          <w:p w14:paraId="5F139E4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(9), -, cs_SlotTimingInfo_Numerology3(6)),  //Slot 78</w:t>
            </w:r>
          </w:p>
          <w:p w14:paraId="0EAB299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cr_TimingInfo(?, (9), -, cs_SlotTimingInfo_Numerology3(7))   //Slot 79</w:t>
            </w:r>
          </w:p>
          <w:p w14:paraId="576730A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2CC1D28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22B7564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E766AB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//Set Prach configuration index in SIB1 and in Cell Array</w:t>
            </w:r>
          </w:p>
          <w:p w14:paraId="4FE9B94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f_NR_CellInfo_SetPRACH_ConfigurationIndex(nr_Cell1, v_PrachConfigurationIndex);</w:t>
            </w:r>
          </w:p>
          <w:p w14:paraId="5476239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3417F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Reconfigure SS with new PRACH parameters</w:t>
            </w:r>
          </w:p>
          <w:p w14:paraId="12C52B3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v_PhysicalParameters := f_NR_CellInfo_GetPhysicalParameters(nr_Cell1);</w:t>
            </w:r>
          </w:p>
          <w:p w14:paraId="3116BA8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f_NR_SS_CommonCellConfig(nr_Cell1, cads_NR_CellConfigPhysicalLayerUplink(nr_Cell1, -, cs_NR_CellConfigPhysicalLayerUplink_Def(-,-,cs_NR_UplinkBWPs(v_PhysicalParameters.UL_BWPs))));</w:t>
            </w:r>
          </w:p>
          <w:p w14:paraId="4FFEFB6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3FF6BE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//Reconfigure SS to report PRACH preambles</w:t>
            </w:r>
          </w:p>
          <w:p w14:paraId="78DB02F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f_NR_SS_SystemIndCtrlConfig(nr_Cell1, cds_NR_SystemIndCtrl_RachPreamble(enable));</w:t>
            </w:r>
          </w:p>
          <w:p w14:paraId="050E72B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1654737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//Modify sysinfo and send short msg indication</w:t>
            </w:r>
          </w:p>
          <w:p w14:paraId="40DD3AB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f_NR_ModifySysinfo(nr_Cell1, -, -, -); //WA#WI=1330545</w:t>
            </w:r>
          </w:p>
          <w:p w14:paraId="0221A28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F658D3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50" siclog@</w:t>
            </w:r>
          </w:p>
          <w:p w14:paraId="55E6F48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//Wait for 2.1* modification period to allow the new system information to take effect.</w:t>
            </w:r>
          </w:p>
          <w:p w14:paraId="183F104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f_NR_WaitModificationPeriods (nr_Cell1);</w:t>
            </w:r>
          </w:p>
          <w:p w14:paraId="4660EAC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F1AE25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51" siclog@</w:t>
            </w:r>
          </w:p>
          <w:p w14:paraId="15697F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Paging message within a paging occasion.</w:t>
            </w:r>
          </w:p>
          <w:p w14:paraId="0B5848F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f_NR5GC_UE_Page_eDRX(nr_Cell1,</w:t>
            </w:r>
          </w:p>
          <w:p w14:paraId="54F40AB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cs_PagingRecordList_OneRecord(cs_PagingUE_Identity_5G_S_TMSI(v_NG_5G_S_TMSI)),</w:t>
            </w:r>
          </w:p>
          <w:p w14:paraId="314CDAC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3, 0); //WA#WI=1330545</w:t>
            </w:r>
          </w:p>
          <w:p w14:paraId="6C7240F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633057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52-53" siclog@</w:t>
            </w:r>
          </w:p>
          <w:p w14:paraId="1E64A56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//Check: Does the UE transmit a random access using prach-ConfigurationIndex given in step 49?</w:t>
            </w:r>
          </w:p>
          <w:p w14:paraId="162B3DA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an RRCSetupRequest.</w:t>
            </w:r>
          </w:p>
          <w:p w14:paraId="13E947E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f_NR_RacingCond_AwaitSysIndBeforeSrbMsg(nr_Cell1,</w:t>
            </w:r>
          </w:p>
          <w:p w14:paraId="7779062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car_NR_PRACH_Preamble_IND (nr_Cell1, v_TimingInfo, ?),</w:t>
            </w:r>
          </w:p>
          <w:p w14:paraId="78EE8CD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v_SrbIndByRef,</w:t>
            </w:r>
          </w:p>
          <w:p w14:paraId="729EF43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v_SysIndByRef);</w:t>
            </w:r>
          </w:p>
          <w:p w14:paraId="570AEA0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8C0A32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f_NR_PreliminaryPass(__FILE__, __LINE__, "Step 52");</w:t>
            </w:r>
          </w:p>
          <w:p w14:paraId="713FC0C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5D328D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f_NR_RacingCond_MatchRrcMsg(v_SrbIndByRef,</w:t>
            </w:r>
          </w:p>
          <w:p w14:paraId="00D2DA3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car_NR_SRB0_RrcPdu_IND(nr_Cell1,</w:t>
            </w:r>
          </w:p>
          <w:p w14:paraId="340AFBA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cr_38508_RRCSetupRequest));</w:t>
            </w:r>
          </w:p>
          <w:p w14:paraId="2463FC1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ACA26C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83F6A0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f_NR_SS_SystemIndCtrlConfig(nr_Cell1, cds_NR_SystemIndCtrl_RachPreamble(disable));</w:t>
            </w:r>
          </w:p>
          <w:p w14:paraId="23D2EDF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E00CC8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 53" siclog@</w:t>
            </w:r>
          </w:p>
          <w:p w14:paraId="2FB32F6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an RRCSetupRequest.</w:t>
            </w:r>
          </w:p>
          <w:p w14:paraId="082F1256" w14:textId="77777777" w:rsidR="00E515D1" w:rsidRPr="00C61CFC" w:rsidRDefault="00E515D1" w:rsidP="00E515D1">
            <w:pPr>
              <w:autoSpaceDE w:val="0"/>
              <w:autoSpaceDN w:val="0"/>
              <w:adjustRightInd w:val="0"/>
              <w:spacing w:after="0"/>
              <w:rPr>
                <w:rFonts w:ascii="Courier New" w:hAnsi="Courier New" w:cs="Courier New"/>
                <w:color w:val="000000"/>
                <w:highlight w:val="yellow"/>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//f_NR_RRC_SetupRequest_Def(nr_Cell1, mt_Access); //WA#WI=1330545</w:t>
            </w:r>
          </w:p>
          <w:p w14:paraId="10DF276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highlight w:val="yellow"/>
                <w:lang w:eastAsia="de-DE"/>
              </w:rPr>
              <w:t xml:space="preserve">    f_NR_ULGrantConfiguration_Start(nr_Cell1); //WA#WI=1330545</w:t>
            </w:r>
          </w:p>
          <w:p w14:paraId="5BF6D90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7EFE59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//@siclog "Steps 54-59" siclog@</w:t>
            </w:r>
          </w:p>
          <w:p w14:paraId="3948813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3 to 8 of the NR RRC_CONNECTED procedure in TS 38.508-1 Table 4.5.4.2-3 are executed.</w:t>
            </w:r>
          </w:p>
          <w:p w14:paraId="2D92ECC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f_NR_RRCSetup_Def (nr_Cell1);</w:t>
            </w:r>
          </w:p>
          <w:p w14:paraId="7891A20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60187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v_ReceivedMsg := f_NR_RRCSetupComplete_Def(nr_Cell1,</w:t>
            </w:r>
          </w:p>
          <w:p w14:paraId="03C9C2C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cr_38508_RRCSetupComplete(tsc_NR_RRC_TI_Def),</w:t>
            </w:r>
          </w:p>
          <w:p w14:paraId="6E433BE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tsc_SHT_IntegrityProtected);</w:t>
            </w:r>
          </w:p>
          <w:p w14:paraId="245D789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0E8F05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f_NR5GC_RRC_ConnectedState3N_Steps5_8(nr_Cell1, v_ReceivedMsg);</w:t>
            </w:r>
          </w:p>
          <w:p w14:paraId="2AA20935" w14:textId="261158D4" w:rsidR="00C61CFC" w:rsidRPr="001D4D0B"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tc>
      </w:tr>
    </w:tbl>
    <w:p w14:paraId="2BD67EC0" w14:textId="612D5AC3" w:rsidR="00F20FBC" w:rsidRPr="003D65E8" w:rsidRDefault="00F20FBC" w:rsidP="00F20FBC">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3" w:name="_Toc191025902"/>
      <w:bookmarkStart w:id="14" w:name="_Toc54888065"/>
      <w:bookmarkStart w:id="15" w:name="_Toc126833894"/>
      <w:bookmarkStart w:id="16" w:name="_Toc122434494"/>
      <w:bookmarkStart w:id="17" w:name="_Toc295288971"/>
      <w:bookmarkStart w:id="18" w:name="_Toc325725666"/>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F52E5C" w:rsidRPr="00F52E5C">
        <w:rPr>
          <w:rFonts w:cs="Arial"/>
          <w:b/>
          <w:bCs/>
          <w:color w:val="000000"/>
          <w:lang w:val="en-US" w:eastAsia="en-GB"/>
        </w:rPr>
        <w:t xml:space="preserve">f_NR_ModifySysinfo </w:t>
      </w:r>
      <w:r>
        <w:rPr>
          <w:rFonts w:cs="Arial"/>
          <w:b/>
          <w:bCs/>
          <w:color w:val="000000"/>
          <w:lang w:val="en-US"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20FBC" w14:paraId="4313102F"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5EC9484A" w14:textId="77777777" w:rsidR="00F20FBC" w:rsidRDefault="00F20FBC" w:rsidP="007A73F8">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AE73617" w14:textId="497DDDBA" w:rsidR="00F20FBC" w:rsidRPr="00FA530C" w:rsidRDefault="00F52E5C" w:rsidP="007A73F8">
            <w:pPr>
              <w:pStyle w:val="CRCoverPage"/>
              <w:spacing w:after="0"/>
              <w:rPr>
                <w:noProof/>
              </w:rPr>
            </w:pPr>
            <w:r w:rsidRPr="00F52E5C">
              <w:rPr>
                <w:noProof/>
              </w:rPr>
              <w:t>f_NR_ModifySysinfo</w:t>
            </w:r>
          </w:p>
        </w:tc>
      </w:tr>
      <w:tr w:rsidR="00F20FBC" w14:paraId="30688929" w14:textId="77777777" w:rsidTr="007A73F8">
        <w:trPr>
          <w:trHeight w:val="350"/>
        </w:trPr>
        <w:tc>
          <w:tcPr>
            <w:tcW w:w="1985" w:type="dxa"/>
            <w:tcBorders>
              <w:top w:val="single" w:sz="4" w:space="0" w:color="auto"/>
              <w:left w:val="single" w:sz="4" w:space="0" w:color="auto"/>
              <w:bottom w:val="single" w:sz="4" w:space="0" w:color="auto"/>
              <w:right w:val="single" w:sz="4" w:space="0" w:color="auto"/>
            </w:tcBorders>
            <w:hideMark/>
          </w:tcPr>
          <w:p w14:paraId="4D60B06B" w14:textId="77777777" w:rsidR="00F20FBC" w:rsidRDefault="00F20FBC" w:rsidP="007A73F8">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1C99013" w14:textId="15A43298" w:rsidR="003D7636" w:rsidRDefault="003D7636" w:rsidP="005D4A6C">
            <w:pPr>
              <w:pStyle w:val="CRCoverPage"/>
              <w:spacing w:after="0"/>
              <w:rPr>
                <w:noProof/>
              </w:rPr>
            </w:pPr>
            <w:r>
              <w:rPr>
                <w:noProof/>
              </w:rPr>
              <w:t xml:space="preserve">Current TTCN implementation of this function does not take care of the case when eDrx cycle is greater than </w:t>
            </w:r>
            <w:r w:rsidRPr="003D7636">
              <w:rPr>
                <w:noProof/>
              </w:rPr>
              <w:t>1024 radio frames</w:t>
            </w:r>
          </w:p>
          <w:p w14:paraId="26096F54" w14:textId="77777777" w:rsidR="005D4A6C" w:rsidRDefault="005D4A6C" w:rsidP="005D4A6C">
            <w:pPr>
              <w:pStyle w:val="CRCoverPage"/>
              <w:spacing w:after="0"/>
              <w:rPr>
                <w:noProof/>
              </w:rPr>
            </w:pPr>
          </w:p>
          <w:p w14:paraId="66A73864" w14:textId="5763ADA5" w:rsidR="003D7636" w:rsidRPr="00D9195A" w:rsidRDefault="003D7636" w:rsidP="005D4A6C">
            <w:pPr>
              <w:pStyle w:val="CRCoverPage"/>
              <w:spacing w:after="0"/>
              <w:rPr>
                <w:noProof/>
              </w:rPr>
            </w:pPr>
            <w:r w:rsidRPr="00D9195A">
              <w:rPr>
                <w:noProof/>
              </w:rPr>
              <w:t>Please refer to TS38.304</w:t>
            </w:r>
          </w:p>
          <w:p w14:paraId="382B2F97" w14:textId="77777777" w:rsidR="003D7636" w:rsidRPr="00D9195A" w:rsidRDefault="003D7636" w:rsidP="005D4A6C">
            <w:pPr>
              <w:pStyle w:val="CRCoverPage"/>
              <w:spacing w:after="0"/>
              <w:rPr>
                <w:i/>
                <w:iCs/>
                <w:noProof/>
              </w:rPr>
            </w:pPr>
            <w:r w:rsidRPr="00D9195A">
              <w:rPr>
                <w:i/>
                <w:iCs/>
                <w:noProof/>
              </w:rPr>
              <w:t>1. HSFN calculation is in    "7.4 Paging in extended DRX":</w:t>
            </w:r>
          </w:p>
          <w:p w14:paraId="6BCD96D5" w14:textId="77777777" w:rsidR="003D7636" w:rsidRPr="00D9195A" w:rsidRDefault="003D7636" w:rsidP="005D4A6C">
            <w:pPr>
              <w:pStyle w:val="CRCoverPage"/>
              <w:spacing w:after="0"/>
              <w:rPr>
                <w:i/>
                <w:iCs/>
                <w:noProof/>
              </w:rPr>
            </w:pPr>
            <w:r w:rsidRPr="00D9195A">
              <w:rPr>
                <w:i/>
                <w:iCs/>
                <w:noProof/>
              </w:rPr>
              <w:t>The PH for CN is the H-SFN satisfying the following equations:</w:t>
            </w:r>
          </w:p>
          <w:p w14:paraId="4920678F" w14:textId="77777777" w:rsidR="003D7636" w:rsidRPr="00D9195A" w:rsidRDefault="003D7636" w:rsidP="005D4A6C">
            <w:pPr>
              <w:pStyle w:val="CRCoverPage"/>
              <w:spacing w:after="0"/>
              <w:rPr>
                <w:i/>
                <w:iCs/>
                <w:noProof/>
              </w:rPr>
            </w:pPr>
            <w:r w:rsidRPr="00D9195A">
              <w:rPr>
                <w:i/>
                <w:iCs/>
                <w:noProof/>
              </w:rPr>
              <w:t xml:space="preserve"> </w:t>
            </w:r>
            <w:r w:rsidRPr="00D9195A">
              <w:rPr>
                <w:b/>
                <w:bCs/>
                <w:i/>
                <w:iCs/>
                <w:noProof/>
              </w:rPr>
              <w:t>H-SFN mod TeDRX_CN= (UE_ID_H mod TeDRX_CN)</w:t>
            </w:r>
            <w:r w:rsidRPr="00D9195A">
              <w:rPr>
                <w:i/>
                <w:iCs/>
                <w:noProof/>
              </w:rPr>
              <w:t>, where</w:t>
            </w:r>
          </w:p>
          <w:p w14:paraId="7B31AE4A" w14:textId="77777777" w:rsidR="003D7636" w:rsidRPr="00D9195A" w:rsidRDefault="003D7636" w:rsidP="005D4A6C">
            <w:pPr>
              <w:pStyle w:val="CRCoverPage"/>
              <w:spacing w:after="0"/>
              <w:rPr>
                <w:i/>
                <w:iCs/>
                <w:noProof/>
              </w:rPr>
            </w:pPr>
            <w:r w:rsidRPr="00D9195A">
              <w:rPr>
                <w:i/>
                <w:iCs/>
                <w:noProof/>
              </w:rPr>
              <w:t xml:space="preserve"> -    UE_ID_H: 13 most significant bits of the Hashed ID.</w:t>
            </w:r>
          </w:p>
          <w:p w14:paraId="3BF848D1" w14:textId="77777777" w:rsidR="003D7636" w:rsidRPr="00D9195A" w:rsidRDefault="003D7636" w:rsidP="005D4A6C">
            <w:pPr>
              <w:pStyle w:val="CRCoverPage"/>
              <w:spacing w:after="0"/>
              <w:rPr>
                <w:i/>
                <w:iCs/>
                <w:noProof/>
              </w:rPr>
            </w:pPr>
            <w:r w:rsidRPr="00D9195A">
              <w:rPr>
                <w:i/>
                <w:iCs/>
                <w:noProof/>
              </w:rPr>
              <w:t xml:space="preserve"> -    TeDRX_CN: UE-specific eDRX cycle in Hyper-frames, (TeDRX_CN = 2, …, 1024 Hyper-frames) configured by upper layers. </w:t>
            </w:r>
          </w:p>
          <w:p w14:paraId="3F0E3E30" w14:textId="77777777" w:rsidR="003D7636" w:rsidRPr="00D9195A" w:rsidRDefault="003D7636" w:rsidP="005D4A6C">
            <w:pPr>
              <w:pStyle w:val="CRCoverPage"/>
              <w:spacing w:after="0"/>
              <w:rPr>
                <w:i/>
                <w:iCs/>
                <w:noProof/>
              </w:rPr>
            </w:pPr>
            <w:r w:rsidRPr="00D9195A">
              <w:rPr>
                <w:i/>
                <w:iCs/>
                <w:noProof/>
              </w:rPr>
              <w:t> </w:t>
            </w:r>
          </w:p>
          <w:p w14:paraId="20747D20" w14:textId="77777777" w:rsidR="003D7636" w:rsidRPr="00D9195A" w:rsidRDefault="003D7636" w:rsidP="005D4A6C">
            <w:pPr>
              <w:pStyle w:val="CRCoverPage"/>
              <w:spacing w:after="0"/>
              <w:rPr>
                <w:i/>
                <w:iCs/>
                <w:noProof/>
              </w:rPr>
            </w:pPr>
            <w:r w:rsidRPr="00D9195A">
              <w:rPr>
                <w:i/>
                <w:iCs/>
                <w:noProof/>
              </w:rPr>
              <w:t> </w:t>
            </w:r>
          </w:p>
          <w:p w14:paraId="2FF0E541" w14:textId="77777777" w:rsidR="003D7636" w:rsidRPr="00D9195A" w:rsidRDefault="003D7636" w:rsidP="005D4A6C">
            <w:pPr>
              <w:pStyle w:val="CRCoverPage"/>
              <w:spacing w:after="0"/>
              <w:rPr>
                <w:i/>
                <w:iCs/>
                <w:noProof/>
              </w:rPr>
            </w:pPr>
            <w:r w:rsidRPr="00D9195A">
              <w:rPr>
                <w:i/>
                <w:iCs/>
                <w:noProof/>
              </w:rPr>
              <w:t>[HSFN Calculation]</w:t>
            </w:r>
          </w:p>
          <w:p w14:paraId="4797C408" w14:textId="77777777" w:rsidR="003D7636" w:rsidRPr="00D9195A" w:rsidRDefault="003D7636" w:rsidP="005D4A6C">
            <w:pPr>
              <w:pStyle w:val="CRCoverPage"/>
              <w:spacing w:after="0"/>
              <w:rPr>
                <w:i/>
                <w:iCs/>
                <w:noProof/>
              </w:rPr>
            </w:pPr>
            <w:r w:rsidRPr="00D9195A">
              <w:rPr>
                <w:i/>
                <w:iCs/>
                <w:noProof/>
              </w:rPr>
              <w:t>UE id = (0x41C2345678) % 4096 = 1656.</w:t>
            </w:r>
          </w:p>
          <w:p w14:paraId="24484372" w14:textId="77777777" w:rsidR="003D7636" w:rsidRPr="00D9195A" w:rsidRDefault="003D7636" w:rsidP="005D4A6C">
            <w:pPr>
              <w:pStyle w:val="CRCoverPage"/>
              <w:spacing w:after="0"/>
              <w:rPr>
                <w:i/>
                <w:iCs/>
                <w:noProof/>
              </w:rPr>
            </w:pPr>
            <w:r w:rsidRPr="00D9195A">
              <w:rPr>
                <w:i/>
                <w:iCs/>
                <w:noProof/>
              </w:rPr>
              <w:t>TeDRX_CN = 4096/1024 = 4 HSFNs (1 HSFN=4096rf)</w:t>
            </w:r>
          </w:p>
          <w:p w14:paraId="03502C68" w14:textId="77777777" w:rsidR="003D7636" w:rsidRPr="00D9195A" w:rsidRDefault="003D7636" w:rsidP="005D4A6C">
            <w:pPr>
              <w:pStyle w:val="CRCoverPage"/>
              <w:spacing w:after="0"/>
              <w:rPr>
                <w:i/>
                <w:iCs/>
                <w:noProof/>
              </w:rPr>
            </w:pPr>
            <w:r w:rsidRPr="00D9195A">
              <w:rPr>
                <w:i/>
                <w:iCs/>
                <w:noProof/>
              </w:rPr>
              <w:t>UE_ID_H = 5138</w:t>
            </w:r>
          </w:p>
          <w:p w14:paraId="35C449E7" w14:textId="77777777" w:rsidR="003D7636" w:rsidRPr="00D9195A" w:rsidRDefault="003D7636" w:rsidP="005D4A6C">
            <w:pPr>
              <w:pStyle w:val="CRCoverPage"/>
              <w:spacing w:after="0"/>
              <w:rPr>
                <w:i/>
                <w:iCs/>
                <w:noProof/>
              </w:rPr>
            </w:pPr>
            <w:r w:rsidRPr="00D9195A">
              <w:rPr>
                <w:i/>
                <w:iCs/>
                <w:noProof/>
              </w:rPr>
              <w:t> </w:t>
            </w:r>
          </w:p>
          <w:p w14:paraId="4653FEA2" w14:textId="77777777" w:rsidR="003D7636" w:rsidRPr="00D9195A" w:rsidRDefault="003D7636" w:rsidP="005D4A6C">
            <w:pPr>
              <w:pStyle w:val="CRCoverPage"/>
              <w:spacing w:after="0"/>
              <w:rPr>
                <w:i/>
                <w:iCs/>
                <w:noProof/>
              </w:rPr>
            </w:pPr>
            <w:r w:rsidRPr="00D9195A">
              <w:rPr>
                <w:i/>
                <w:iCs/>
                <w:noProof/>
              </w:rPr>
              <w:t>H-SFN mod 4 = UE_ID_H mod TeDRX_CN </w:t>
            </w:r>
          </w:p>
          <w:p w14:paraId="1F5C63EC" w14:textId="77777777" w:rsidR="003D7636" w:rsidRPr="00D9195A" w:rsidRDefault="003D7636" w:rsidP="005D4A6C">
            <w:pPr>
              <w:pStyle w:val="CRCoverPage"/>
              <w:spacing w:after="0"/>
              <w:rPr>
                <w:i/>
                <w:iCs/>
                <w:noProof/>
              </w:rPr>
            </w:pPr>
            <w:r w:rsidRPr="00D9195A">
              <w:rPr>
                <w:i/>
                <w:iCs/>
                <w:noProof/>
              </w:rPr>
              <w:t>=&gt; H-SFN mod 4 = 5138 mod 4 = 2</w:t>
            </w:r>
          </w:p>
          <w:p w14:paraId="36720AC2" w14:textId="77777777" w:rsidR="003D7636" w:rsidRPr="001B057F" w:rsidRDefault="003D7636" w:rsidP="005D4A6C">
            <w:pPr>
              <w:pStyle w:val="CRCoverPage"/>
              <w:spacing w:after="0"/>
              <w:rPr>
                <w:i/>
                <w:iCs/>
                <w:noProof/>
              </w:rPr>
            </w:pPr>
            <w:r w:rsidRPr="00D9195A">
              <w:rPr>
                <w:i/>
                <w:iCs/>
                <w:noProof/>
              </w:rPr>
              <w:t>=&gt; H-SFN of PH = 2 + 4*n = {2, 6, 10, 14, 18, ... , 666, 670, ... ,(2 + 4*n), ... ,1022}</w:t>
            </w:r>
          </w:p>
          <w:p w14:paraId="115CCE71" w14:textId="35A87EBC" w:rsidR="00F20FBC" w:rsidRPr="00AD4ADA" w:rsidRDefault="003D7636" w:rsidP="005D4A6C">
            <w:pPr>
              <w:pStyle w:val="CRCoverPage"/>
              <w:spacing w:after="0"/>
              <w:rPr>
                <w:noProof/>
              </w:rPr>
            </w:pPr>
            <w:r>
              <w:rPr>
                <w:noProof/>
              </w:rPr>
              <w:t xml:space="preserve">Current TTCN function </w:t>
            </w:r>
            <w:r w:rsidRPr="001B057F">
              <w:rPr>
                <w:noProof/>
              </w:rPr>
              <w:t>f_NR_ModifySysinfo</w:t>
            </w:r>
            <w:r>
              <w:rPr>
                <w:noProof/>
              </w:rPr>
              <w:t xml:space="preserve"> for sending </w:t>
            </w:r>
            <w:r w:rsidRPr="001B057F">
              <w:rPr>
                <w:noProof/>
              </w:rPr>
              <w:t>tsc_NR_ShortMessage_SystemInfoModificationAndEDRX</w:t>
            </w:r>
            <w:r>
              <w:rPr>
                <w:noProof/>
              </w:rPr>
              <w:t xml:space="preserve"> , is scheduling the short message at the current HSFN cycle . but in order to match the HSFN as per above snippet , TTCN needs to make sure , the current HSFN value mod 4 ==2 . Hence specific implementation is added to handle </w:t>
            </w:r>
            <w:r w:rsidRPr="003D7636">
              <w:rPr>
                <w:noProof/>
              </w:rPr>
              <w:t>p_EDRXValue_Index &gt; 2</w:t>
            </w:r>
            <w:r>
              <w:rPr>
                <w:noProof/>
              </w:rPr>
              <w:t xml:space="preserve">  cases </w:t>
            </w:r>
          </w:p>
        </w:tc>
      </w:tr>
      <w:tr w:rsidR="00F20FBC" w14:paraId="6DD39B40"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3562C801" w14:textId="77777777" w:rsidR="00F20FBC" w:rsidRDefault="00F20FBC" w:rsidP="007A73F8">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2B9C52" w14:textId="77777777" w:rsidR="00EE6DFF" w:rsidRDefault="00EE6DFF" w:rsidP="005D4A6C">
            <w:pPr>
              <w:pStyle w:val="CRCoverPage"/>
              <w:spacing w:after="0"/>
              <w:rPr>
                <w:noProof/>
              </w:rPr>
            </w:pPr>
            <w:r>
              <w:rPr>
                <w:bCs/>
              </w:rPr>
              <w:t xml:space="preserve">Implementation is added to handle </w:t>
            </w:r>
            <w:r w:rsidRPr="00EE6DFF">
              <w:rPr>
                <w:bCs/>
              </w:rPr>
              <w:t>p_EDRXValue_Index &gt; 2</w:t>
            </w:r>
            <w:r>
              <w:rPr>
                <w:bCs/>
              </w:rPr>
              <w:t xml:space="preserve"> cases where </w:t>
            </w:r>
            <w:r>
              <w:rPr>
                <w:noProof/>
              </w:rPr>
              <w:t xml:space="preserve">eDrx cycle is greater than </w:t>
            </w:r>
            <w:r w:rsidRPr="003D7636">
              <w:rPr>
                <w:noProof/>
              </w:rPr>
              <w:t>1024 radio frames</w:t>
            </w:r>
          </w:p>
          <w:p w14:paraId="299FAD99" w14:textId="7718DE3C" w:rsidR="00F20FBC" w:rsidRPr="00767A32" w:rsidRDefault="00F20FBC" w:rsidP="007A73F8">
            <w:pPr>
              <w:pStyle w:val="CRCoverPage"/>
              <w:spacing w:after="0"/>
              <w:rPr>
                <w:bCs/>
              </w:rPr>
            </w:pPr>
          </w:p>
        </w:tc>
      </w:tr>
      <w:tr w:rsidR="00F20FBC" w14:paraId="3618FF97"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69F7C9D4" w14:textId="77777777" w:rsidR="00F20FBC" w:rsidRDefault="00F20FBC" w:rsidP="007A73F8">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206B34A" w14:textId="2D8E9497" w:rsidR="00F20FBC" w:rsidRPr="00CC39F9" w:rsidRDefault="005D4A6C" w:rsidP="007A73F8">
            <w:pPr>
              <w:spacing w:after="0"/>
              <w:rPr>
                <w:rFonts w:ascii="Arial" w:hAnsi="Arial" w:cs="Arial"/>
                <w:lang w:eastAsia="en-GB"/>
              </w:rPr>
            </w:pPr>
            <w:r w:rsidRPr="005D4A6C">
              <w:rPr>
                <w:rFonts w:ascii="Arial" w:hAnsi="Arial" w:cs="Arial"/>
                <w:lang w:eastAsia="en-GB"/>
              </w:rPr>
              <w:t>develop\Common\NR5GC\NR5GC_SysinfoPaging.ttcn</w:t>
            </w:r>
          </w:p>
        </w:tc>
      </w:tr>
      <w:tr w:rsidR="00F20FBC" w14:paraId="19FA7FA8" w14:textId="77777777" w:rsidTr="007A73F8">
        <w:tc>
          <w:tcPr>
            <w:tcW w:w="1985" w:type="dxa"/>
            <w:tcBorders>
              <w:top w:val="single" w:sz="4" w:space="0" w:color="auto"/>
              <w:left w:val="single" w:sz="4" w:space="0" w:color="auto"/>
              <w:bottom w:val="single" w:sz="4" w:space="0" w:color="auto"/>
              <w:right w:val="single" w:sz="4" w:space="0" w:color="auto"/>
            </w:tcBorders>
            <w:hideMark/>
          </w:tcPr>
          <w:p w14:paraId="7812184C" w14:textId="77777777" w:rsidR="00F20FBC" w:rsidRDefault="00F20FBC" w:rsidP="007A73F8">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93B10A5" w14:textId="77777777" w:rsidR="00F20FBC" w:rsidRDefault="00F20FBC" w:rsidP="007A73F8">
            <w:pPr>
              <w:rPr>
                <w:rFonts w:ascii="Arial" w:hAnsi="Arial"/>
                <w:highlight w:val="cyan"/>
                <w:lang w:eastAsia="zh-CN"/>
              </w:rPr>
            </w:pPr>
          </w:p>
        </w:tc>
      </w:tr>
    </w:tbl>
    <w:p w14:paraId="3A001138" w14:textId="77777777" w:rsidR="00F20FBC" w:rsidRDefault="00F20FBC" w:rsidP="00F20FBC">
      <w:pPr>
        <w:spacing w:after="0"/>
        <w:rPr>
          <w:rFonts w:ascii="Arial" w:hAnsi="Arial"/>
          <w:b/>
          <w:lang w:eastAsia="en-GB"/>
        </w:rPr>
      </w:pPr>
    </w:p>
    <w:p w14:paraId="2FA16C3C" w14:textId="77777777" w:rsidR="00F20FBC" w:rsidRDefault="00F20FBC" w:rsidP="00F20FBC">
      <w:pPr>
        <w:spacing w:after="0"/>
        <w:rPr>
          <w:rFonts w:ascii="Arial" w:hAnsi="Arial"/>
          <w:b/>
          <w:lang w:eastAsia="en-GB"/>
        </w:rPr>
      </w:pPr>
      <w:r w:rsidRPr="002249E0">
        <w:rPr>
          <w:rFonts w:ascii="Arial" w:hAnsi="Arial"/>
          <w:b/>
          <w:lang w:eastAsia="en-GB"/>
        </w:rPr>
        <w:t xml:space="preserve">    </w:t>
      </w:r>
    </w:p>
    <w:p w14:paraId="5EC1F9EF" w14:textId="77777777" w:rsidR="00F20FBC" w:rsidRDefault="00F20FBC" w:rsidP="00F20FB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20FBC" w:rsidRPr="00CD057D" w14:paraId="7216B01E" w14:textId="77777777" w:rsidTr="007A73F8">
        <w:tc>
          <w:tcPr>
            <w:tcW w:w="13575" w:type="dxa"/>
            <w:tcBorders>
              <w:top w:val="single" w:sz="4" w:space="0" w:color="auto"/>
              <w:left w:val="single" w:sz="4" w:space="0" w:color="auto"/>
              <w:bottom w:val="single" w:sz="4" w:space="0" w:color="auto"/>
              <w:right w:val="single" w:sz="4" w:space="0" w:color="auto"/>
            </w:tcBorders>
          </w:tcPr>
          <w:p w14:paraId="682E3ED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function f_NR_ModifySysinfo( NR_CellId_Type p_NR_CellId,</w:t>
            </w:r>
          </w:p>
          <w:p w14:paraId="512CD65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boolean p_ShortMessageFlag := true,</w:t>
            </w:r>
          </w:p>
          <w:p w14:paraId="40273EC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NR_RRC_STATE_Type p_UE_State := RRC_IDLE,</w:t>
            </w:r>
          </w:p>
          <w:p w14:paraId="3C9FAE69"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boolean p_BroadcastAllSI := false,</w:t>
            </w:r>
          </w:p>
          <w:p w14:paraId="54F2B76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B8_Type p_ShortMessages := tsc_NR_ShortMessage_SystemInfoModification</w:t>
            </w:r>
          </w:p>
          <w:p w14:paraId="7E71D7C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707001C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runs on NR5GC_PTC return SubFrameTiming_Type</w:t>
            </w:r>
          </w:p>
          <w:p w14:paraId="1401EFEA"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295DA0C7"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//Note: in INACTIVE state UE may have a different DRX cycle - that is not needed so far</w:t>
            </w:r>
          </w:p>
          <w:p w14:paraId="07EDB1B0"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//@sic R5-235343: added p_ShortMessages sic@</w:t>
            </w:r>
          </w:p>
          <w:p w14:paraId="44C653AD"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SubFrameTiming_Type     v_Timing;</w:t>
            </w:r>
          </w:p>
          <w:p w14:paraId="0784EA2B"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SubFrameTiming_Type     v_TimeOfShortMessage;</w:t>
            </w:r>
          </w:p>
          <w:p w14:paraId="111830B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SubFrameTiming_Type     v_TimeOfSysinfoModification;</w:t>
            </w:r>
          </w:p>
          <w:p w14:paraId="6810AB3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integer                 v_Timing_SFN;</w:t>
            </w:r>
          </w:p>
          <w:p w14:paraId="6284A68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SubFrameTiming_Type     v_StartNextModPeriod;</w:t>
            </w:r>
          </w:p>
          <w:p w14:paraId="15F4A10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integer v_ModificationPeriodFrames := f_NR_CalculateModificationPeriod (p_NR_CellId);</w:t>
            </w:r>
          </w:p>
          <w:p w14:paraId="64D2F856"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integer v_ProcessingDelay := tsc_NR_SfnDelay; //For IDLE and INACTIVE state</w:t>
            </w:r>
          </w:p>
          <w:p w14:paraId="0C8DF72D"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SubcarrierSpacing v_SCS := f_NR_CellInfo_GetSCS(p_NR_CellId);</w:t>
            </w:r>
          </w:p>
          <w:p w14:paraId="3D503D7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template (omit) NR_BcchToPdschConfig_Type v_NR_BcchToPdschConfig := f_NR_InitialiseBcchToPdschConfig(p_NR_CellId,p_BroadcastAllSI); //@sic R5s200703 sic@</w:t>
            </w:r>
          </w:p>
          <w:p w14:paraId="4A528F9D"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var integer v_StartNextModPeriod_SFN;</w:t>
            </w:r>
          </w:p>
          <w:p w14:paraId="5C5C594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5DD980B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//When UE is in connected mode, short message will be sent during a complete modification period</w:t>
            </w:r>
          </w:p>
          <w:p w14:paraId="7C2C8FE0"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//Add a longer processing delay to current SFN</w:t>
            </w:r>
          </w:p>
          <w:p w14:paraId="54986D9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if (p_UE_State == RRC_CONNECTED and not(pc_ETWS_NR or pc_CMAS_NR)) {v_ProcessingDelay := tsc_NR_SfnDelayConnected}</w:t>
            </w:r>
          </w:p>
          <w:p w14:paraId="76B07B2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6B70ECA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//Get the current SFN and subframe</w:t>
            </w:r>
          </w:p>
          <w:p w14:paraId="6633446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v_Timing := f_NR_GetCurrentTiming(p_NR_CellId);</w:t>
            </w:r>
          </w:p>
          <w:p w14:paraId="57D3910F"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6A70D96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//Add processing delay to current SFN</w:t>
            </w:r>
          </w:p>
          <w:p w14:paraId="0650D59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v_Timing_SFN := v_Timing.SFN.Number + v_ProcessingDelay;</w:t>
            </w:r>
          </w:p>
          <w:p w14:paraId="661E591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 Calculate the SFN of the next Modification Period</w:t>
            </w:r>
          </w:p>
          <w:p w14:paraId="354CCEC0"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//@sic R5-211417 R5s210404 sic@</w:t>
            </w:r>
          </w:p>
          <w:p w14:paraId="5EA47E3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v_StartNextModPeriod_SFN := v_Timing_SFN + (v_ModificationPeriodFrames -(v_Timing_SFN mod v_ModificationPeriodFrames));</w:t>
            </w:r>
          </w:p>
          <w:p w14:paraId="678A84A7"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v_StartNextModPeriod.HSFN.Number := (v_Timing.HSFN.Number + (v_StartNextModPeriod_SFN/1024) ) mod 1024;</w:t>
            </w:r>
          </w:p>
          <w:p w14:paraId="480FECD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v_StartNextModPeriod.SFN.Number :=  v_StartNextModPeriod_SFN mod 1024;</w:t>
            </w:r>
          </w:p>
          <w:p w14:paraId="25FE86DF"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//Set Subframe and slot to 0, i.e. start of the modification period</w:t>
            </w:r>
          </w:p>
          <w:p w14:paraId="3088CF69"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v_StartNextModPeriod.Subframe.Number := 0;</w:t>
            </w:r>
          </w:p>
          <w:p w14:paraId="0B89C40B"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v_StartNextModPeriod.Symbol := valueof(cs_SymbolTimingInfo_FirstSlot);  //@sic R5s221246 sic@</w:t>
            </w:r>
          </w:p>
          <w:p w14:paraId="3F3285C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v_StartNextModPeriod := f_NR_SubFrameTiming_SetSlot(v_StartNextModPeriod, 0, v_SCS);</w:t>
            </w:r>
          </w:p>
          <w:p w14:paraId="104219F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52EA5B2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if (not p_ShortMessageFlag) { //Short Msg Indication not to be sent</w:t>
            </w:r>
          </w:p>
          <w:p w14:paraId="03B7421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v_TimeOfSysinfoModification := v_StartNextModPeriod;</w:t>
            </w:r>
          </w:p>
          <w:p w14:paraId="286ED67A"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 else {</w:t>
            </w:r>
          </w:p>
          <w:p w14:paraId="3F26DEA9"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//@sic R5-211417 sic@</w:t>
            </w:r>
          </w:p>
          <w:p w14:paraId="5138D927"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v_TimeOfShortMessage := v_StartNextModPeriod;</w:t>
            </w:r>
          </w:p>
          <w:p w14:paraId="0CEF8C4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v_StartNextModPeriod.HSFN.Number := (v_StartNextModPeriod.HSFN.Number + (v_StartNextModPeriod.SFN.Number + v_ModificationPeriodFrames)/1024) mod 1024;</w:t>
            </w:r>
          </w:p>
          <w:p w14:paraId="5CE4605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v_StartNextModPeriod.SFN.Number := (v_StartNextModPeriod.SFN.Number + v_ModificationPeriodFrames) mod 1024;</w:t>
            </w:r>
          </w:p>
          <w:p w14:paraId="4050FBCA"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v_TimeOfSysinfoModification := v_StartNextModPeriod;</w:t>
            </w:r>
          </w:p>
          <w:p w14:paraId="7DD85CD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f_NR_ShortMessageIndication(p_NR_CellId, v_TimeOfShortMessage, p_UE_State, p_ShortMessages);</w:t>
            </w:r>
          </w:p>
          <w:p w14:paraId="706E392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4F93B562"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f_NR_SS_ConfigureSysinfo (p_NR_CellId, cs_TimingInfo_SFNOnly(v_TimeOfSysinfoModification.SFN.Number), v_NR_BcchToPdschConfig, p_BroadcastAllSI); //@sic R5s220880 sic@</w:t>
            </w:r>
          </w:p>
          <w:p w14:paraId="70A24232"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1BD270F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//Wait for the Short Message to be broadcasted  @sic R5s210404 sic@</w:t>
            </w:r>
          </w:p>
          <w:p w14:paraId="7343EC9F"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if (p_ShortMessageFlag){</w:t>
            </w:r>
          </w:p>
          <w:p w14:paraId="0FD98182"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 wait until the short message is to be sent</w:t>
            </w:r>
          </w:p>
          <w:p w14:paraId="264A018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f_Delay(int2float(f_SubFrameTiming_Duration(v_Timing, v_TimeOfShortMessage) - 100 )/ 1000.0);</w:t>
            </w:r>
          </w:p>
          <w:p w14:paraId="0028DBA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3A7F601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43957A8B"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return v_TimeOfSysinfoModification;</w:t>
            </w:r>
          </w:p>
          <w:p w14:paraId="78F1DF76" w14:textId="588AECDA" w:rsidR="00F20FBC" w:rsidRPr="00455951"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tc>
      </w:tr>
    </w:tbl>
    <w:p w14:paraId="6B6F71A5" w14:textId="77777777" w:rsidR="00F20FBC" w:rsidRPr="00CD057D" w:rsidRDefault="00F20FBC" w:rsidP="00F20FBC">
      <w:pPr>
        <w:spacing w:after="0"/>
        <w:rPr>
          <w:rFonts w:ascii="Arial" w:hAnsi="Arial"/>
          <w:b/>
          <w:color w:val="000000"/>
          <w:lang w:eastAsia="en-GB"/>
        </w:rPr>
      </w:pPr>
    </w:p>
    <w:p w14:paraId="2D67C5CC" w14:textId="77777777" w:rsidR="00F20FBC" w:rsidRPr="00CD057D" w:rsidRDefault="00F20FBC" w:rsidP="00F20FBC">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20FBC" w:rsidRPr="00CD057D" w14:paraId="168C01A5" w14:textId="77777777" w:rsidTr="007A73F8">
        <w:tc>
          <w:tcPr>
            <w:tcW w:w="13575" w:type="dxa"/>
            <w:tcBorders>
              <w:top w:val="single" w:sz="4" w:space="0" w:color="auto"/>
              <w:left w:val="single" w:sz="4" w:space="0" w:color="auto"/>
              <w:bottom w:val="single" w:sz="4" w:space="0" w:color="auto"/>
              <w:right w:val="single" w:sz="4" w:space="0" w:color="auto"/>
            </w:tcBorders>
          </w:tcPr>
          <w:p w14:paraId="261A716F"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function f_NR_ModifySysinfo( NR_CellId_Type p_NR_CellId,</w:t>
            </w:r>
          </w:p>
          <w:p w14:paraId="5F7E81F8"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boolean p_ShortMessageFlag := true,</w:t>
            </w:r>
          </w:p>
          <w:p w14:paraId="134CEE5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NR_RRC_STATE_Type p_UE_State := RRC_IDLE,</w:t>
            </w:r>
          </w:p>
          <w:p w14:paraId="09608B5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boolean p_BroadcastAllSI := false,</w:t>
            </w:r>
          </w:p>
          <w:p w14:paraId="57CEA5F4"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B4084A">
              <w:rPr>
                <w:rFonts w:ascii="Courier New" w:hAnsi="Courier New" w:cs="Courier New"/>
                <w:color w:val="000000"/>
                <w:lang w:eastAsia="de-DE"/>
              </w:rPr>
              <w:t xml:space="preserve">                               B8_Type p_ShortMessages := tsc_NR_ShortMessage_SystemInfoModification</w:t>
            </w:r>
            <w:r w:rsidRPr="00EC14CA">
              <w:rPr>
                <w:rFonts w:ascii="Courier New" w:hAnsi="Courier New" w:cs="Courier New"/>
                <w:color w:val="000000"/>
                <w:highlight w:val="yellow"/>
                <w:lang w:eastAsia="de-DE"/>
              </w:rPr>
              <w:t>,</w:t>
            </w:r>
          </w:p>
          <w:p w14:paraId="2DC16C9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EC14CA">
              <w:rPr>
                <w:rFonts w:ascii="Courier New" w:hAnsi="Courier New" w:cs="Courier New"/>
                <w:color w:val="000000"/>
                <w:highlight w:val="yellow"/>
                <w:lang w:eastAsia="de-DE"/>
              </w:rPr>
              <w:t xml:space="preserve">                               integer p_EDRXValue_Index := 0</w:t>
            </w:r>
          </w:p>
          <w:p w14:paraId="706EB1D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61AA7E84"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runs on NR5GC_PTC return SubFrameTiming_Type</w:t>
            </w:r>
          </w:p>
          <w:p w14:paraId="64C48B4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63212B1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//Note: in INACTIVE state UE may have a different DRX cycle - that is not needed so far</w:t>
            </w:r>
          </w:p>
          <w:p w14:paraId="0A7FFA7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//@sic R5-235343: added p_ShortMessages sic@</w:t>
            </w:r>
          </w:p>
          <w:p w14:paraId="6AB75AA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SubFrameTiming_Type     v_Timing;</w:t>
            </w:r>
          </w:p>
          <w:p w14:paraId="171E7D5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SubFrameTiming_Type     v_TimeOfShortMessage;</w:t>
            </w:r>
          </w:p>
          <w:p w14:paraId="07BB0198"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SubFrameTiming_Type     v_TimeOfSysinfoModification;</w:t>
            </w:r>
          </w:p>
          <w:p w14:paraId="2C38E44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integer                 v_Timing_SFN;</w:t>
            </w:r>
          </w:p>
          <w:p w14:paraId="1D9A839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SubFrameTiming_Type     v_StartNextModPeriod;</w:t>
            </w:r>
          </w:p>
          <w:p w14:paraId="4BB7CF4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integer v_ModificationPeriodFrames := f_NR_CalculateModificationPeriod (p_NR_CellId);</w:t>
            </w:r>
          </w:p>
          <w:p w14:paraId="65972424"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integer v_ProcessingDelay := tsc_NR_SfnDelay; //For IDLE and INACTIVE state</w:t>
            </w:r>
          </w:p>
          <w:p w14:paraId="72525B0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SubcarrierSpacing v_SCS := f_NR_CellInfo_GetSCS(p_NR_CellId);</w:t>
            </w:r>
          </w:p>
          <w:p w14:paraId="5C7A451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var template (omit) NR_BcchToPdschConfig_Type v_NR_BcchToPdschConfig := f_NR_InitialiseBcchToPdschConfig(p_NR_CellId,p_BroadcastAllSI); //@sic R5s200703 sic@</w:t>
            </w:r>
          </w:p>
          <w:p w14:paraId="59B8D2BA"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B4084A">
              <w:rPr>
                <w:rFonts w:ascii="Courier New" w:hAnsi="Courier New" w:cs="Courier New"/>
                <w:color w:val="000000"/>
                <w:lang w:eastAsia="de-DE"/>
              </w:rPr>
              <w:t xml:space="preserve">    </w:t>
            </w:r>
            <w:r w:rsidRPr="00EC14CA">
              <w:rPr>
                <w:rFonts w:ascii="Courier New" w:hAnsi="Courier New" w:cs="Courier New"/>
                <w:color w:val="000000"/>
                <w:highlight w:val="yellow"/>
                <w:lang w:eastAsia="de-DE"/>
              </w:rPr>
              <w:t>var integer v_StartNextModPeriod_SFN;</w:t>
            </w:r>
          </w:p>
          <w:p w14:paraId="227907D5"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var integer v_H_UE_ID; //WA#WI=1330545</w:t>
            </w:r>
          </w:p>
          <w:p w14:paraId="182E3D3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var NG_5G_S_TMSI v_NG_5G_S_TMSI; //WA#WI=1330545</w:t>
            </w:r>
          </w:p>
          <w:p w14:paraId="40EE26DD"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var NG_NAS_GutiParameters_Type v_GutiParameters := f_NR5GC_CellInfo_GetGutiParameters(nr_Cell1); //WA#WI=1330545</w:t>
            </w:r>
          </w:p>
          <w:p w14:paraId="0B55D09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v_NG_5G_S_TMSI := f_NR_Get5G_S_TMSI_FromGuti(v_GutiParameters); // Extract the bits b31, b30..., b0 of 5G-S-TMSI //WA#WI=1330545</w:t>
            </w:r>
          </w:p>
          <w:p w14:paraId="7630F93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v_H_UE_ID := bit2int(substr((fx_CalculateFCS32(substr(v_NG_5G_S_TMSI,16,32))),0, 13)); // UE_ID_H: 13 most significant bits of the Hashed ID. //WA#WI=1330545</w:t>
            </w:r>
          </w:p>
          <w:p w14:paraId="4FD4A4B1"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val="de-DE" w:eastAsia="de-DE"/>
              </w:rPr>
            </w:pPr>
            <w:r w:rsidRPr="00EC14CA">
              <w:rPr>
                <w:rFonts w:ascii="Courier New" w:hAnsi="Courier New" w:cs="Courier New"/>
                <w:color w:val="000000"/>
                <w:highlight w:val="yellow"/>
                <w:lang w:eastAsia="de-DE"/>
              </w:rPr>
              <w:t xml:space="preserve">    </w:t>
            </w:r>
            <w:r w:rsidRPr="00EC14CA">
              <w:rPr>
                <w:rFonts w:ascii="Courier New" w:hAnsi="Courier New" w:cs="Courier New"/>
                <w:color w:val="000000"/>
                <w:highlight w:val="yellow"/>
                <w:lang w:val="de-DE" w:eastAsia="de-DE"/>
              </w:rPr>
              <w:t>var integer v_HSFN_Gap := 0;</w:t>
            </w:r>
          </w:p>
          <w:p w14:paraId="2BBEF6B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EC14CA">
              <w:rPr>
                <w:rFonts w:ascii="Courier New" w:hAnsi="Courier New" w:cs="Courier New"/>
                <w:color w:val="000000"/>
                <w:highlight w:val="yellow"/>
                <w:lang w:val="de-DE" w:eastAsia="de-DE"/>
              </w:rPr>
              <w:t xml:space="preserve">    </w:t>
            </w:r>
            <w:r w:rsidRPr="00EC14CA">
              <w:rPr>
                <w:rFonts w:ascii="Courier New" w:hAnsi="Courier New" w:cs="Courier New"/>
                <w:color w:val="000000"/>
                <w:highlight w:val="yellow"/>
                <w:lang w:eastAsia="de-DE"/>
              </w:rPr>
              <w:t>var float v_HSFN_Gap_delay;</w:t>
            </w:r>
          </w:p>
          <w:p w14:paraId="580A965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2936E16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//When UE is in connected mode, short message will be sent during a complete modification period</w:t>
            </w:r>
          </w:p>
          <w:p w14:paraId="3972C73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//Add a longer processing delay to current SFN</w:t>
            </w:r>
          </w:p>
          <w:p w14:paraId="0350B6A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if (p_UE_State == RRC_CONNECTED and not(pc_ETWS_NR or pc_CMAS_NR)) {v_ProcessingDelay := tsc_NR_SfnDelayConnected}</w:t>
            </w:r>
          </w:p>
          <w:p w14:paraId="4A7B4D27"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774BA50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//Get the current SFN and subframe</w:t>
            </w:r>
          </w:p>
          <w:p w14:paraId="2C065EC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v_Timing := f_NR_GetCurrentTiming(p_NR_CellId);</w:t>
            </w:r>
          </w:p>
          <w:p w14:paraId="0B6DAC9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0981EEB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1FF962BC" w14:textId="206D4A49"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B4084A">
              <w:rPr>
                <w:rFonts w:ascii="Courier New" w:hAnsi="Courier New" w:cs="Courier New"/>
                <w:color w:val="000000"/>
                <w:lang w:eastAsia="de-DE"/>
              </w:rPr>
              <w:t xml:space="preserve">    </w:t>
            </w:r>
            <w:r w:rsidRPr="00EC14CA">
              <w:rPr>
                <w:rFonts w:ascii="Courier New" w:hAnsi="Courier New" w:cs="Courier New"/>
                <w:color w:val="000000"/>
                <w:highlight w:val="yellow"/>
                <w:lang w:eastAsia="de-DE"/>
              </w:rPr>
              <w:t xml:space="preserve">// We can not choose the current HSFN Value for short message to be transmitted </w:t>
            </w:r>
          </w:p>
          <w:p w14:paraId="3D4D7B1F"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TTCN should ensure current HSFN calculation is as per TS38.304 "7.4 Paging in extended DRX":</w:t>
            </w:r>
          </w:p>
          <w:p w14:paraId="60793046"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 Calculate next Paging Occasion</w:t>
            </w:r>
          </w:p>
          <w:p w14:paraId="243DC95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TS 38.304 clause 7.4: If the UE is configured with an extended DRX cycle no longer than 1024 radio frames, it monitors POs as defined in 7.1 with configured eDRX cycle. Otherwise, a UE configured with eDRX monitors POs as defined in 7.1 during a periodic Paging Time Window (PTW) configured for the UE.</w:t>
            </w:r>
          </w:p>
          <w:p w14:paraId="7162F01D"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p>
          <w:p w14:paraId="7BA287FC"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if(p_EDRXValue_Index &gt; 2)//WA#WI=1330545</w:t>
            </w:r>
          </w:p>
          <w:p w14:paraId="2547CDB4"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4EAB2F4F"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if (v_Timing.HSFN.Number mod p_EDRXValue_Index != v_H_UE_ID mod p_EDRXValue_Index)</w:t>
            </w:r>
          </w:p>
          <w:p w14:paraId="1842B707"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52744C67" w14:textId="4743323F"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w:t>
            </w:r>
            <w:r w:rsidR="00B95A8A">
              <w:rPr>
                <w:rFonts w:ascii="Courier New" w:hAnsi="Courier New" w:cs="Courier New"/>
                <w:color w:val="000000"/>
                <w:highlight w:val="yellow"/>
                <w:lang w:eastAsia="de-DE"/>
              </w:rPr>
              <w:t>Find the HSFN Gap to reach the HSFN which matches the condition</w:t>
            </w:r>
          </w:p>
          <w:p w14:paraId="52A3E27C"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v_HSFN_Gap := (v_H_UE_ID mod p_EDRXValue_Index) - (v_Timing.HSFN.Number mod p_EDRXValue_Index);</w:t>
            </w:r>
          </w:p>
          <w:p w14:paraId="74348B6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1ED5F9B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if(v_HSFN_Gap &lt; 0)</w:t>
            </w:r>
          </w:p>
          <w:p w14:paraId="11DAAE64"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516445FA"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v_HSFN_Gap := v_HSFN_Gap + p_EDRXValue_Index;</w:t>
            </w:r>
          </w:p>
          <w:p w14:paraId="26D5E85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773E1BAD"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v_HSFN_Gap_delay := (int2float(v_HSFN_Gap) * 10.24) - (int2float(v_Timing.SFN.Number + 1) * 0.01);</w:t>
            </w:r>
          </w:p>
          <w:p w14:paraId="711EB543" w14:textId="61F76386"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421CB75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f_Delay(v_HSFN_Gap_delay);</w:t>
            </w:r>
          </w:p>
          <w:p w14:paraId="62B14829"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462A2D67" w14:textId="3B77568E"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Re-fetch the current timing to </w:t>
            </w:r>
            <w:r w:rsidR="00B95A8A">
              <w:rPr>
                <w:rFonts w:ascii="Courier New" w:hAnsi="Courier New" w:cs="Courier New"/>
                <w:color w:val="000000"/>
                <w:highlight w:val="yellow"/>
                <w:lang w:eastAsia="de-DE"/>
              </w:rPr>
              <w:t>apply for short Message Transmission</w:t>
            </w:r>
          </w:p>
          <w:p w14:paraId="5B1CA075"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v_Timing := f_NR_GetCurrentTiming(nr_Cell1);</w:t>
            </w:r>
          </w:p>
          <w:p w14:paraId="744492C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w:t>
            </w:r>
          </w:p>
          <w:p w14:paraId="05BEBF5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EC14CA">
              <w:rPr>
                <w:rFonts w:ascii="Courier New" w:hAnsi="Courier New" w:cs="Courier New"/>
                <w:color w:val="000000"/>
                <w:highlight w:val="yellow"/>
                <w:lang w:eastAsia="de-DE"/>
              </w:rPr>
              <w:t xml:space="preserve">    }//WA#WI=1330545</w:t>
            </w:r>
          </w:p>
          <w:p w14:paraId="01BE721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6D92C83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3318E43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//Add processing delay to current SFN</w:t>
            </w:r>
          </w:p>
          <w:p w14:paraId="5CF6C66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v_Timing_SFN := v_Timing.SFN.Number + v_ProcessingDelay;</w:t>
            </w:r>
          </w:p>
          <w:p w14:paraId="02262368"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 Calculate the SFN of the next Modification Period</w:t>
            </w:r>
          </w:p>
          <w:p w14:paraId="0C28F2E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//@sic R5-211417 R5s210404 sic@</w:t>
            </w:r>
          </w:p>
          <w:p w14:paraId="19FC0CA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v_StartNextModPeriod_SFN := v_Timing_SFN + (v_ModificationPeriodFrames -(v_Timing_SFN mod v_ModificationPeriodFrames));</w:t>
            </w:r>
          </w:p>
          <w:p w14:paraId="757EF12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v_StartNextModPeriod.HSFN.Number := (v_Timing.HSFN.Number + (v_StartNextModPeriod_SFN/1024) ) mod 1024;</w:t>
            </w:r>
          </w:p>
          <w:p w14:paraId="21F6251F"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v_StartNextModPeriod.SFN.Number :=  v_StartNextModPeriod_SFN mod 1024;</w:t>
            </w:r>
          </w:p>
          <w:p w14:paraId="7AFADE1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//Set Subframe and slot to 0, i.e. start of the modification period</w:t>
            </w:r>
          </w:p>
          <w:p w14:paraId="0528062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v_StartNextModPeriod.Subframe.Number := 0;</w:t>
            </w:r>
          </w:p>
          <w:p w14:paraId="6B80FDA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v_StartNextModPeriod.Symbol := valueof(cs_SymbolTimingInfo_FirstSlot);  //@sic R5s221246 sic@</w:t>
            </w:r>
          </w:p>
          <w:p w14:paraId="4E90CB2F"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v_StartNextModPeriod := f_NR_SubFrameTiming_SetSlot(v_StartNextModPeriod, 0, v_SCS);</w:t>
            </w:r>
          </w:p>
          <w:p w14:paraId="23CFB54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726AFBA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if (not p_ShortMessageFlag) { //Short Msg Indication not to be sent</w:t>
            </w:r>
          </w:p>
          <w:p w14:paraId="0D45F83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v_TimeOfSysinfoModification := v_StartNextModPeriod;</w:t>
            </w:r>
          </w:p>
          <w:p w14:paraId="5050EE4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 else {</w:t>
            </w:r>
          </w:p>
          <w:p w14:paraId="4BD25437"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//@sic R5-211417 sic@</w:t>
            </w:r>
          </w:p>
          <w:p w14:paraId="5EF598D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v_TimeOfShortMessage := v_StartNextModPeriod;</w:t>
            </w:r>
          </w:p>
          <w:p w14:paraId="0EF49E2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v_StartNextModPeriod.HSFN.Number := (v_StartNextModPeriod.HSFN.Number + (v_StartNextModPeriod.SFN.Number + v_ModificationPeriodFrames)/1024) mod 1024;</w:t>
            </w:r>
          </w:p>
          <w:p w14:paraId="5963632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v_StartNextModPeriod.SFN.Number := (v_StartNextModPeriod.SFN.Number + v_ModificationPeriodFrames) mod 1024;</w:t>
            </w:r>
          </w:p>
          <w:p w14:paraId="54DECE97"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v_TimeOfSysinfoModification := v_StartNextModPeriod;</w:t>
            </w:r>
          </w:p>
          <w:p w14:paraId="02A85C6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f_NR_ShortMessageIndication(p_NR_CellId, v_TimeOfShortMessage, p_UE_State, p_ShortMessages);</w:t>
            </w:r>
          </w:p>
          <w:p w14:paraId="0FECFA2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1145D995"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f_NR_SS_ConfigureSysinfo (p_NR_CellId, cs_TimingInfo_SFNOnly(v_TimeOfSysinfoModification.SFN.Number), v_NR_BcchToPdschConfig, p_BroadcastAllSI); //@sic R5s220880 sic@</w:t>
            </w:r>
          </w:p>
          <w:p w14:paraId="3FB8D5B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30EB83E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//Wait for the Short Message to be broadcasted  @sic R5s210404 sic@</w:t>
            </w:r>
          </w:p>
          <w:p w14:paraId="562F23A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if (p_ShortMessageFlag){</w:t>
            </w:r>
          </w:p>
          <w:p w14:paraId="6976CFF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 wait until the short message is to be sent</w:t>
            </w:r>
          </w:p>
          <w:p w14:paraId="0E15604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f_Delay(int2float(f_SubFrameTiming_Duration(v_Timing, v_TimeOfShortMessage) - 100 )/ 1000.0);</w:t>
            </w:r>
          </w:p>
          <w:p w14:paraId="651BF91B"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7D30752B"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470BF63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return v_TimeOfSysinfoModification;</w:t>
            </w:r>
          </w:p>
          <w:p w14:paraId="2E3085DC" w14:textId="30F0B481" w:rsidR="00F20FBC" w:rsidRPr="001D4D0B"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tc>
      </w:tr>
    </w:tbl>
    <w:p w14:paraId="1427DDAD" w14:textId="77777777" w:rsidR="00F20FBC" w:rsidRPr="00C61CFC" w:rsidRDefault="00F20FBC" w:rsidP="00F20FBC"/>
    <w:p w14:paraId="54A1C84D" w14:textId="77777777" w:rsidR="007045BA" w:rsidRPr="00D268E5" w:rsidRDefault="007045BA" w:rsidP="007045BA">
      <w:pPr>
        <w:pStyle w:val="Heading1"/>
        <w:numPr>
          <w:ilvl w:val="0"/>
          <w:numId w:val="1"/>
        </w:numPr>
        <w:autoSpaceDN w:val="0"/>
        <w:rPr>
          <w:rFonts w:cs="Arial"/>
        </w:rPr>
      </w:pPr>
      <w:bookmarkStart w:id="19" w:name="_Toc191025903"/>
      <w:r w:rsidRPr="00D268E5">
        <w:rPr>
          <w:rFonts w:cs="Arial"/>
        </w:rPr>
        <w:t>Branches executed</w:t>
      </w:r>
      <w:bookmarkEnd w:id="14"/>
      <w:bookmarkEnd w:id="15"/>
      <w:bookmarkEnd w:id="19"/>
    </w:p>
    <w:p w14:paraId="3D15CEE7" w14:textId="77777777" w:rsidR="00EE5549" w:rsidRDefault="007045BA" w:rsidP="007853AE">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p>
    <w:p w14:paraId="4E842FDA" w14:textId="55C91990" w:rsidR="00EE5549" w:rsidRDefault="00EE5549" w:rsidP="00EE5549">
      <w:pPr>
        <w:pStyle w:val="ListParagraph"/>
        <w:keepNext/>
        <w:keepLines/>
        <w:numPr>
          <w:ilvl w:val="0"/>
          <w:numId w:val="46"/>
        </w:numPr>
        <w:spacing w:before="180"/>
        <w:outlineLvl w:val="1"/>
        <w:rPr>
          <w:rFonts w:ascii="Arial" w:hAnsi="Arial" w:cs="Arial"/>
          <w:lang w:eastAsia="zh-CN"/>
        </w:rPr>
      </w:pPr>
      <w:r>
        <w:rPr>
          <w:rFonts w:ascii="Arial" w:hAnsi="Arial" w:cs="Arial"/>
          <w:lang w:eastAsia="zh-CN"/>
        </w:rPr>
        <w:t xml:space="preserve">MediaTek </w:t>
      </w:r>
      <w:r w:rsidRPr="00EE5549">
        <w:rPr>
          <w:rFonts w:ascii="Arial" w:hAnsi="Arial" w:cs="Arial"/>
          <w:lang w:eastAsia="zh-CN"/>
        </w:rPr>
        <w:t>MT6815</w:t>
      </w:r>
      <w:r>
        <w:rPr>
          <w:rFonts w:ascii="Arial" w:hAnsi="Arial" w:cs="Arial"/>
          <w:lang w:eastAsia="zh-CN"/>
        </w:rPr>
        <w:t xml:space="preserve"> with</w:t>
      </w:r>
      <w:r w:rsidR="002C77CD" w:rsidRPr="00EE5549">
        <w:rPr>
          <w:rFonts w:ascii="Arial" w:hAnsi="Arial" w:cs="Arial"/>
          <w:lang w:eastAsia="zh-CN"/>
        </w:rPr>
        <w:t xml:space="preserve"> </w:t>
      </w:r>
      <w:r w:rsidR="007F08A9" w:rsidRPr="00EE5549">
        <w:rPr>
          <w:rFonts w:ascii="Arial" w:hAnsi="Arial" w:cs="Arial"/>
          <w:lang w:eastAsia="zh-CN"/>
        </w:rPr>
        <w:t xml:space="preserve">FR1 </w:t>
      </w:r>
      <w:r w:rsidR="007461BF" w:rsidRPr="00EE5549">
        <w:rPr>
          <w:rFonts w:ascii="Arial" w:hAnsi="Arial" w:cs="Arial"/>
          <w:lang w:eastAsia="zh-CN"/>
        </w:rPr>
        <w:t xml:space="preserve">Band n5 </w:t>
      </w:r>
      <w:r>
        <w:rPr>
          <w:rFonts w:ascii="Arial" w:hAnsi="Arial" w:cs="Arial"/>
          <w:lang w:eastAsia="zh-CN"/>
        </w:rPr>
        <w:t>,</w:t>
      </w:r>
      <w:r w:rsidR="00ED41EC" w:rsidRPr="00EE5549">
        <w:rPr>
          <w:rFonts w:ascii="Arial" w:hAnsi="Arial" w:cs="Arial"/>
          <w:lang w:eastAsia="zh-CN"/>
        </w:rPr>
        <w:t xml:space="preserve"> NEA2 ciphering and NIA2 integrity algorithms</w:t>
      </w:r>
      <w:r w:rsidR="00BA6C1C" w:rsidRPr="00EE5549">
        <w:rPr>
          <w:rFonts w:ascii="Arial" w:hAnsi="Arial" w:cs="Arial"/>
          <w:lang w:eastAsia="zh-CN"/>
        </w:rPr>
        <w:t xml:space="preserve"> </w:t>
      </w:r>
    </w:p>
    <w:p w14:paraId="5D8E1088" w14:textId="6E63F72E" w:rsidR="007045BA" w:rsidRPr="00EE5549" w:rsidRDefault="00ED0B00" w:rsidP="00EE5549">
      <w:pPr>
        <w:pStyle w:val="ListParagraph"/>
        <w:keepNext/>
        <w:keepLines/>
        <w:numPr>
          <w:ilvl w:val="0"/>
          <w:numId w:val="46"/>
        </w:numPr>
        <w:spacing w:before="180"/>
        <w:outlineLvl w:val="1"/>
        <w:rPr>
          <w:rFonts w:ascii="Arial" w:hAnsi="Arial" w:cs="Arial"/>
          <w:lang w:eastAsia="zh-CN"/>
        </w:rPr>
      </w:pPr>
      <w:r w:rsidRPr="00EE5549">
        <w:rPr>
          <w:rFonts w:ascii="Arial" w:hAnsi="Arial" w:cs="Arial"/>
          <w:lang w:eastAsia="zh-CN"/>
        </w:rPr>
        <w:t>HiSilicon Balong 5000</w:t>
      </w:r>
      <w:r w:rsidR="00EE5549" w:rsidRPr="00EE5549">
        <w:rPr>
          <w:rFonts w:ascii="Arial" w:hAnsi="Arial" w:cs="Arial"/>
          <w:lang w:eastAsia="zh-CN"/>
        </w:rPr>
        <w:t xml:space="preserve"> </w:t>
      </w:r>
      <w:r w:rsidR="00EE5549">
        <w:rPr>
          <w:rFonts w:ascii="Arial" w:hAnsi="Arial" w:cs="Arial"/>
          <w:lang w:eastAsia="zh-CN"/>
        </w:rPr>
        <w:t>with FR1 Band</w:t>
      </w:r>
      <w:r w:rsidR="00EE5549" w:rsidRPr="00EE5549">
        <w:rPr>
          <w:rFonts w:ascii="Arial" w:hAnsi="Arial" w:cs="Arial"/>
          <w:lang w:eastAsia="zh-CN"/>
        </w:rPr>
        <w:t xml:space="preserve"> n78 </w:t>
      </w:r>
      <w:r w:rsidR="00EE5549">
        <w:rPr>
          <w:rFonts w:ascii="Arial" w:hAnsi="Arial" w:cs="Arial"/>
          <w:lang w:eastAsia="zh-CN"/>
        </w:rPr>
        <w:t>,</w:t>
      </w:r>
      <w:r w:rsidR="00EE5549" w:rsidRPr="00EE5549">
        <w:rPr>
          <w:rFonts w:ascii="Arial" w:hAnsi="Arial" w:cs="Arial"/>
          <w:lang w:eastAsia="zh-CN"/>
        </w:rPr>
        <w:t xml:space="preserve"> NEA1 ciphering and NIA1 integrity algorithms </w:t>
      </w:r>
      <w:r w:rsidRPr="00EE5549">
        <w:rPr>
          <w:rFonts w:ascii="Arial" w:hAnsi="Arial" w:cs="Arial"/>
          <w:lang w:eastAsia="zh-CN"/>
        </w:rPr>
        <w:t>.</w:t>
      </w:r>
    </w:p>
    <w:p w14:paraId="2E1D1417" w14:textId="77777777" w:rsidR="007045BA" w:rsidRPr="00D268E5" w:rsidRDefault="007045BA" w:rsidP="007045BA">
      <w:pPr>
        <w:pStyle w:val="Heading1"/>
        <w:numPr>
          <w:ilvl w:val="0"/>
          <w:numId w:val="2"/>
        </w:numPr>
        <w:autoSpaceDN w:val="0"/>
        <w:rPr>
          <w:rFonts w:cs="Arial"/>
        </w:rPr>
      </w:pPr>
      <w:bookmarkStart w:id="20" w:name="_Toc126833895"/>
      <w:bookmarkStart w:id="21" w:name="_Toc191025904"/>
      <w:r w:rsidRPr="00D268E5">
        <w:rPr>
          <w:rFonts w:cs="Arial"/>
        </w:rPr>
        <w:t>Execution Log Files</w:t>
      </w:r>
      <w:bookmarkEnd w:id="16"/>
      <w:bookmarkEnd w:id="17"/>
      <w:bookmarkEnd w:id="18"/>
      <w:bookmarkEnd w:id="20"/>
      <w:bookmarkEnd w:id="21"/>
      <w:r w:rsidRPr="00D268E5">
        <w:rPr>
          <w:rFonts w:cs="Arial"/>
        </w:rPr>
        <w:t xml:space="preserve"> </w:t>
      </w:r>
    </w:p>
    <w:p w14:paraId="2C98724D" w14:textId="0B64C454" w:rsidR="007045BA" w:rsidRPr="00D46AD2" w:rsidRDefault="00D46AD2" w:rsidP="007045BA">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2" w:name="_Toc126833896"/>
      <w:bookmarkStart w:id="23" w:name="_Toc191025905"/>
      <w:r w:rsidRPr="00D46AD2">
        <w:rPr>
          <w:b/>
          <w:lang w:val="en-US"/>
        </w:rPr>
        <w:t>MediaTek MT6</w:t>
      </w:r>
      <w:bookmarkEnd w:id="22"/>
      <w:r w:rsidR="00D86E93">
        <w:rPr>
          <w:b/>
          <w:lang w:val="en-US"/>
        </w:rPr>
        <w:t>815</w:t>
      </w:r>
      <w:bookmarkEnd w:id="23"/>
    </w:p>
    <w:p w14:paraId="6F65B36F" w14:textId="27544DAE" w:rsidR="007045BA" w:rsidRPr="00D268E5" w:rsidRDefault="007045BA" w:rsidP="007045BA">
      <w:pPr>
        <w:rPr>
          <w:rFonts w:cs="Arial"/>
        </w:rPr>
      </w:pPr>
      <w:r w:rsidRPr="00467CEF">
        <w:rPr>
          <w:rFonts w:cs="Arial"/>
        </w:rPr>
        <w:t>The</w:t>
      </w:r>
      <w:r>
        <w:t xml:space="preserve"> </w:t>
      </w:r>
      <w:r w:rsidR="00FF539B" w:rsidRPr="00FF539B">
        <w:rPr>
          <w:b/>
          <w:lang w:val="en-US"/>
        </w:rPr>
        <w:t>MediaTek MT6</w:t>
      </w:r>
      <w:r w:rsidR="00215170">
        <w:rPr>
          <w:b/>
          <w:lang w:val="en-US"/>
        </w:rPr>
        <w:t>815</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2BA1A3C2" w14:textId="29D2812B"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61107A" w:rsidRPr="00962B3A">
        <w:rPr>
          <w:rFonts w:cs="Arial"/>
        </w:rPr>
        <w:t>TC_</w:t>
      </w:r>
      <w:r w:rsidR="0061107A">
        <w:rPr>
          <w:rFonts w:cs="Arial"/>
        </w:rPr>
        <w:t>8_1_</w:t>
      </w:r>
      <w:r w:rsidR="00033578">
        <w:rPr>
          <w:rFonts w:cs="Arial"/>
        </w:rPr>
        <w:t>5_2_3</w:t>
      </w:r>
      <w:r w:rsidR="0061107A" w:rsidRPr="00962B3A">
        <w:rPr>
          <w:rFonts w:cs="Arial"/>
        </w:rPr>
        <w:t>_NR5GC</w:t>
      </w:r>
      <w:r w:rsidR="00ED0B00">
        <w:rPr>
          <w:rFonts w:cs="Arial"/>
        </w:rPr>
        <w:t>_MTK</w:t>
      </w:r>
      <w:r w:rsidRPr="00D268E5">
        <w:rPr>
          <w:rFonts w:cs="Arial"/>
        </w:rPr>
        <w:br/>
      </w:r>
      <w:r w:rsidRPr="00D268E5">
        <w:t>(</w:t>
      </w:r>
      <w:r w:rsidRPr="00D268E5">
        <w:rPr>
          <w:u w:val="single"/>
        </w:rPr>
        <w:t>Note:</w:t>
      </w:r>
      <w:r w:rsidRPr="00D268E5">
        <w:t xml:space="preserve"> PICS/PIXIT settings are captured at the beginning of the TLI log)</w:t>
      </w:r>
    </w:p>
    <w:p w14:paraId="73141BD2" w14:textId="77777777"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1DE287E" w14:textId="77777777" w:rsidR="00ED0B00" w:rsidRPr="00E84228" w:rsidRDefault="00ED0B00" w:rsidP="00ED0B00">
      <w:pPr>
        <w:pStyle w:val="Heading2"/>
        <w:numPr>
          <w:ilvl w:val="1"/>
          <w:numId w:val="2"/>
        </w:numPr>
        <w:overflowPunct w:val="0"/>
        <w:autoSpaceDE w:val="0"/>
        <w:autoSpaceDN w:val="0"/>
        <w:adjustRightInd w:val="0"/>
        <w:spacing w:before="480"/>
        <w:ind w:left="576"/>
        <w:rPr>
          <w:rFonts w:cs="Arial"/>
          <w:b/>
          <w:sz w:val="28"/>
          <w:szCs w:val="28"/>
          <w:lang w:val="de-DE"/>
        </w:rPr>
      </w:pPr>
      <w:bookmarkStart w:id="24" w:name="_Toc173869103"/>
      <w:bookmarkStart w:id="25" w:name="_Toc191025906"/>
      <w:r w:rsidRPr="00E84228">
        <w:rPr>
          <w:b/>
          <w:lang w:val="en-US"/>
        </w:rPr>
        <w:t>Hisilicon Balong 5000</w:t>
      </w:r>
      <w:bookmarkEnd w:id="24"/>
      <w:bookmarkEnd w:id="25"/>
    </w:p>
    <w:p w14:paraId="32C42A83" w14:textId="77777777" w:rsidR="00ED0B00" w:rsidRPr="00D268E5" w:rsidRDefault="00ED0B00" w:rsidP="00ED0B00">
      <w:pPr>
        <w:rPr>
          <w:rFonts w:cs="Arial"/>
        </w:rPr>
      </w:pPr>
      <w:r w:rsidRPr="00467CEF">
        <w:rPr>
          <w:rFonts w:cs="Arial"/>
        </w:rPr>
        <w:t>The</w:t>
      </w:r>
      <w:r>
        <w:t xml:space="preserve"> </w:t>
      </w:r>
      <w:r w:rsidRPr="00E84228">
        <w:rPr>
          <w:b/>
          <w:lang w:val="en-US"/>
        </w:rPr>
        <w:t>Hisilicon Balong 5000</w:t>
      </w:r>
      <w:r>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2A9FBB08" w14:textId="4A0E5076" w:rsidR="00ED0B00" w:rsidRPr="00D268E5" w:rsidRDefault="00ED0B00" w:rsidP="00ED0B00">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Pr="00962B3A">
        <w:rPr>
          <w:rFonts w:cs="Arial"/>
        </w:rPr>
        <w:t>TC_</w:t>
      </w:r>
      <w:r>
        <w:rPr>
          <w:rFonts w:cs="Arial"/>
        </w:rPr>
        <w:t>8_1_5_2_3</w:t>
      </w:r>
      <w:r w:rsidRPr="00962B3A">
        <w:rPr>
          <w:rFonts w:cs="Arial"/>
        </w:rPr>
        <w:t>_NR5GC</w:t>
      </w:r>
      <w:r>
        <w:rPr>
          <w:rFonts w:cs="Arial"/>
        </w:rPr>
        <w:t>_HiSi</w:t>
      </w:r>
      <w:r w:rsidRPr="00D268E5">
        <w:rPr>
          <w:rFonts w:cs="Arial"/>
        </w:rPr>
        <w:br/>
      </w:r>
      <w:r w:rsidRPr="00D268E5">
        <w:t>(</w:t>
      </w:r>
      <w:r w:rsidRPr="00D268E5">
        <w:rPr>
          <w:u w:val="single"/>
        </w:rPr>
        <w:t>Note:</w:t>
      </w:r>
      <w:r w:rsidRPr="00D268E5">
        <w:t xml:space="preserve"> PICS/PIXIT settings are captured at the beginning of the TLI log)</w:t>
      </w:r>
    </w:p>
    <w:p w14:paraId="4CD6FAC5" w14:textId="77777777" w:rsidR="00ED0B00" w:rsidRPr="00D268E5" w:rsidRDefault="00ED0B00" w:rsidP="00ED0B00">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41F6BDDA" w14:textId="77777777" w:rsidR="00ED0B00" w:rsidRDefault="00ED0B00" w:rsidP="007045BA">
      <w:pPr>
        <w:rPr>
          <w:rFonts w:cs="Arial"/>
        </w:rPr>
      </w:pPr>
    </w:p>
    <w:p w14:paraId="657C3907" w14:textId="77777777" w:rsidR="007045BA" w:rsidRPr="00D268E5" w:rsidRDefault="007045BA" w:rsidP="007045BA">
      <w:pPr>
        <w:pStyle w:val="Heading1"/>
        <w:numPr>
          <w:ilvl w:val="0"/>
          <w:numId w:val="2"/>
        </w:numPr>
        <w:autoSpaceDN w:val="0"/>
        <w:rPr>
          <w:rFonts w:cs="Arial"/>
        </w:rPr>
      </w:pPr>
      <w:bookmarkStart w:id="26" w:name="_Toc122434496"/>
      <w:bookmarkStart w:id="27" w:name="_Toc295288973"/>
      <w:bookmarkStart w:id="28" w:name="_Toc325725668"/>
      <w:bookmarkStart w:id="29" w:name="_Toc126833897"/>
      <w:bookmarkStart w:id="30" w:name="_Toc191025907"/>
      <w:r w:rsidRPr="00D268E5">
        <w:rPr>
          <w:rFonts w:cs="Arial"/>
        </w:rPr>
        <w:t>References</w:t>
      </w:r>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1E536DB6" w14:textId="77777777" w:rsidTr="008C78B2">
        <w:tc>
          <w:tcPr>
            <w:tcW w:w="709" w:type="dxa"/>
            <w:hideMark/>
          </w:tcPr>
          <w:p w14:paraId="69A4B78E"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6F229FA5" w14:textId="4F56F218" w:rsidR="007045BA" w:rsidRPr="00D268E5" w:rsidRDefault="007045BA" w:rsidP="008C78B2">
            <w:pPr>
              <w:overflowPunct w:val="0"/>
              <w:autoSpaceDE w:val="0"/>
              <w:autoSpaceDN w:val="0"/>
              <w:adjustRightInd w:val="0"/>
              <w:spacing w:before="40" w:after="40"/>
            </w:pPr>
            <w:r w:rsidRPr="00D268E5">
              <w:t>R5s2</w:t>
            </w:r>
            <w:r w:rsidR="00301BA5">
              <w:t>50069</w:t>
            </w:r>
            <w:r w:rsidRPr="00D268E5">
              <w:t xml:space="preserve">:   </w:t>
            </w:r>
            <w:r w:rsidR="00301BA5" w:rsidRPr="00301BA5">
              <w:rPr>
                <w:lang w:val="en-US"/>
              </w:rPr>
              <w:t>Supporting information for addition of NR5GC testcase 8.1.5.2.3 in FR1</w:t>
            </w:r>
          </w:p>
        </w:tc>
      </w:tr>
    </w:tbl>
    <w:p w14:paraId="01A4A0D5" w14:textId="77777777" w:rsidR="007045BA" w:rsidRPr="00D268E5" w:rsidRDefault="007045BA" w:rsidP="007045BA">
      <w:pPr>
        <w:rPr>
          <w:noProof/>
          <w:lang w:val="en-US"/>
        </w:rPr>
      </w:pPr>
    </w:p>
    <w:p w14:paraId="23BACA52"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D2655" w14:textId="77777777" w:rsidR="007D38CA" w:rsidRDefault="007D38CA">
      <w:r>
        <w:separator/>
      </w:r>
    </w:p>
  </w:endnote>
  <w:endnote w:type="continuationSeparator" w:id="0">
    <w:p w14:paraId="1D0B32B7" w14:textId="77777777" w:rsidR="007D38CA" w:rsidRDefault="007D3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E2FF4" w14:textId="77777777" w:rsidR="00550104" w:rsidRDefault="005501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95FCA" w14:textId="77777777" w:rsidR="00550104" w:rsidRDefault="005501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9CAF4" w14:textId="77777777" w:rsidR="00550104" w:rsidRDefault="005501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B507C" w14:textId="77777777" w:rsidR="007D38CA" w:rsidRDefault="007D38CA">
      <w:r>
        <w:separator/>
      </w:r>
    </w:p>
  </w:footnote>
  <w:footnote w:type="continuationSeparator" w:id="0">
    <w:p w14:paraId="0962610E" w14:textId="77777777" w:rsidR="007D38CA" w:rsidRDefault="007D3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FDC04" w14:textId="77777777" w:rsidR="001632EB" w:rsidRDefault="001632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6374542" wp14:editId="2168EA1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C69CA0C" w14:textId="241A0556"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37454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2C69CA0C" w14:textId="241A0556"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A0F39" w14:textId="77777777" w:rsidR="001632EB" w:rsidRDefault="001632EB">
    <w:pPr>
      <w:pStyle w:val="Header"/>
    </w:pPr>
    <w:r w:rsidRPr="002D3E8C">
      <w:rPr>
        <w:lang w:val="de-DE"/>
      </w:rPr>
      <mc:AlternateContent>
        <mc:Choice Requires="wps">
          <w:drawing>
            <wp:anchor distT="0" distB="0" distL="114300" distR="114300" simplePos="0" relativeHeight="251659264" behindDoc="0" locked="1" layoutInCell="1" allowOverlap="1" wp14:anchorId="50E94A86" wp14:editId="20DCCC2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61D992C" w14:textId="794FF942"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E94A8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61D992C" w14:textId="794FF942"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1F603" w14:textId="77777777" w:rsidR="001632EB" w:rsidRDefault="001632EB">
    <w:pPr>
      <w:pStyle w:val="Header"/>
    </w:pPr>
    <w:r w:rsidRPr="002D3E8C">
      <w:rPr>
        <w:lang w:val="de-DE"/>
      </w:rPr>
      <mc:AlternateContent>
        <mc:Choice Requires="wps">
          <w:drawing>
            <wp:anchor distT="0" distB="0" distL="114300" distR="114300" simplePos="0" relativeHeight="251661312" behindDoc="0" locked="1" layoutInCell="1" allowOverlap="1" wp14:anchorId="5191977D" wp14:editId="596D78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62121FE0" w14:textId="21B81EA4"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91977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62121FE0" w14:textId="21B81EA4"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569CE" w14:textId="77777777" w:rsidR="001632EB" w:rsidRDefault="001632EB">
    <w:pPr>
      <w:pStyle w:val="Header"/>
    </w:pPr>
    <w:r w:rsidRPr="002D3E8C">
      <w:rPr>
        <w:lang w:val="de-DE"/>
      </w:rPr>
      <mc:AlternateContent>
        <mc:Choice Requires="wps">
          <w:drawing>
            <wp:anchor distT="0" distB="0" distL="114300" distR="114300" simplePos="0" relativeHeight="251669504" behindDoc="0" locked="1" layoutInCell="1" allowOverlap="1" wp14:anchorId="57BA0A70" wp14:editId="172F42E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628F3307" w14:textId="0D127EC3"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BA0A7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628F3307" w14:textId="0D127EC3"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E7CBB" w14:textId="77777777" w:rsidR="001632EB" w:rsidRDefault="001632E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B258390" wp14:editId="3934EC4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2A64779E" w14:textId="67A5C502"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25839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2A64779E" w14:textId="67A5C502"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352C5" w14:textId="77777777" w:rsidR="001632EB" w:rsidRDefault="001632EB">
    <w:pPr>
      <w:pStyle w:val="Header"/>
    </w:pPr>
    <w:r w:rsidRPr="002D3E8C">
      <w:rPr>
        <w:lang w:val="de-DE"/>
      </w:rPr>
      <mc:AlternateContent>
        <mc:Choice Requires="wps">
          <w:drawing>
            <wp:anchor distT="0" distB="0" distL="114300" distR="114300" simplePos="0" relativeHeight="251667456" behindDoc="0" locked="1" layoutInCell="1" allowOverlap="1" wp14:anchorId="3E5925C7" wp14:editId="7D0B0FC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1C86E4DC" w14:textId="49FEA214"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5925C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1C86E4DC" w14:textId="49FEA214"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619E"/>
    <w:multiLevelType w:val="hybridMultilevel"/>
    <w:tmpl w:val="4A4231A2"/>
    <w:lvl w:ilvl="0" w:tplc="8A38EB6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10FB7"/>
    <w:multiLevelType w:val="hybridMultilevel"/>
    <w:tmpl w:val="3316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22D91"/>
    <w:multiLevelType w:val="hybridMultilevel"/>
    <w:tmpl w:val="C5F8399C"/>
    <w:lvl w:ilvl="0" w:tplc="AB72A524">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52090"/>
    <w:multiLevelType w:val="hybridMultilevel"/>
    <w:tmpl w:val="FE129E5C"/>
    <w:lvl w:ilvl="0" w:tplc="0AF849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153BA"/>
    <w:multiLevelType w:val="hybridMultilevel"/>
    <w:tmpl w:val="95AEA9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D82C6C"/>
    <w:multiLevelType w:val="hybridMultilevel"/>
    <w:tmpl w:val="E472AF18"/>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C459EF"/>
    <w:multiLevelType w:val="hybridMultilevel"/>
    <w:tmpl w:val="38C41AE4"/>
    <w:lvl w:ilvl="0" w:tplc="CA047F3A">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996850"/>
    <w:multiLevelType w:val="hybridMultilevel"/>
    <w:tmpl w:val="586A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B3FF5"/>
    <w:multiLevelType w:val="hybridMultilevel"/>
    <w:tmpl w:val="A5F064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C5187"/>
    <w:multiLevelType w:val="hybridMultilevel"/>
    <w:tmpl w:val="C73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D96261"/>
    <w:multiLevelType w:val="hybridMultilevel"/>
    <w:tmpl w:val="DC183638"/>
    <w:lvl w:ilvl="0" w:tplc="E1C6EEA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E4FC2"/>
    <w:multiLevelType w:val="hybridMultilevel"/>
    <w:tmpl w:val="FB5CA1A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556DF"/>
    <w:multiLevelType w:val="hybridMultilevel"/>
    <w:tmpl w:val="C3FE64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584670"/>
    <w:multiLevelType w:val="hybridMultilevel"/>
    <w:tmpl w:val="0EC64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D433DE"/>
    <w:multiLevelType w:val="hybridMultilevel"/>
    <w:tmpl w:val="F84AFAB6"/>
    <w:lvl w:ilvl="0" w:tplc="8A38EB6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16A4E"/>
    <w:multiLevelType w:val="hybridMultilevel"/>
    <w:tmpl w:val="9A148EE6"/>
    <w:lvl w:ilvl="0" w:tplc="FFFFFFFF">
      <w:start w:val="1"/>
      <w:numFmt w:val="decimal"/>
      <w:lvlText w:val="(%1)"/>
      <w:lvlJc w:val="left"/>
      <w:pPr>
        <w:ind w:left="776" w:hanging="360"/>
      </w:pPr>
      <w:rPr>
        <w:rFonts w:ascii="Arial" w:eastAsia="SimSun" w:hAnsi="Arial" w:cs="Times New Roman"/>
      </w:rPr>
    </w:lvl>
    <w:lvl w:ilvl="1" w:tplc="FFFFFFFF" w:tentative="1">
      <w:start w:val="1"/>
      <w:numFmt w:val="bullet"/>
      <w:lvlText w:val="o"/>
      <w:lvlJc w:val="left"/>
      <w:pPr>
        <w:ind w:left="1496" w:hanging="360"/>
      </w:pPr>
      <w:rPr>
        <w:rFonts w:ascii="Courier New" w:hAnsi="Courier New" w:cs="Courier New" w:hint="default"/>
      </w:rPr>
    </w:lvl>
    <w:lvl w:ilvl="2" w:tplc="FFFFFFFF" w:tentative="1">
      <w:start w:val="1"/>
      <w:numFmt w:val="bullet"/>
      <w:lvlText w:val=""/>
      <w:lvlJc w:val="left"/>
      <w:pPr>
        <w:ind w:left="2216" w:hanging="360"/>
      </w:pPr>
      <w:rPr>
        <w:rFonts w:ascii="Wingdings" w:hAnsi="Wingdings" w:hint="default"/>
      </w:rPr>
    </w:lvl>
    <w:lvl w:ilvl="3" w:tplc="FFFFFFFF" w:tentative="1">
      <w:start w:val="1"/>
      <w:numFmt w:val="bullet"/>
      <w:lvlText w:val=""/>
      <w:lvlJc w:val="left"/>
      <w:pPr>
        <w:ind w:left="2936" w:hanging="360"/>
      </w:pPr>
      <w:rPr>
        <w:rFonts w:ascii="Symbol" w:hAnsi="Symbol" w:hint="default"/>
      </w:rPr>
    </w:lvl>
    <w:lvl w:ilvl="4" w:tplc="FFFFFFFF" w:tentative="1">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29" w15:restartNumberingAfterBreak="0">
    <w:nsid w:val="4F1057E6"/>
    <w:multiLevelType w:val="hybridMultilevel"/>
    <w:tmpl w:val="4CC8F734"/>
    <w:lvl w:ilvl="0" w:tplc="2A50AC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F0622E"/>
    <w:multiLevelType w:val="hybridMultilevel"/>
    <w:tmpl w:val="3C46972A"/>
    <w:lvl w:ilvl="0" w:tplc="2794CE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605F1D"/>
    <w:multiLevelType w:val="hybridMultilevel"/>
    <w:tmpl w:val="B1E6477E"/>
    <w:lvl w:ilvl="0" w:tplc="8A38EB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3F5EDF"/>
    <w:multiLevelType w:val="hybridMultilevel"/>
    <w:tmpl w:val="C038B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CA0C67"/>
    <w:multiLevelType w:val="hybridMultilevel"/>
    <w:tmpl w:val="ED52031C"/>
    <w:lvl w:ilvl="0" w:tplc="BEA2E662">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39"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D73362"/>
    <w:multiLevelType w:val="hybridMultilevel"/>
    <w:tmpl w:val="5D948122"/>
    <w:lvl w:ilvl="0" w:tplc="E1C6EEA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BC79E9"/>
    <w:multiLevelType w:val="hybridMultilevel"/>
    <w:tmpl w:val="50FE8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327F94"/>
    <w:multiLevelType w:val="hybridMultilevel"/>
    <w:tmpl w:val="9A148EE6"/>
    <w:lvl w:ilvl="0" w:tplc="7F0C5652">
      <w:start w:val="1"/>
      <w:numFmt w:val="decimal"/>
      <w:lvlText w:val="(%1)"/>
      <w:lvlJc w:val="left"/>
      <w:pPr>
        <w:ind w:left="776" w:hanging="360"/>
      </w:pPr>
      <w:rPr>
        <w:rFonts w:ascii="Arial" w:eastAsia="SimSun" w:hAnsi="Arial" w:cs="Times New Roman"/>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num w:numId="1" w16cid:durableId="90795900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1742666">
    <w:abstractNumId w:val="21"/>
  </w:num>
  <w:num w:numId="3" w16cid:durableId="1343169690">
    <w:abstractNumId w:val="10"/>
  </w:num>
  <w:num w:numId="4" w16cid:durableId="648364863">
    <w:abstractNumId w:val="40"/>
  </w:num>
  <w:num w:numId="5" w16cid:durableId="1719890811">
    <w:abstractNumId w:val="32"/>
  </w:num>
  <w:num w:numId="6" w16cid:durableId="681205066">
    <w:abstractNumId w:val="36"/>
  </w:num>
  <w:num w:numId="7" w16cid:durableId="1983003116">
    <w:abstractNumId w:val="14"/>
  </w:num>
  <w:num w:numId="8" w16cid:durableId="13657208">
    <w:abstractNumId w:val="39"/>
  </w:num>
  <w:num w:numId="9" w16cid:durableId="1058014589">
    <w:abstractNumId w:val="17"/>
  </w:num>
  <w:num w:numId="10" w16cid:durableId="1597591034">
    <w:abstractNumId w:val="27"/>
  </w:num>
  <w:num w:numId="11" w16cid:durableId="349793602">
    <w:abstractNumId w:val="1"/>
  </w:num>
  <w:num w:numId="12" w16cid:durableId="2143500036">
    <w:abstractNumId w:val="12"/>
  </w:num>
  <w:num w:numId="13" w16cid:durableId="323242267">
    <w:abstractNumId w:val="43"/>
  </w:num>
  <w:num w:numId="14" w16cid:durableId="1491826578">
    <w:abstractNumId w:val="5"/>
  </w:num>
  <w:num w:numId="15" w16cid:durableId="477847266">
    <w:abstractNumId w:val="30"/>
  </w:num>
  <w:num w:numId="16" w16cid:durableId="394402663">
    <w:abstractNumId w:val="26"/>
  </w:num>
  <w:num w:numId="17" w16cid:durableId="323749832">
    <w:abstractNumId w:val="20"/>
  </w:num>
  <w:num w:numId="18" w16cid:durableId="261308346">
    <w:abstractNumId w:val="35"/>
  </w:num>
  <w:num w:numId="19" w16cid:durableId="829903013">
    <w:abstractNumId w:val="24"/>
  </w:num>
  <w:num w:numId="20" w16cid:durableId="601185632">
    <w:abstractNumId w:val="9"/>
  </w:num>
  <w:num w:numId="21" w16cid:durableId="1276408365">
    <w:abstractNumId w:val="25"/>
  </w:num>
  <w:num w:numId="22" w16cid:durableId="1843660227">
    <w:abstractNumId w:val="34"/>
  </w:num>
  <w:num w:numId="23" w16cid:durableId="512762706">
    <w:abstractNumId w:val="41"/>
  </w:num>
  <w:num w:numId="24" w16cid:durableId="1159927354">
    <w:abstractNumId w:val="4"/>
  </w:num>
  <w:num w:numId="25" w16cid:durableId="667364165">
    <w:abstractNumId w:val="33"/>
  </w:num>
  <w:num w:numId="26" w16cid:durableId="220481237">
    <w:abstractNumId w:val="0"/>
  </w:num>
  <w:num w:numId="27" w16cid:durableId="1651330362">
    <w:abstractNumId w:val="19"/>
  </w:num>
  <w:num w:numId="28" w16cid:durableId="672494663">
    <w:abstractNumId w:val="23"/>
  </w:num>
  <w:num w:numId="29" w16cid:durableId="1094979527">
    <w:abstractNumId w:val="16"/>
  </w:num>
  <w:num w:numId="30" w16cid:durableId="747003472">
    <w:abstractNumId w:val="29"/>
  </w:num>
  <w:num w:numId="31" w16cid:durableId="1294604913">
    <w:abstractNumId w:val="18"/>
  </w:num>
  <w:num w:numId="32" w16cid:durableId="981932352">
    <w:abstractNumId w:val="13"/>
  </w:num>
  <w:num w:numId="33" w16cid:durableId="1099059046">
    <w:abstractNumId w:val="7"/>
  </w:num>
  <w:num w:numId="34" w16cid:durableId="1306741762">
    <w:abstractNumId w:val="37"/>
  </w:num>
  <w:num w:numId="35" w16cid:durableId="743141386">
    <w:abstractNumId w:val="6"/>
  </w:num>
  <w:num w:numId="36" w16cid:durableId="1874537344">
    <w:abstractNumId w:val="15"/>
  </w:num>
  <w:num w:numId="37" w16cid:durableId="40787898">
    <w:abstractNumId w:val="44"/>
  </w:num>
  <w:num w:numId="38" w16cid:durableId="1409037752">
    <w:abstractNumId w:val="38"/>
  </w:num>
  <w:num w:numId="39" w16cid:durableId="1563099386">
    <w:abstractNumId w:val="31"/>
  </w:num>
  <w:num w:numId="40" w16cid:durableId="656615081">
    <w:abstractNumId w:val="3"/>
  </w:num>
  <w:num w:numId="41" w16cid:durableId="1940674975">
    <w:abstractNumId w:val="8"/>
  </w:num>
  <w:num w:numId="42" w16cid:durableId="2096127409">
    <w:abstractNumId w:val="28"/>
  </w:num>
  <w:num w:numId="43" w16cid:durableId="1799954120">
    <w:abstractNumId w:val="11"/>
  </w:num>
  <w:num w:numId="44" w16cid:durableId="1747678465">
    <w:abstractNumId w:val="2"/>
  </w:num>
  <w:num w:numId="45" w16cid:durableId="786193745">
    <w:abstractNumId w:val="22"/>
  </w:num>
  <w:num w:numId="46" w16cid:durableId="530192785">
    <w:abstractNumId w:val="4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9B1"/>
    <w:rsid w:val="00015DDF"/>
    <w:rsid w:val="0001627E"/>
    <w:rsid w:val="000207FE"/>
    <w:rsid w:val="000214FA"/>
    <w:rsid w:val="000219CE"/>
    <w:rsid w:val="00022E4A"/>
    <w:rsid w:val="000239BD"/>
    <w:rsid w:val="00024866"/>
    <w:rsid w:val="000249D9"/>
    <w:rsid w:val="00026854"/>
    <w:rsid w:val="00026B2F"/>
    <w:rsid w:val="000301A3"/>
    <w:rsid w:val="00031A51"/>
    <w:rsid w:val="00033578"/>
    <w:rsid w:val="000344D8"/>
    <w:rsid w:val="00034CDB"/>
    <w:rsid w:val="0003629C"/>
    <w:rsid w:val="00036FE7"/>
    <w:rsid w:val="00037130"/>
    <w:rsid w:val="000408F8"/>
    <w:rsid w:val="00040BD0"/>
    <w:rsid w:val="000425C1"/>
    <w:rsid w:val="00042706"/>
    <w:rsid w:val="00042E7D"/>
    <w:rsid w:val="0004332A"/>
    <w:rsid w:val="0004361F"/>
    <w:rsid w:val="00046D35"/>
    <w:rsid w:val="00047AAB"/>
    <w:rsid w:val="0005014E"/>
    <w:rsid w:val="0005036B"/>
    <w:rsid w:val="000507D6"/>
    <w:rsid w:val="00051BC3"/>
    <w:rsid w:val="00052166"/>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6DB7"/>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001"/>
    <w:rsid w:val="00105AD9"/>
    <w:rsid w:val="00105DFB"/>
    <w:rsid w:val="00105E0A"/>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266FB"/>
    <w:rsid w:val="001302CE"/>
    <w:rsid w:val="00130448"/>
    <w:rsid w:val="0013099C"/>
    <w:rsid w:val="00130C2E"/>
    <w:rsid w:val="0013147F"/>
    <w:rsid w:val="00132561"/>
    <w:rsid w:val="001333C9"/>
    <w:rsid w:val="0013349F"/>
    <w:rsid w:val="00134AE4"/>
    <w:rsid w:val="001359ED"/>
    <w:rsid w:val="0013630B"/>
    <w:rsid w:val="00136690"/>
    <w:rsid w:val="001373AB"/>
    <w:rsid w:val="00137E08"/>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3C11"/>
    <w:rsid w:val="00154BB0"/>
    <w:rsid w:val="00155AF0"/>
    <w:rsid w:val="0015619B"/>
    <w:rsid w:val="00157314"/>
    <w:rsid w:val="00157A6A"/>
    <w:rsid w:val="00160071"/>
    <w:rsid w:val="0016022D"/>
    <w:rsid w:val="00160310"/>
    <w:rsid w:val="0016061F"/>
    <w:rsid w:val="001609DB"/>
    <w:rsid w:val="00160E00"/>
    <w:rsid w:val="00162902"/>
    <w:rsid w:val="00162B21"/>
    <w:rsid w:val="00162E72"/>
    <w:rsid w:val="001632EB"/>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39"/>
    <w:rsid w:val="001A10A7"/>
    <w:rsid w:val="001A1F6E"/>
    <w:rsid w:val="001A2C18"/>
    <w:rsid w:val="001A30F5"/>
    <w:rsid w:val="001A34BF"/>
    <w:rsid w:val="001A39D0"/>
    <w:rsid w:val="001A3A40"/>
    <w:rsid w:val="001A3E1A"/>
    <w:rsid w:val="001A41BB"/>
    <w:rsid w:val="001A62F8"/>
    <w:rsid w:val="001A6DD0"/>
    <w:rsid w:val="001A709A"/>
    <w:rsid w:val="001A7861"/>
    <w:rsid w:val="001A7B60"/>
    <w:rsid w:val="001B057F"/>
    <w:rsid w:val="001B0C74"/>
    <w:rsid w:val="001B2433"/>
    <w:rsid w:val="001B2825"/>
    <w:rsid w:val="001B3994"/>
    <w:rsid w:val="001B40B2"/>
    <w:rsid w:val="001B4949"/>
    <w:rsid w:val="001B52F0"/>
    <w:rsid w:val="001B65A9"/>
    <w:rsid w:val="001B71FC"/>
    <w:rsid w:val="001B7A65"/>
    <w:rsid w:val="001C0A3F"/>
    <w:rsid w:val="001C249D"/>
    <w:rsid w:val="001C24F8"/>
    <w:rsid w:val="001C31F3"/>
    <w:rsid w:val="001C4405"/>
    <w:rsid w:val="001C44F3"/>
    <w:rsid w:val="001C5C2A"/>
    <w:rsid w:val="001C6BC1"/>
    <w:rsid w:val="001C70F5"/>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288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4EE4"/>
    <w:rsid w:val="00205361"/>
    <w:rsid w:val="00205944"/>
    <w:rsid w:val="00205DA2"/>
    <w:rsid w:val="00207A9C"/>
    <w:rsid w:val="00207AAA"/>
    <w:rsid w:val="002102E3"/>
    <w:rsid w:val="002104D0"/>
    <w:rsid w:val="00210A4C"/>
    <w:rsid w:val="0021119C"/>
    <w:rsid w:val="00211C64"/>
    <w:rsid w:val="00211F33"/>
    <w:rsid w:val="002124CC"/>
    <w:rsid w:val="00212503"/>
    <w:rsid w:val="00212AF9"/>
    <w:rsid w:val="002141D9"/>
    <w:rsid w:val="00214BD4"/>
    <w:rsid w:val="00215170"/>
    <w:rsid w:val="00215615"/>
    <w:rsid w:val="00215D50"/>
    <w:rsid w:val="00216489"/>
    <w:rsid w:val="00220349"/>
    <w:rsid w:val="00220405"/>
    <w:rsid w:val="00221C5A"/>
    <w:rsid w:val="00222013"/>
    <w:rsid w:val="00223084"/>
    <w:rsid w:val="00223485"/>
    <w:rsid w:val="002249E0"/>
    <w:rsid w:val="00224D88"/>
    <w:rsid w:val="00225ABD"/>
    <w:rsid w:val="0022628F"/>
    <w:rsid w:val="002264D8"/>
    <w:rsid w:val="00230073"/>
    <w:rsid w:val="00231C49"/>
    <w:rsid w:val="00232611"/>
    <w:rsid w:val="00232B70"/>
    <w:rsid w:val="002339FF"/>
    <w:rsid w:val="00233AFC"/>
    <w:rsid w:val="00235000"/>
    <w:rsid w:val="002357AD"/>
    <w:rsid w:val="00235BDF"/>
    <w:rsid w:val="002367CB"/>
    <w:rsid w:val="00237559"/>
    <w:rsid w:val="00237EF8"/>
    <w:rsid w:val="002405A4"/>
    <w:rsid w:val="00241A66"/>
    <w:rsid w:val="0024200A"/>
    <w:rsid w:val="00242738"/>
    <w:rsid w:val="00242D7F"/>
    <w:rsid w:val="00243010"/>
    <w:rsid w:val="00243BDC"/>
    <w:rsid w:val="00245BFC"/>
    <w:rsid w:val="00245CA4"/>
    <w:rsid w:val="00246329"/>
    <w:rsid w:val="00246D3D"/>
    <w:rsid w:val="0024707C"/>
    <w:rsid w:val="00247C72"/>
    <w:rsid w:val="002503D3"/>
    <w:rsid w:val="00250BBC"/>
    <w:rsid w:val="00251639"/>
    <w:rsid w:val="00253329"/>
    <w:rsid w:val="00254D56"/>
    <w:rsid w:val="00254EDA"/>
    <w:rsid w:val="002563B1"/>
    <w:rsid w:val="00256480"/>
    <w:rsid w:val="002564C6"/>
    <w:rsid w:val="0025679F"/>
    <w:rsid w:val="00256947"/>
    <w:rsid w:val="0026004D"/>
    <w:rsid w:val="002607CD"/>
    <w:rsid w:val="00260C7D"/>
    <w:rsid w:val="002617E2"/>
    <w:rsid w:val="00261DF2"/>
    <w:rsid w:val="0026339A"/>
    <w:rsid w:val="00263668"/>
    <w:rsid w:val="00264080"/>
    <w:rsid w:val="002640DD"/>
    <w:rsid w:val="00264A3B"/>
    <w:rsid w:val="00266119"/>
    <w:rsid w:val="0026715F"/>
    <w:rsid w:val="0026741D"/>
    <w:rsid w:val="00267BBC"/>
    <w:rsid w:val="00270080"/>
    <w:rsid w:val="002725D4"/>
    <w:rsid w:val="00273E8B"/>
    <w:rsid w:val="002745D4"/>
    <w:rsid w:val="00274776"/>
    <w:rsid w:val="00274A2D"/>
    <w:rsid w:val="00274EA3"/>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54BB"/>
    <w:rsid w:val="00295744"/>
    <w:rsid w:val="00296481"/>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349F"/>
    <w:rsid w:val="002C39EB"/>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1BA5"/>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53B"/>
    <w:rsid w:val="00325F40"/>
    <w:rsid w:val="003266E7"/>
    <w:rsid w:val="003304A9"/>
    <w:rsid w:val="0033116F"/>
    <w:rsid w:val="0033187A"/>
    <w:rsid w:val="003320BA"/>
    <w:rsid w:val="0033263C"/>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253F"/>
    <w:rsid w:val="00362C60"/>
    <w:rsid w:val="00363861"/>
    <w:rsid w:val="00363EC0"/>
    <w:rsid w:val="0036418A"/>
    <w:rsid w:val="00364DE8"/>
    <w:rsid w:val="0036509E"/>
    <w:rsid w:val="003658C3"/>
    <w:rsid w:val="00366950"/>
    <w:rsid w:val="00366971"/>
    <w:rsid w:val="00367D9B"/>
    <w:rsid w:val="003702A0"/>
    <w:rsid w:val="00370456"/>
    <w:rsid w:val="00370568"/>
    <w:rsid w:val="00370FAB"/>
    <w:rsid w:val="00371199"/>
    <w:rsid w:val="003715FE"/>
    <w:rsid w:val="00372D2B"/>
    <w:rsid w:val="0037420A"/>
    <w:rsid w:val="00374DD4"/>
    <w:rsid w:val="00375B55"/>
    <w:rsid w:val="00375BB0"/>
    <w:rsid w:val="003764EC"/>
    <w:rsid w:val="0037699A"/>
    <w:rsid w:val="0038028D"/>
    <w:rsid w:val="0038036C"/>
    <w:rsid w:val="003806A7"/>
    <w:rsid w:val="003817F0"/>
    <w:rsid w:val="00381A73"/>
    <w:rsid w:val="00381FC2"/>
    <w:rsid w:val="00383C3D"/>
    <w:rsid w:val="003858C9"/>
    <w:rsid w:val="00385F95"/>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2FC0"/>
    <w:rsid w:val="003B3976"/>
    <w:rsid w:val="003B415A"/>
    <w:rsid w:val="003B4C67"/>
    <w:rsid w:val="003B4E84"/>
    <w:rsid w:val="003B53C2"/>
    <w:rsid w:val="003B5441"/>
    <w:rsid w:val="003B5F64"/>
    <w:rsid w:val="003B79C8"/>
    <w:rsid w:val="003B7D95"/>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8EA"/>
    <w:rsid w:val="003D6AF6"/>
    <w:rsid w:val="003D6BC5"/>
    <w:rsid w:val="003D7636"/>
    <w:rsid w:val="003E0DD2"/>
    <w:rsid w:val="003E149A"/>
    <w:rsid w:val="003E1A36"/>
    <w:rsid w:val="003E300A"/>
    <w:rsid w:val="003E3232"/>
    <w:rsid w:val="003E33B8"/>
    <w:rsid w:val="003E51C2"/>
    <w:rsid w:val="003E7365"/>
    <w:rsid w:val="003E74A0"/>
    <w:rsid w:val="003F055F"/>
    <w:rsid w:val="003F0FA2"/>
    <w:rsid w:val="003F10F0"/>
    <w:rsid w:val="003F15E5"/>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750"/>
    <w:rsid w:val="00403D21"/>
    <w:rsid w:val="00404F37"/>
    <w:rsid w:val="004055BB"/>
    <w:rsid w:val="00405FCE"/>
    <w:rsid w:val="0041033B"/>
    <w:rsid w:val="00410371"/>
    <w:rsid w:val="00411482"/>
    <w:rsid w:val="0041182D"/>
    <w:rsid w:val="00411BE5"/>
    <w:rsid w:val="00411D7B"/>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107"/>
    <w:rsid w:val="0042378D"/>
    <w:rsid w:val="0042427E"/>
    <w:rsid w:val="004242F1"/>
    <w:rsid w:val="00424742"/>
    <w:rsid w:val="00425216"/>
    <w:rsid w:val="0042625D"/>
    <w:rsid w:val="00426FCD"/>
    <w:rsid w:val="00431186"/>
    <w:rsid w:val="0043163D"/>
    <w:rsid w:val="0043184C"/>
    <w:rsid w:val="00433603"/>
    <w:rsid w:val="00433730"/>
    <w:rsid w:val="0043576E"/>
    <w:rsid w:val="00435B12"/>
    <w:rsid w:val="00436A3E"/>
    <w:rsid w:val="00436D0D"/>
    <w:rsid w:val="00440D0A"/>
    <w:rsid w:val="00440F27"/>
    <w:rsid w:val="00443ECE"/>
    <w:rsid w:val="00444377"/>
    <w:rsid w:val="00445B34"/>
    <w:rsid w:val="00446488"/>
    <w:rsid w:val="0044735D"/>
    <w:rsid w:val="00450CF1"/>
    <w:rsid w:val="0045263E"/>
    <w:rsid w:val="00453E2E"/>
    <w:rsid w:val="004544ED"/>
    <w:rsid w:val="00454BAB"/>
    <w:rsid w:val="00454EBB"/>
    <w:rsid w:val="00455197"/>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87D2A"/>
    <w:rsid w:val="004906E6"/>
    <w:rsid w:val="0049101E"/>
    <w:rsid w:val="00493056"/>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2CB5"/>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92"/>
    <w:rsid w:val="005114F3"/>
    <w:rsid w:val="00511692"/>
    <w:rsid w:val="0051196A"/>
    <w:rsid w:val="00512160"/>
    <w:rsid w:val="005132D3"/>
    <w:rsid w:val="005135A1"/>
    <w:rsid w:val="005140BD"/>
    <w:rsid w:val="0051580D"/>
    <w:rsid w:val="00515CAB"/>
    <w:rsid w:val="005161C7"/>
    <w:rsid w:val="00520DB4"/>
    <w:rsid w:val="00521482"/>
    <w:rsid w:val="00521C31"/>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251C"/>
    <w:rsid w:val="00544788"/>
    <w:rsid w:val="00544C56"/>
    <w:rsid w:val="00546044"/>
    <w:rsid w:val="005463DD"/>
    <w:rsid w:val="00547111"/>
    <w:rsid w:val="00547519"/>
    <w:rsid w:val="00547665"/>
    <w:rsid w:val="00547DAC"/>
    <w:rsid w:val="00550104"/>
    <w:rsid w:val="00550364"/>
    <w:rsid w:val="00550D1E"/>
    <w:rsid w:val="00550D59"/>
    <w:rsid w:val="00550FD7"/>
    <w:rsid w:val="00552878"/>
    <w:rsid w:val="00552E85"/>
    <w:rsid w:val="00553886"/>
    <w:rsid w:val="005540CA"/>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B8B"/>
    <w:rsid w:val="005A5C61"/>
    <w:rsid w:val="005A61EB"/>
    <w:rsid w:val="005A6679"/>
    <w:rsid w:val="005A74BD"/>
    <w:rsid w:val="005A74DF"/>
    <w:rsid w:val="005B0976"/>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6AA4"/>
    <w:rsid w:val="005C7369"/>
    <w:rsid w:val="005C74D2"/>
    <w:rsid w:val="005D07BE"/>
    <w:rsid w:val="005D0B3C"/>
    <w:rsid w:val="005D27CA"/>
    <w:rsid w:val="005D2AB2"/>
    <w:rsid w:val="005D2B14"/>
    <w:rsid w:val="005D30BB"/>
    <w:rsid w:val="005D3787"/>
    <w:rsid w:val="005D4396"/>
    <w:rsid w:val="005D476E"/>
    <w:rsid w:val="005D4A6C"/>
    <w:rsid w:val="005D5EBD"/>
    <w:rsid w:val="005D6478"/>
    <w:rsid w:val="005D786B"/>
    <w:rsid w:val="005E04FA"/>
    <w:rsid w:val="005E0961"/>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2886"/>
    <w:rsid w:val="005F391D"/>
    <w:rsid w:val="005F58A0"/>
    <w:rsid w:val="005F5CEE"/>
    <w:rsid w:val="005F6ED9"/>
    <w:rsid w:val="005F7408"/>
    <w:rsid w:val="005F740E"/>
    <w:rsid w:val="005F7FF7"/>
    <w:rsid w:val="006003A2"/>
    <w:rsid w:val="00600458"/>
    <w:rsid w:val="006006C1"/>
    <w:rsid w:val="00600E53"/>
    <w:rsid w:val="00601153"/>
    <w:rsid w:val="006017DB"/>
    <w:rsid w:val="00610C5B"/>
    <w:rsid w:val="0061107A"/>
    <w:rsid w:val="00613A2E"/>
    <w:rsid w:val="00613BB7"/>
    <w:rsid w:val="00613D6B"/>
    <w:rsid w:val="00614139"/>
    <w:rsid w:val="006149E4"/>
    <w:rsid w:val="00615906"/>
    <w:rsid w:val="00616335"/>
    <w:rsid w:val="006164BF"/>
    <w:rsid w:val="0061777C"/>
    <w:rsid w:val="00617D68"/>
    <w:rsid w:val="00617E9F"/>
    <w:rsid w:val="00620A50"/>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FBC"/>
    <w:rsid w:val="0064139A"/>
    <w:rsid w:val="006416F0"/>
    <w:rsid w:val="00642CCB"/>
    <w:rsid w:val="00643526"/>
    <w:rsid w:val="00643A7D"/>
    <w:rsid w:val="00644586"/>
    <w:rsid w:val="00644A89"/>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1A78"/>
    <w:rsid w:val="006939C7"/>
    <w:rsid w:val="00693E69"/>
    <w:rsid w:val="006945E1"/>
    <w:rsid w:val="00694F50"/>
    <w:rsid w:val="00695808"/>
    <w:rsid w:val="00695F67"/>
    <w:rsid w:val="00696432"/>
    <w:rsid w:val="00697EC8"/>
    <w:rsid w:val="00697F8B"/>
    <w:rsid w:val="006A1178"/>
    <w:rsid w:val="006A1A7B"/>
    <w:rsid w:val="006A2209"/>
    <w:rsid w:val="006A2454"/>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0DDA"/>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72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61BF"/>
    <w:rsid w:val="00747834"/>
    <w:rsid w:val="007511D6"/>
    <w:rsid w:val="0075249E"/>
    <w:rsid w:val="007528D9"/>
    <w:rsid w:val="00752B4B"/>
    <w:rsid w:val="00755B36"/>
    <w:rsid w:val="00755C92"/>
    <w:rsid w:val="00755FD5"/>
    <w:rsid w:val="00756712"/>
    <w:rsid w:val="007567E2"/>
    <w:rsid w:val="007603AD"/>
    <w:rsid w:val="007606D9"/>
    <w:rsid w:val="00761BCF"/>
    <w:rsid w:val="00762111"/>
    <w:rsid w:val="00762213"/>
    <w:rsid w:val="00762AEB"/>
    <w:rsid w:val="00763406"/>
    <w:rsid w:val="00763BA2"/>
    <w:rsid w:val="007656FE"/>
    <w:rsid w:val="007658A5"/>
    <w:rsid w:val="007668C7"/>
    <w:rsid w:val="00766D08"/>
    <w:rsid w:val="0076794A"/>
    <w:rsid w:val="00767A32"/>
    <w:rsid w:val="007714A2"/>
    <w:rsid w:val="0077295E"/>
    <w:rsid w:val="00773780"/>
    <w:rsid w:val="00774634"/>
    <w:rsid w:val="007746AB"/>
    <w:rsid w:val="00774943"/>
    <w:rsid w:val="007769B5"/>
    <w:rsid w:val="00777C3F"/>
    <w:rsid w:val="00780323"/>
    <w:rsid w:val="007807B2"/>
    <w:rsid w:val="0078179D"/>
    <w:rsid w:val="00781852"/>
    <w:rsid w:val="0078321D"/>
    <w:rsid w:val="007834DD"/>
    <w:rsid w:val="007834E2"/>
    <w:rsid w:val="00783782"/>
    <w:rsid w:val="00783BB6"/>
    <w:rsid w:val="00784193"/>
    <w:rsid w:val="007853AE"/>
    <w:rsid w:val="0078579E"/>
    <w:rsid w:val="00786ADE"/>
    <w:rsid w:val="0078716D"/>
    <w:rsid w:val="00787428"/>
    <w:rsid w:val="0079074F"/>
    <w:rsid w:val="00790FF4"/>
    <w:rsid w:val="00791A68"/>
    <w:rsid w:val="00792342"/>
    <w:rsid w:val="00793029"/>
    <w:rsid w:val="007949E9"/>
    <w:rsid w:val="0079502E"/>
    <w:rsid w:val="0079529B"/>
    <w:rsid w:val="007955CC"/>
    <w:rsid w:val="00796E8A"/>
    <w:rsid w:val="00797285"/>
    <w:rsid w:val="007977A8"/>
    <w:rsid w:val="00797B00"/>
    <w:rsid w:val="007A0B3F"/>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B76BE"/>
    <w:rsid w:val="007C067D"/>
    <w:rsid w:val="007C0A23"/>
    <w:rsid w:val="007C0D4E"/>
    <w:rsid w:val="007C13F4"/>
    <w:rsid w:val="007C1B2D"/>
    <w:rsid w:val="007C2097"/>
    <w:rsid w:val="007C20B6"/>
    <w:rsid w:val="007C28A7"/>
    <w:rsid w:val="007C36F2"/>
    <w:rsid w:val="007C3B00"/>
    <w:rsid w:val="007C3FBC"/>
    <w:rsid w:val="007C4F84"/>
    <w:rsid w:val="007C525D"/>
    <w:rsid w:val="007C6ABF"/>
    <w:rsid w:val="007C7BAF"/>
    <w:rsid w:val="007D1EE7"/>
    <w:rsid w:val="007D298A"/>
    <w:rsid w:val="007D2EE9"/>
    <w:rsid w:val="007D30FD"/>
    <w:rsid w:val="007D38CA"/>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08A9"/>
    <w:rsid w:val="007F1A9F"/>
    <w:rsid w:val="007F2D57"/>
    <w:rsid w:val="007F3701"/>
    <w:rsid w:val="007F37B7"/>
    <w:rsid w:val="007F51FD"/>
    <w:rsid w:val="007F56A5"/>
    <w:rsid w:val="007F5C63"/>
    <w:rsid w:val="007F5E42"/>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C44"/>
    <w:rsid w:val="00850D98"/>
    <w:rsid w:val="00852764"/>
    <w:rsid w:val="0085287B"/>
    <w:rsid w:val="00852C3E"/>
    <w:rsid w:val="00852F56"/>
    <w:rsid w:val="008532B8"/>
    <w:rsid w:val="00853ED1"/>
    <w:rsid w:val="00854266"/>
    <w:rsid w:val="0085441A"/>
    <w:rsid w:val="0085474F"/>
    <w:rsid w:val="008549BA"/>
    <w:rsid w:val="00854F42"/>
    <w:rsid w:val="00855541"/>
    <w:rsid w:val="008560A6"/>
    <w:rsid w:val="008576EC"/>
    <w:rsid w:val="00857715"/>
    <w:rsid w:val="00860AA6"/>
    <w:rsid w:val="008614E0"/>
    <w:rsid w:val="00861BAC"/>
    <w:rsid w:val="00861EC3"/>
    <w:rsid w:val="008626E7"/>
    <w:rsid w:val="00863B8B"/>
    <w:rsid w:val="00864DAC"/>
    <w:rsid w:val="008667AF"/>
    <w:rsid w:val="00867119"/>
    <w:rsid w:val="0086761B"/>
    <w:rsid w:val="00867947"/>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926"/>
    <w:rsid w:val="008E4A13"/>
    <w:rsid w:val="008E4D4B"/>
    <w:rsid w:val="008E4D4E"/>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65A"/>
    <w:rsid w:val="009148DE"/>
    <w:rsid w:val="00915B98"/>
    <w:rsid w:val="009160BA"/>
    <w:rsid w:val="00916386"/>
    <w:rsid w:val="009163B8"/>
    <w:rsid w:val="00916DEC"/>
    <w:rsid w:val="0091752E"/>
    <w:rsid w:val="0091778C"/>
    <w:rsid w:val="009177D7"/>
    <w:rsid w:val="009207F4"/>
    <w:rsid w:val="00920C40"/>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3FC"/>
    <w:rsid w:val="009475AA"/>
    <w:rsid w:val="009478EE"/>
    <w:rsid w:val="0095139C"/>
    <w:rsid w:val="009517ED"/>
    <w:rsid w:val="0095452D"/>
    <w:rsid w:val="0095482B"/>
    <w:rsid w:val="00954C1A"/>
    <w:rsid w:val="00956250"/>
    <w:rsid w:val="00956A50"/>
    <w:rsid w:val="0095736A"/>
    <w:rsid w:val="009573A0"/>
    <w:rsid w:val="0095792C"/>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4EE"/>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95E75"/>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A70C4"/>
    <w:rsid w:val="009A7A5A"/>
    <w:rsid w:val="009B0B50"/>
    <w:rsid w:val="009B2AA5"/>
    <w:rsid w:val="009B5164"/>
    <w:rsid w:val="009B549C"/>
    <w:rsid w:val="009B7A21"/>
    <w:rsid w:val="009B7FA1"/>
    <w:rsid w:val="009C032E"/>
    <w:rsid w:val="009C1018"/>
    <w:rsid w:val="009C159B"/>
    <w:rsid w:val="009C22FE"/>
    <w:rsid w:val="009C241A"/>
    <w:rsid w:val="009C39B2"/>
    <w:rsid w:val="009C3B20"/>
    <w:rsid w:val="009C3BAE"/>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6BD1"/>
    <w:rsid w:val="009D7147"/>
    <w:rsid w:val="009D7AE1"/>
    <w:rsid w:val="009E10F4"/>
    <w:rsid w:val="009E24DE"/>
    <w:rsid w:val="009E3297"/>
    <w:rsid w:val="009E34C0"/>
    <w:rsid w:val="009E474B"/>
    <w:rsid w:val="009E5444"/>
    <w:rsid w:val="009E59E3"/>
    <w:rsid w:val="009E63A9"/>
    <w:rsid w:val="009E6495"/>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3927"/>
    <w:rsid w:val="00A040E8"/>
    <w:rsid w:val="00A043C8"/>
    <w:rsid w:val="00A04888"/>
    <w:rsid w:val="00A04D2F"/>
    <w:rsid w:val="00A0538B"/>
    <w:rsid w:val="00A054F0"/>
    <w:rsid w:val="00A0746C"/>
    <w:rsid w:val="00A1135D"/>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699"/>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3DE9"/>
    <w:rsid w:val="00A6456D"/>
    <w:rsid w:val="00A64EA3"/>
    <w:rsid w:val="00A6583D"/>
    <w:rsid w:val="00A66C63"/>
    <w:rsid w:val="00A70BC7"/>
    <w:rsid w:val="00A72118"/>
    <w:rsid w:val="00A7222C"/>
    <w:rsid w:val="00A72665"/>
    <w:rsid w:val="00A72BBC"/>
    <w:rsid w:val="00A734EB"/>
    <w:rsid w:val="00A73740"/>
    <w:rsid w:val="00A73F7D"/>
    <w:rsid w:val="00A7410A"/>
    <w:rsid w:val="00A7416A"/>
    <w:rsid w:val="00A748DA"/>
    <w:rsid w:val="00A74CA6"/>
    <w:rsid w:val="00A7583C"/>
    <w:rsid w:val="00A75B7C"/>
    <w:rsid w:val="00A7671C"/>
    <w:rsid w:val="00A8046F"/>
    <w:rsid w:val="00A81030"/>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4D9D"/>
    <w:rsid w:val="00A9515D"/>
    <w:rsid w:val="00A95786"/>
    <w:rsid w:val="00A95D0D"/>
    <w:rsid w:val="00A9637C"/>
    <w:rsid w:val="00A9651A"/>
    <w:rsid w:val="00A9669C"/>
    <w:rsid w:val="00A96E64"/>
    <w:rsid w:val="00A96FD7"/>
    <w:rsid w:val="00A97059"/>
    <w:rsid w:val="00A97562"/>
    <w:rsid w:val="00AA0376"/>
    <w:rsid w:val="00AA0B95"/>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2A49"/>
    <w:rsid w:val="00AB36AD"/>
    <w:rsid w:val="00AB4631"/>
    <w:rsid w:val="00AB509D"/>
    <w:rsid w:val="00AB5B36"/>
    <w:rsid w:val="00AB658C"/>
    <w:rsid w:val="00AB6981"/>
    <w:rsid w:val="00AB6C65"/>
    <w:rsid w:val="00AB6C94"/>
    <w:rsid w:val="00AB6EA3"/>
    <w:rsid w:val="00AB7145"/>
    <w:rsid w:val="00AB734D"/>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5F7A"/>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623"/>
    <w:rsid w:val="00AF5B9C"/>
    <w:rsid w:val="00B016C4"/>
    <w:rsid w:val="00B017FE"/>
    <w:rsid w:val="00B02883"/>
    <w:rsid w:val="00B02E28"/>
    <w:rsid w:val="00B045CB"/>
    <w:rsid w:val="00B05D84"/>
    <w:rsid w:val="00B06B88"/>
    <w:rsid w:val="00B07742"/>
    <w:rsid w:val="00B07AF4"/>
    <w:rsid w:val="00B07C51"/>
    <w:rsid w:val="00B107D2"/>
    <w:rsid w:val="00B108E3"/>
    <w:rsid w:val="00B1091F"/>
    <w:rsid w:val="00B10E9C"/>
    <w:rsid w:val="00B111F9"/>
    <w:rsid w:val="00B11841"/>
    <w:rsid w:val="00B130EB"/>
    <w:rsid w:val="00B13880"/>
    <w:rsid w:val="00B13A4F"/>
    <w:rsid w:val="00B14250"/>
    <w:rsid w:val="00B14E1C"/>
    <w:rsid w:val="00B16661"/>
    <w:rsid w:val="00B175B1"/>
    <w:rsid w:val="00B17C3F"/>
    <w:rsid w:val="00B17CA9"/>
    <w:rsid w:val="00B17EC1"/>
    <w:rsid w:val="00B203F1"/>
    <w:rsid w:val="00B205AB"/>
    <w:rsid w:val="00B22A20"/>
    <w:rsid w:val="00B22C82"/>
    <w:rsid w:val="00B22F17"/>
    <w:rsid w:val="00B23DAA"/>
    <w:rsid w:val="00B24EC9"/>
    <w:rsid w:val="00B250F1"/>
    <w:rsid w:val="00B2588E"/>
    <w:rsid w:val="00B258BB"/>
    <w:rsid w:val="00B25DB6"/>
    <w:rsid w:val="00B260AB"/>
    <w:rsid w:val="00B27407"/>
    <w:rsid w:val="00B27A76"/>
    <w:rsid w:val="00B27C73"/>
    <w:rsid w:val="00B3074E"/>
    <w:rsid w:val="00B30D15"/>
    <w:rsid w:val="00B3127E"/>
    <w:rsid w:val="00B33D4A"/>
    <w:rsid w:val="00B3427D"/>
    <w:rsid w:val="00B359EE"/>
    <w:rsid w:val="00B35A2F"/>
    <w:rsid w:val="00B35DC1"/>
    <w:rsid w:val="00B36048"/>
    <w:rsid w:val="00B3702E"/>
    <w:rsid w:val="00B37BA1"/>
    <w:rsid w:val="00B4022F"/>
    <w:rsid w:val="00B406A0"/>
    <w:rsid w:val="00B407CF"/>
    <w:rsid w:val="00B4084A"/>
    <w:rsid w:val="00B408EF"/>
    <w:rsid w:val="00B40A6D"/>
    <w:rsid w:val="00B41C88"/>
    <w:rsid w:val="00B421C5"/>
    <w:rsid w:val="00B435E3"/>
    <w:rsid w:val="00B444FF"/>
    <w:rsid w:val="00B4695C"/>
    <w:rsid w:val="00B477CA"/>
    <w:rsid w:val="00B47B5A"/>
    <w:rsid w:val="00B504BB"/>
    <w:rsid w:val="00B51287"/>
    <w:rsid w:val="00B51686"/>
    <w:rsid w:val="00B51BA6"/>
    <w:rsid w:val="00B51BF9"/>
    <w:rsid w:val="00B52828"/>
    <w:rsid w:val="00B55C8A"/>
    <w:rsid w:val="00B56511"/>
    <w:rsid w:val="00B5725C"/>
    <w:rsid w:val="00B61179"/>
    <w:rsid w:val="00B64127"/>
    <w:rsid w:val="00B643F9"/>
    <w:rsid w:val="00B648DF"/>
    <w:rsid w:val="00B65C21"/>
    <w:rsid w:val="00B67401"/>
    <w:rsid w:val="00B67405"/>
    <w:rsid w:val="00B67B97"/>
    <w:rsid w:val="00B7159F"/>
    <w:rsid w:val="00B72947"/>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116"/>
    <w:rsid w:val="00B918AC"/>
    <w:rsid w:val="00B91C30"/>
    <w:rsid w:val="00B92942"/>
    <w:rsid w:val="00B92A7D"/>
    <w:rsid w:val="00B93321"/>
    <w:rsid w:val="00B9335B"/>
    <w:rsid w:val="00B94E2E"/>
    <w:rsid w:val="00B9592C"/>
    <w:rsid w:val="00B95A8A"/>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A6C1C"/>
    <w:rsid w:val="00BB1BF6"/>
    <w:rsid w:val="00BB2352"/>
    <w:rsid w:val="00BB2775"/>
    <w:rsid w:val="00BB279E"/>
    <w:rsid w:val="00BB2CF6"/>
    <w:rsid w:val="00BB3B86"/>
    <w:rsid w:val="00BB5645"/>
    <w:rsid w:val="00BB5AC5"/>
    <w:rsid w:val="00BB5DFC"/>
    <w:rsid w:val="00BB794D"/>
    <w:rsid w:val="00BB7DB7"/>
    <w:rsid w:val="00BC019A"/>
    <w:rsid w:val="00BC0520"/>
    <w:rsid w:val="00BC095A"/>
    <w:rsid w:val="00BC0C8B"/>
    <w:rsid w:val="00BC1C6F"/>
    <w:rsid w:val="00BC25A6"/>
    <w:rsid w:val="00BC25AF"/>
    <w:rsid w:val="00BC30AA"/>
    <w:rsid w:val="00BC391C"/>
    <w:rsid w:val="00BC3D4E"/>
    <w:rsid w:val="00BC40B1"/>
    <w:rsid w:val="00BC5205"/>
    <w:rsid w:val="00BC625E"/>
    <w:rsid w:val="00BC65BC"/>
    <w:rsid w:val="00BC6A9C"/>
    <w:rsid w:val="00BC79E3"/>
    <w:rsid w:val="00BC7EA1"/>
    <w:rsid w:val="00BD1D78"/>
    <w:rsid w:val="00BD279D"/>
    <w:rsid w:val="00BD309A"/>
    <w:rsid w:val="00BD3A86"/>
    <w:rsid w:val="00BD4105"/>
    <w:rsid w:val="00BD436E"/>
    <w:rsid w:val="00BD4FCC"/>
    <w:rsid w:val="00BD5479"/>
    <w:rsid w:val="00BD5B77"/>
    <w:rsid w:val="00BD5D39"/>
    <w:rsid w:val="00BD67EC"/>
    <w:rsid w:val="00BD6B34"/>
    <w:rsid w:val="00BD6BB8"/>
    <w:rsid w:val="00BD746D"/>
    <w:rsid w:val="00BD79CD"/>
    <w:rsid w:val="00BE1F9C"/>
    <w:rsid w:val="00BE2B20"/>
    <w:rsid w:val="00BE448B"/>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6C3"/>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BB4"/>
    <w:rsid w:val="00C51DFD"/>
    <w:rsid w:val="00C51E37"/>
    <w:rsid w:val="00C521FB"/>
    <w:rsid w:val="00C5286D"/>
    <w:rsid w:val="00C53A51"/>
    <w:rsid w:val="00C53AC6"/>
    <w:rsid w:val="00C53E42"/>
    <w:rsid w:val="00C542A6"/>
    <w:rsid w:val="00C54343"/>
    <w:rsid w:val="00C54536"/>
    <w:rsid w:val="00C56130"/>
    <w:rsid w:val="00C56A9B"/>
    <w:rsid w:val="00C56D14"/>
    <w:rsid w:val="00C57085"/>
    <w:rsid w:val="00C60189"/>
    <w:rsid w:val="00C60C31"/>
    <w:rsid w:val="00C61CFC"/>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59A4"/>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8A7"/>
    <w:rsid w:val="00C871A8"/>
    <w:rsid w:val="00C87A12"/>
    <w:rsid w:val="00C9025D"/>
    <w:rsid w:val="00C911BC"/>
    <w:rsid w:val="00C914EA"/>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4DFB"/>
    <w:rsid w:val="00CA53F9"/>
    <w:rsid w:val="00CA59FF"/>
    <w:rsid w:val="00CA7C0E"/>
    <w:rsid w:val="00CB07CA"/>
    <w:rsid w:val="00CB12BC"/>
    <w:rsid w:val="00CB151D"/>
    <w:rsid w:val="00CB276E"/>
    <w:rsid w:val="00CB2A59"/>
    <w:rsid w:val="00CB2F11"/>
    <w:rsid w:val="00CB3774"/>
    <w:rsid w:val="00CB4135"/>
    <w:rsid w:val="00CB4875"/>
    <w:rsid w:val="00CB5ED7"/>
    <w:rsid w:val="00CB6FBC"/>
    <w:rsid w:val="00CB70C7"/>
    <w:rsid w:val="00CB750A"/>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DAA"/>
    <w:rsid w:val="00CE3EA5"/>
    <w:rsid w:val="00CE473F"/>
    <w:rsid w:val="00CE4C61"/>
    <w:rsid w:val="00CE4FE9"/>
    <w:rsid w:val="00CE52B0"/>
    <w:rsid w:val="00CE5930"/>
    <w:rsid w:val="00CE5D19"/>
    <w:rsid w:val="00CE7AF9"/>
    <w:rsid w:val="00CF0433"/>
    <w:rsid w:val="00CF0674"/>
    <w:rsid w:val="00CF1024"/>
    <w:rsid w:val="00CF1782"/>
    <w:rsid w:val="00CF181D"/>
    <w:rsid w:val="00CF24E1"/>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2D3"/>
    <w:rsid w:val="00D3151A"/>
    <w:rsid w:val="00D32B66"/>
    <w:rsid w:val="00D32DA0"/>
    <w:rsid w:val="00D340B5"/>
    <w:rsid w:val="00D34383"/>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6699"/>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1BE"/>
    <w:rsid w:val="00D85557"/>
    <w:rsid w:val="00D85B62"/>
    <w:rsid w:val="00D85F35"/>
    <w:rsid w:val="00D86DC8"/>
    <w:rsid w:val="00D86E93"/>
    <w:rsid w:val="00D8774A"/>
    <w:rsid w:val="00D87C52"/>
    <w:rsid w:val="00D900C6"/>
    <w:rsid w:val="00D90BF6"/>
    <w:rsid w:val="00D91489"/>
    <w:rsid w:val="00D91571"/>
    <w:rsid w:val="00D9195A"/>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7AC"/>
    <w:rsid w:val="00DA5AA3"/>
    <w:rsid w:val="00DA6151"/>
    <w:rsid w:val="00DB0677"/>
    <w:rsid w:val="00DB1A9B"/>
    <w:rsid w:val="00DB1AFD"/>
    <w:rsid w:val="00DB3570"/>
    <w:rsid w:val="00DB3862"/>
    <w:rsid w:val="00DB3DEB"/>
    <w:rsid w:val="00DB3F08"/>
    <w:rsid w:val="00DB4C8C"/>
    <w:rsid w:val="00DB5720"/>
    <w:rsid w:val="00DB68E3"/>
    <w:rsid w:val="00DB6C54"/>
    <w:rsid w:val="00DB7C9A"/>
    <w:rsid w:val="00DC0D26"/>
    <w:rsid w:val="00DC13A2"/>
    <w:rsid w:val="00DC216E"/>
    <w:rsid w:val="00DC2E16"/>
    <w:rsid w:val="00DC31B1"/>
    <w:rsid w:val="00DC3AAA"/>
    <w:rsid w:val="00DC41B3"/>
    <w:rsid w:val="00DC5A97"/>
    <w:rsid w:val="00DC5C04"/>
    <w:rsid w:val="00DC7140"/>
    <w:rsid w:val="00DC72C8"/>
    <w:rsid w:val="00DD09B3"/>
    <w:rsid w:val="00DD0ECA"/>
    <w:rsid w:val="00DD0F43"/>
    <w:rsid w:val="00DD11FD"/>
    <w:rsid w:val="00DD1318"/>
    <w:rsid w:val="00DD18B9"/>
    <w:rsid w:val="00DD2069"/>
    <w:rsid w:val="00DD2890"/>
    <w:rsid w:val="00DD2D1D"/>
    <w:rsid w:val="00DD45E5"/>
    <w:rsid w:val="00DD4B64"/>
    <w:rsid w:val="00DD4ED9"/>
    <w:rsid w:val="00DD50D9"/>
    <w:rsid w:val="00DD50DA"/>
    <w:rsid w:val="00DD527E"/>
    <w:rsid w:val="00DD52AA"/>
    <w:rsid w:val="00DD53E1"/>
    <w:rsid w:val="00DD588F"/>
    <w:rsid w:val="00DD7D64"/>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C51"/>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1A0E"/>
    <w:rsid w:val="00E22222"/>
    <w:rsid w:val="00E23527"/>
    <w:rsid w:val="00E254C1"/>
    <w:rsid w:val="00E2682E"/>
    <w:rsid w:val="00E27163"/>
    <w:rsid w:val="00E2747E"/>
    <w:rsid w:val="00E31263"/>
    <w:rsid w:val="00E318A0"/>
    <w:rsid w:val="00E319CF"/>
    <w:rsid w:val="00E32E48"/>
    <w:rsid w:val="00E34890"/>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47D87"/>
    <w:rsid w:val="00E5070D"/>
    <w:rsid w:val="00E50C06"/>
    <w:rsid w:val="00E50D3D"/>
    <w:rsid w:val="00E515D1"/>
    <w:rsid w:val="00E51BDD"/>
    <w:rsid w:val="00E52A3E"/>
    <w:rsid w:val="00E5305A"/>
    <w:rsid w:val="00E536B5"/>
    <w:rsid w:val="00E539F5"/>
    <w:rsid w:val="00E53EBC"/>
    <w:rsid w:val="00E541FB"/>
    <w:rsid w:val="00E54C66"/>
    <w:rsid w:val="00E63FB2"/>
    <w:rsid w:val="00E643BA"/>
    <w:rsid w:val="00E64B49"/>
    <w:rsid w:val="00E64C0B"/>
    <w:rsid w:val="00E64EC6"/>
    <w:rsid w:val="00E65529"/>
    <w:rsid w:val="00E6655D"/>
    <w:rsid w:val="00E66585"/>
    <w:rsid w:val="00E6738A"/>
    <w:rsid w:val="00E70968"/>
    <w:rsid w:val="00E70B13"/>
    <w:rsid w:val="00E71263"/>
    <w:rsid w:val="00E716C1"/>
    <w:rsid w:val="00E717C5"/>
    <w:rsid w:val="00E71BE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05B2"/>
    <w:rsid w:val="00E8107F"/>
    <w:rsid w:val="00E81450"/>
    <w:rsid w:val="00E814FE"/>
    <w:rsid w:val="00E819BC"/>
    <w:rsid w:val="00E81B2D"/>
    <w:rsid w:val="00E82724"/>
    <w:rsid w:val="00E827EF"/>
    <w:rsid w:val="00E83DFE"/>
    <w:rsid w:val="00E83E43"/>
    <w:rsid w:val="00E84228"/>
    <w:rsid w:val="00E847DB"/>
    <w:rsid w:val="00E8672F"/>
    <w:rsid w:val="00E86B9D"/>
    <w:rsid w:val="00E8742B"/>
    <w:rsid w:val="00E877C8"/>
    <w:rsid w:val="00E906B3"/>
    <w:rsid w:val="00E9073C"/>
    <w:rsid w:val="00E919C5"/>
    <w:rsid w:val="00E93873"/>
    <w:rsid w:val="00E93B07"/>
    <w:rsid w:val="00E93F86"/>
    <w:rsid w:val="00E94182"/>
    <w:rsid w:val="00E9504A"/>
    <w:rsid w:val="00E9606D"/>
    <w:rsid w:val="00E96706"/>
    <w:rsid w:val="00E972AB"/>
    <w:rsid w:val="00E97CAA"/>
    <w:rsid w:val="00EA052D"/>
    <w:rsid w:val="00EA1E6C"/>
    <w:rsid w:val="00EA214F"/>
    <w:rsid w:val="00EA442A"/>
    <w:rsid w:val="00EA573A"/>
    <w:rsid w:val="00EA6BD9"/>
    <w:rsid w:val="00EA73DF"/>
    <w:rsid w:val="00EA7D1D"/>
    <w:rsid w:val="00EA7E97"/>
    <w:rsid w:val="00EB09B7"/>
    <w:rsid w:val="00EB0BE9"/>
    <w:rsid w:val="00EB0DA0"/>
    <w:rsid w:val="00EB0DD2"/>
    <w:rsid w:val="00EB1172"/>
    <w:rsid w:val="00EB1802"/>
    <w:rsid w:val="00EB1D3F"/>
    <w:rsid w:val="00EB2E60"/>
    <w:rsid w:val="00EB304C"/>
    <w:rsid w:val="00EB31B7"/>
    <w:rsid w:val="00EB384C"/>
    <w:rsid w:val="00EB40F5"/>
    <w:rsid w:val="00EB51E0"/>
    <w:rsid w:val="00EB54A3"/>
    <w:rsid w:val="00EB5C86"/>
    <w:rsid w:val="00EB6217"/>
    <w:rsid w:val="00EB6B8A"/>
    <w:rsid w:val="00EB795A"/>
    <w:rsid w:val="00EB79B8"/>
    <w:rsid w:val="00EC1351"/>
    <w:rsid w:val="00EC13C0"/>
    <w:rsid w:val="00EC14CA"/>
    <w:rsid w:val="00EC222D"/>
    <w:rsid w:val="00EC24A6"/>
    <w:rsid w:val="00EC2ED2"/>
    <w:rsid w:val="00EC34D8"/>
    <w:rsid w:val="00EC37D6"/>
    <w:rsid w:val="00EC4152"/>
    <w:rsid w:val="00EC467B"/>
    <w:rsid w:val="00EC51B2"/>
    <w:rsid w:val="00EC5CBB"/>
    <w:rsid w:val="00EC5E7A"/>
    <w:rsid w:val="00EC6798"/>
    <w:rsid w:val="00EC7C20"/>
    <w:rsid w:val="00ED0417"/>
    <w:rsid w:val="00ED0B00"/>
    <w:rsid w:val="00ED11B5"/>
    <w:rsid w:val="00ED1341"/>
    <w:rsid w:val="00ED31D4"/>
    <w:rsid w:val="00ED351B"/>
    <w:rsid w:val="00ED3841"/>
    <w:rsid w:val="00ED3892"/>
    <w:rsid w:val="00ED3982"/>
    <w:rsid w:val="00ED3FEC"/>
    <w:rsid w:val="00ED40E2"/>
    <w:rsid w:val="00ED41EC"/>
    <w:rsid w:val="00ED515E"/>
    <w:rsid w:val="00ED67BD"/>
    <w:rsid w:val="00ED6974"/>
    <w:rsid w:val="00ED788A"/>
    <w:rsid w:val="00EE01F9"/>
    <w:rsid w:val="00EE11C0"/>
    <w:rsid w:val="00EE16C4"/>
    <w:rsid w:val="00EE216E"/>
    <w:rsid w:val="00EE27BE"/>
    <w:rsid w:val="00EE2981"/>
    <w:rsid w:val="00EE337D"/>
    <w:rsid w:val="00EE35F1"/>
    <w:rsid w:val="00EE5549"/>
    <w:rsid w:val="00EE5D0F"/>
    <w:rsid w:val="00EE6CB4"/>
    <w:rsid w:val="00EE6DFF"/>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0F49"/>
    <w:rsid w:val="00F01341"/>
    <w:rsid w:val="00F01CE5"/>
    <w:rsid w:val="00F02AB3"/>
    <w:rsid w:val="00F03645"/>
    <w:rsid w:val="00F03AA1"/>
    <w:rsid w:val="00F0527A"/>
    <w:rsid w:val="00F053E3"/>
    <w:rsid w:val="00F054B9"/>
    <w:rsid w:val="00F05EDB"/>
    <w:rsid w:val="00F06779"/>
    <w:rsid w:val="00F0717D"/>
    <w:rsid w:val="00F1123C"/>
    <w:rsid w:val="00F11469"/>
    <w:rsid w:val="00F11B42"/>
    <w:rsid w:val="00F12C50"/>
    <w:rsid w:val="00F12FF5"/>
    <w:rsid w:val="00F150F5"/>
    <w:rsid w:val="00F15505"/>
    <w:rsid w:val="00F15B50"/>
    <w:rsid w:val="00F15BE7"/>
    <w:rsid w:val="00F16FDE"/>
    <w:rsid w:val="00F173A4"/>
    <w:rsid w:val="00F1767D"/>
    <w:rsid w:val="00F208FD"/>
    <w:rsid w:val="00F20FBC"/>
    <w:rsid w:val="00F21059"/>
    <w:rsid w:val="00F23F6B"/>
    <w:rsid w:val="00F247E8"/>
    <w:rsid w:val="00F25290"/>
    <w:rsid w:val="00F25AB1"/>
    <w:rsid w:val="00F25D98"/>
    <w:rsid w:val="00F26493"/>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5C"/>
    <w:rsid w:val="00F52E61"/>
    <w:rsid w:val="00F530A0"/>
    <w:rsid w:val="00F535F7"/>
    <w:rsid w:val="00F543C8"/>
    <w:rsid w:val="00F547AE"/>
    <w:rsid w:val="00F54CDF"/>
    <w:rsid w:val="00F557C2"/>
    <w:rsid w:val="00F55BD1"/>
    <w:rsid w:val="00F55BE5"/>
    <w:rsid w:val="00F561C0"/>
    <w:rsid w:val="00F56205"/>
    <w:rsid w:val="00F562D6"/>
    <w:rsid w:val="00F57B52"/>
    <w:rsid w:val="00F57FCE"/>
    <w:rsid w:val="00F607AD"/>
    <w:rsid w:val="00F623F0"/>
    <w:rsid w:val="00F624EB"/>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D79"/>
    <w:rsid w:val="00F91EB2"/>
    <w:rsid w:val="00F92262"/>
    <w:rsid w:val="00F93FB9"/>
    <w:rsid w:val="00F95530"/>
    <w:rsid w:val="00F95DCB"/>
    <w:rsid w:val="00F96833"/>
    <w:rsid w:val="00F971DC"/>
    <w:rsid w:val="00FA0ED2"/>
    <w:rsid w:val="00FA1F4E"/>
    <w:rsid w:val="00FA2978"/>
    <w:rsid w:val="00FA2AB0"/>
    <w:rsid w:val="00FA2C28"/>
    <w:rsid w:val="00FA2F4F"/>
    <w:rsid w:val="00FA485A"/>
    <w:rsid w:val="00FA4BD6"/>
    <w:rsid w:val="00FA530C"/>
    <w:rsid w:val="00FA5A4B"/>
    <w:rsid w:val="00FA64A6"/>
    <w:rsid w:val="00FA68BB"/>
    <w:rsid w:val="00FA698F"/>
    <w:rsid w:val="00FB0A08"/>
    <w:rsid w:val="00FB0DAB"/>
    <w:rsid w:val="00FB28D5"/>
    <w:rsid w:val="00FB2D1A"/>
    <w:rsid w:val="00FB3196"/>
    <w:rsid w:val="00FB4454"/>
    <w:rsid w:val="00FB598F"/>
    <w:rsid w:val="00FB6386"/>
    <w:rsid w:val="00FB64CA"/>
    <w:rsid w:val="00FB7ED8"/>
    <w:rsid w:val="00FC081A"/>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BF2"/>
    <w:rsid w:val="00FE3DEA"/>
    <w:rsid w:val="00FE49B9"/>
    <w:rsid w:val="00FE601A"/>
    <w:rsid w:val="00FE6941"/>
    <w:rsid w:val="00FE6DE6"/>
    <w:rsid w:val="00FE7207"/>
    <w:rsid w:val="00FE7BFF"/>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22B94"/>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E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HTMLCode">
    <w:name w:val="HTML Code"/>
    <w:basedOn w:val="DefaultParagraphFont"/>
    <w:uiPriority w:val="99"/>
    <w:semiHidden/>
    <w:unhideWhenUsed/>
    <w:rsid w:val="009814EE"/>
    <w:rPr>
      <w:rFonts w:ascii="Courier New" w:eastAsia="Times New Roman" w:hAnsi="Courier New" w:cs="Courier New"/>
      <w:sz w:val="20"/>
      <w:szCs w:val="20"/>
    </w:rPr>
  </w:style>
  <w:style w:type="character" w:customStyle="1" w:styleId="THChar">
    <w:name w:val="TH Char"/>
    <w:link w:val="TH"/>
    <w:qFormat/>
    <w:rsid w:val="00D9195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92659">
      <w:bodyDiv w:val="1"/>
      <w:marLeft w:val="0"/>
      <w:marRight w:val="0"/>
      <w:marTop w:val="0"/>
      <w:marBottom w:val="0"/>
      <w:divBdr>
        <w:top w:val="none" w:sz="0" w:space="0" w:color="auto"/>
        <w:left w:val="none" w:sz="0" w:space="0" w:color="auto"/>
        <w:bottom w:val="none" w:sz="0" w:space="0" w:color="auto"/>
        <w:right w:val="none" w:sz="0" w:space="0" w:color="auto"/>
      </w:divBdr>
      <w:divsChild>
        <w:div w:id="1223130221">
          <w:marLeft w:val="0"/>
          <w:marRight w:val="0"/>
          <w:marTop w:val="0"/>
          <w:marBottom w:val="0"/>
          <w:divBdr>
            <w:top w:val="none" w:sz="0" w:space="0" w:color="auto"/>
            <w:left w:val="none" w:sz="0" w:space="0" w:color="auto"/>
            <w:bottom w:val="none" w:sz="0" w:space="0" w:color="auto"/>
            <w:right w:val="none" w:sz="0" w:space="0" w:color="auto"/>
          </w:divBdr>
        </w:div>
        <w:div w:id="454953319">
          <w:marLeft w:val="0"/>
          <w:marRight w:val="0"/>
          <w:marTop w:val="0"/>
          <w:marBottom w:val="0"/>
          <w:divBdr>
            <w:top w:val="none" w:sz="0" w:space="0" w:color="auto"/>
            <w:left w:val="none" w:sz="0" w:space="0" w:color="auto"/>
            <w:bottom w:val="none" w:sz="0" w:space="0" w:color="auto"/>
            <w:right w:val="none" w:sz="0" w:space="0" w:color="auto"/>
          </w:divBdr>
        </w:div>
        <w:div w:id="779568166">
          <w:marLeft w:val="0"/>
          <w:marRight w:val="0"/>
          <w:marTop w:val="0"/>
          <w:marBottom w:val="0"/>
          <w:divBdr>
            <w:top w:val="none" w:sz="0" w:space="0" w:color="auto"/>
            <w:left w:val="none" w:sz="0" w:space="0" w:color="auto"/>
            <w:bottom w:val="none" w:sz="0" w:space="0" w:color="auto"/>
            <w:right w:val="none" w:sz="0" w:space="0" w:color="auto"/>
          </w:divBdr>
        </w:div>
        <w:div w:id="64883338">
          <w:marLeft w:val="0"/>
          <w:marRight w:val="0"/>
          <w:marTop w:val="0"/>
          <w:marBottom w:val="0"/>
          <w:divBdr>
            <w:top w:val="none" w:sz="0" w:space="0" w:color="auto"/>
            <w:left w:val="none" w:sz="0" w:space="0" w:color="auto"/>
            <w:bottom w:val="none" w:sz="0" w:space="0" w:color="auto"/>
            <w:right w:val="none" w:sz="0" w:space="0" w:color="auto"/>
          </w:divBdr>
        </w:div>
        <w:div w:id="1542598623">
          <w:marLeft w:val="0"/>
          <w:marRight w:val="0"/>
          <w:marTop w:val="0"/>
          <w:marBottom w:val="0"/>
          <w:divBdr>
            <w:top w:val="none" w:sz="0" w:space="0" w:color="auto"/>
            <w:left w:val="none" w:sz="0" w:space="0" w:color="auto"/>
            <w:bottom w:val="none" w:sz="0" w:space="0" w:color="auto"/>
            <w:right w:val="none" w:sz="0" w:space="0" w:color="auto"/>
          </w:divBdr>
        </w:div>
        <w:div w:id="504367409">
          <w:marLeft w:val="0"/>
          <w:marRight w:val="0"/>
          <w:marTop w:val="0"/>
          <w:marBottom w:val="0"/>
          <w:divBdr>
            <w:top w:val="none" w:sz="0" w:space="0" w:color="auto"/>
            <w:left w:val="none" w:sz="0" w:space="0" w:color="auto"/>
            <w:bottom w:val="none" w:sz="0" w:space="0" w:color="auto"/>
            <w:right w:val="none" w:sz="0" w:space="0" w:color="auto"/>
          </w:divBdr>
        </w:div>
        <w:div w:id="885143083">
          <w:marLeft w:val="0"/>
          <w:marRight w:val="0"/>
          <w:marTop w:val="0"/>
          <w:marBottom w:val="0"/>
          <w:divBdr>
            <w:top w:val="none" w:sz="0" w:space="0" w:color="auto"/>
            <w:left w:val="none" w:sz="0" w:space="0" w:color="auto"/>
            <w:bottom w:val="none" w:sz="0" w:space="0" w:color="auto"/>
            <w:right w:val="none" w:sz="0" w:space="0" w:color="auto"/>
          </w:divBdr>
        </w:div>
        <w:div w:id="604968886">
          <w:marLeft w:val="0"/>
          <w:marRight w:val="0"/>
          <w:marTop w:val="0"/>
          <w:marBottom w:val="0"/>
          <w:divBdr>
            <w:top w:val="none" w:sz="0" w:space="0" w:color="auto"/>
            <w:left w:val="none" w:sz="0" w:space="0" w:color="auto"/>
            <w:bottom w:val="none" w:sz="0" w:space="0" w:color="auto"/>
            <w:right w:val="none" w:sz="0" w:space="0" w:color="auto"/>
          </w:divBdr>
        </w:div>
        <w:div w:id="683675295">
          <w:marLeft w:val="0"/>
          <w:marRight w:val="0"/>
          <w:marTop w:val="0"/>
          <w:marBottom w:val="0"/>
          <w:divBdr>
            <w:top w:val="none" w:sz="0" w:space="0" w:color="auto"/>
            <w:left w:val="none" w:sz="0" w:space="0" w:color="auto"/>
            <w:bottom w:val="none" w:sz="0" w:space="0" w:color="auto"/>
            <w:right w:val="none" w:sz="0" w:space="0" w:color="auto"/>
          </w:divBdr>
        </w:div>
        <w:div w:id="1719163396">
          <w:marLeft w:val="0"/>
          <w:marRight w:val="0"/>
          <w:marTop w:val="0"/>
          <w:marBottom w:val="0"/>
          <w:divBdr>
            <w:top w:val="none" w:sz="0" w:space="0" w:color="auto"/>
            <w:left w:val="none" w:sz="0" w:space="0" w:color="auto"/>
            <w:bottom w:val="none" w:sz="0" w:space="0" w:color="auto"/>
            <w:right w:val="none" w:sz="0" w:space="0" w:color="auto"/>
          </w:divBdr>
        </w:div>
        <w:div w:id="1634939684">
          <w:marLeft w:val="0"/>
          <w:marRight w:val="0"/>
          <w:marTop w:val="0"/>
          <w:marBottom w:val="0"/>
          <w:divBdr>
            <w:top w:val="none" w:sz="0" w:space="0" w:color="auto"/>
            <w:left w:val="none" w:sz="0" w:space="0" w:color="auto"/>
            <w:bottom w:val="none" w:sz="0" w:space="0" w:color="auto"/>
            <w:right w:val="none" w:sz="0" w:space="0" w:color="auto"/>
          </w:divBdr>
        </w:div>
        <w:div w:id="1956213834">
          <w:marLeft w:val="0"/>
          <w:marRight w:val="0"/>
          <w:marTop w:val="0"/>
          <w:marBottom w:val="0"/>
          <w:divBdr>
            <w:top w:val="none" w:sz="0" w:space="0" w:color="auto"/>
            <w:left w:val="none" w:sz="0" w:space="0" w:color="auto"/>
            <w:bottom w:val="none" w:sz="0" w:space="0" w:color="auto"/>
            <w:right w:val="none" w:sz="0" w:space="0" w:color="auto"/>
          </w:divBdr>
        </w:div>
        <w:div w:id="1529028913">
          <w:marLeft w:val="0"/>
          <w:marRight w:val="0"/>
          <w:marTop w:val="0"/>
          <w:marBottom w:val="0"/>
          <w:divBdr>
            <w:top w:val="none" w:sz="0" w:space="0" w:color="auto"/>
            <w:left w:val="none" w:sz="0" w:space="0" w:color="auto"/>
            <w:bottom w:val="none" w:sz="0" w:space="0" w:color="auto"/>
            <w:right w:val="none" w:sz="0" w:space="0" w:color="auto"/>
          </w:divBdr>
        </w:div>
        <w:div w:id="1425229205">
          <w:marLeft w:val="0"/>
          <w:marRight w:val="0"/>
          <w:marTop w:val="0"/>
          <w:marBottom w:val="0"/>
          <w:divBdr>
            <w:top w:val="none" w:sz="0" w:space="0" w:color="auto"/>
            <w:left w:val="none" w:sz="0" w:space="0" w:color="auto"/>
            <w:bottom w:val="none" w:sz="0" w:space="0" w:color="auto"/>
            <w:right w:val="none" w:sz="0" w:space="0" w:color="auto"/>
          </w:divBdr>
        </w:div>
        <w:div w:id="136069094">
          <w:marLeft w:val="0"/>
          <w:marRight w:val="0"/>
          <w:marTop w:val="0"/>
          <w:marBottom w:val="0"/>
          <w:divBdr>
            <w:top w:val="none" w:sz="0" w:space="0" w:color="auto"/>
            <w:left w:val="none" w:sz="0" w:space="0" w:color="auto"/>
            <w:bottom w:val="none" w:sz="0" w:space="0" w:color="auto"/>
            <w:right w:val="none" w:sz="0" w:space="0" w:color="auto"/>
          </w:divBdr>
        </w:div>
        <w:div w:id="139007289">
          <w:marLeft w:val="0"/>
          <w:marRight w:val="0"/>
          <w:marTop w:val="0"/>
          <w:marBottom w:val="0"/>
          <w:divBdr>
            <w:top w:val="none" w:sz="0" w:space="0" w:color="auto"/>
            <w:left w:val="none" w:sz="0" w:space="0" w:color="auto"/>
            <w:bottom w:val="none" w:sz="0" w:space="0" w:color="auto"/>
            <w:right w:val="none" w:sz="0" w:space="0" w:color="auto"/>
          </w:divBdr>
        </w:div>
        <w:div w:id="713651565">
          <w:marLeft w:val="0"/>
          <w:marRight w:val="0"/>
          <w:marTop w:val="0"/>
          <w:marBottom w:val="0"/>
          <w:divBdr>
            <w:top w:val="none" w:sz="0" w:space="0" w:color="auto"/>
            <w:left w:val="none" w:sz="0" w:space="0" w:color="auto"/>
            <w:bottom w:val="none" w:sz="0" w:space="0" w:color="auto"/>
            <w:right w:val="none" w:sz="0" w:space="0" w:color="auto"/>
          </w:divBdr>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20303833">
      <w:bodyDiv w:val="1"/>
      <w:marLeft w:val="0"/>
      <w:marRight w:val="0"/>
      <w:marTop w:val="0"/>
      <w:marBottom w:val="0"/>
      <w:divBdr>
        <w:top w:val="none" w:sz="0" w:space="0" w:color="auto"/>
        <w:left w:val="none" w:sz="0" w:space="0" w:color="auto"/>
        <w:bottom w:val="none" w:sz="0" w:space="0" w:color="auto"/>
        <w:right w:val="none" w:sz="0" w:space="0" w:color="auto"/>
      </w:divBdr>
      <w:divsChild>
        <w:div w:id="1498499866">
          <w:marLeft w:val="0"/>
          <w:marRight w:val="0"/>
          <w:marTop w:val="0"/>
          <w:marBottom w:val="0"/>
          <w:divBdr>
            <w:top w:val="none" w:sz="0" w:space="0" w:color="auto"/>
            <w:left w:val="none" w:sz="0" w:space="0" w:color="auto"/>
            <w:bottom w:val="none" w:sz="0" w:space="0" w:color="auto"/>
            <w:right w:val="none" w:sz="0" w:space="0" w:color="auto"/>
          </w:divBdr>
        </w:div>
        <w:div w:id="1370565367">
          <w:marLeft w:val="0"/>
          <w:marRight w:val="0"/>
          <w:marTop w:val="0"/>
          <w:marBottom w:val="0"/>
          <w:divBdr>
            <w:top w:val="none" w:sz="0" w:space="0" w:color="auto"/>
            <w:left w:val="none" w:sz="0" w:space="0" w:color="auto"/>
            <w:bottom w:val="none" w:sz="0" w:space="0" w:color="auto"/>
            <w:right w:val="none" w:sz="0" w:space="0" w:color="auto"/>
          </w:divBdr>
        </w:div>
        <w:div w:id="1552493593">
          <w:marLeft w:val="0"/>
          <w:marRight w:val="0"/>
          <w:marTop w:val="0"/>
          <w:marBottom w:val="0"/>
          <w:divBdr>
            <w:top w:val="none" w:sz="0" w:space="0" w:color="auto"/>
            <w:left w:val="none" w:sz="0" w:space="0" w:color="auto"/>
            <w:bottom w:val="none" w:sz="0" w:space="0" w:color="auto"/>
            <w:right w:val="none" w:sz="0" w:space="0" w:color="auto"/>
          </w:divBdr>
        </w:div>
        <w:div w:id="1092776171">
          <w:marLeft w:val="0"/>
          <w:marRight w:val="0"/>
          <w:marTop w:val="0"/>
          <w:marBottom w:val="0"/>
          <w:divBdr>
            <w:top w:val="none" w:sz="0" w:space="0" w:color="auto"/>
            <w:left w:val="none" w:sz="0" w:space="0" w:color="auto"/>
            <w:bottom w:val="none" w:sz="0" w:space="0" w:color="auto"/>
            <w:right w:val="none" w:sz="0" w:space="0" w:color="auto"/>
          </w:divBdr>
        </w:div>
        <w:div w:id="588150777">
          <w:marLeft w:val="0"/>
          <w:marRight w:val="0"/>
          <w:marTop w:val="0"/>
          <w:marBottom w:val="0"/>
          <w:divBdr>
            <w:top w:val="none" w:sz="0" w:space="0" w:color="auto"/>
            <w:left w:val="none" w:sz="0" w:space="0" w:color="auto"/>
            <w:bottom w:val="none" w:sz="0" w:space="0" w:color="auto"/>
            <w:right w:val="none" w:sz="0" w:space="0" w:color="auto"/>
          </w:divBdr>
        </w:div>
        <w:div w:id="1013339839">
          <w:marLeft w:val="0"/>
          <w:marRight w:val="0"/>
          <w:marTop w:val="0"/>
          <w:marBottom w:val="0"/>
          <w:divBdr>
            <w:top w:val="none" w:sz="0" w:space="0" w:color="auto"/>
            <w:left w:val="none" w:sz="0" w:space="0" w:color="auto"/>
            <w:bottom w:val="none" w:sz="0" w:space="0" w:color="auto"/>
            <w:right w:val="none" w:sz="0" w:space="0" w:color="auto"/>
          </w:divBdr>
        </w:div>
        <w:div w:id="2034842425">
          <w:marLeft w:val="0"/>
          <w:marRight w:val="0"/>
          <w:marTop w:val="0"/>
          <w:marBottom w:val="0"/>
          <w:divBdr>
            <w:top w:val="none" w:sz="0" w:space="0" w:color="auto"/>
            <w:left w:val="none" w:sz="0" w:space="0" w:color="auto"/>
            <w:bottom w:val="none" w:sz="0" w:space="0" w:color="auto"/>
            <w:right w:val="none" w:sz="0" w:space="0" w:color="auto"/>
          </w:divBdr>
        </w:div>
        <w:div w:id="63844304">
          <w:marLeft w:val="0"/>
          <w:marRight w:val="0"/>
          <w:marTop w:val="0"/>
          <w:marBottom w:val="0"/>
          <w:divBdr>
            <w:top w:val="none" w:sz="0" w:space="0" w:color="auto"/>
            <w:left w:val="none" w:sz="0" w:space="0" w:color="auto"/>
            <w:bottom w:val="none" w:sz="0" w:space="0" w:color="auto"/>
            <w:right w:val="none" w:sz="0" w:space="0" w:color="auto"/>
          </w:divBdr>
        </w:div>
        <w:div w:id="1369060525">
          <w:marLeft w:val="0"/>
          <w:marRight w:val="0"/>
          <w:marTop w:val="0"/>
          <w:marBottom w:val="0"/>
          <w:divBdr>
            <w:top w:val="none" w:sz="0" w:space="0" w:color="auto"/>
            <w:left w:val="none" w:sz="0" w:space="0" w:color="auto"/>
            <w:bottom w:val="none" w:sz="0" w:space="0" w:color="auto"/>
            <w:right w:val="none" w:sz="0" w:space="0" w:color="auto"/>
          </w:divBdr>
        </w:div>
        <w:div w:id="1822379025">
          <w:marLeft w:val="0"/>
          <w:marRight w:val="0"/>
          <w:marTop w:val="0"/>
          <w:marBottom w:val="0"/>
          <w:divBdr>
            <w:top w:val="none" w:sz="0" w:space="0" w:color="auto"/>
            <w:left w:val="none" w:sz="0" w:space="0" w:color="auto"/>
            <w:bottom w:val="none" w:sz="0" w:space="0" w:color="auto"/>
            <w:right w:val="none" w:sz="0" w:space="0" w:color="auto"/>
          </w:divBdr>
        </w:div>
        <w:div w:id="1164932189">
          <w:marLeft w:val="0"/>
          <w:marRight w:val="0"/>
          <w:marTop w:val="0"/>
          <w:marBottom w:val="0"/>
          <w:divBdr>
            <w:top w:val="none" w:sz="0" w:space="0" w:color="auto"/>
            <w:left w:val="none" w:sz="0" w:space="0" w:color="auto"/>
            <w:bottom w:val="none" w:sz="0" w:space="0" w:color="auto"/>
            <w:right w:val="none" w:sz="0" w:space="0" w:color="auto"/>
          </w:divBdr>
        </w:div>
        <w:div w:id="1246762204">
          <w:marLeft w:val="0"/>
          <w:marRight w:val="0"/>
          <w:marTop w:val="0"/>
          <w:marBottom w:val="0"/>
          <w:divBdr>
            <w:top w:val="none" w:sz="0" w:space="0" w:color="auto"/>
            <w:left w:val="none" w:sz="0" w:space="0" w:color="auto"/>
            <w:bottom w:val="none" w:sz="0" w:space="0" w:color="auto"/>
            <w:right w:val="none" w:sz="0" w:space="0" w:color="auto"/>
          </w:divBdr>
        </w:div>
        <w:div w:id="1143038085">
          <w:marLeft w:val="0"/>
          <w:marRight w:val="0"/>
          <w:marTop w:val="0"/>
          <w:marBottom w:val="0"/>
          <w:divBdr>
            <w:top w:val="none" w:sz="0" w:space="0" w:color="auto"/>
            <w:left w:val="none" w:sz="0" w:space="0" w:color="auto"/>
            <w:bottom w:val="none" w:sz="0" w:space="0" w:color="auto"/>
            <w:right w:val="none" w:sz="0" w:space="0" w:color="auto"/>
          </w:divBdr>
        </w:div>
        <w:div w:id="1943339277">
          <w:marLeft w:val="0"/>
          <w:marRight w:val="0"/>
          <w:marTop w:val="0"/>
          <w:marBottom w:val="0"/>
          <w:divBdr>
            <w:top w:val="none" w:sz="0" w:space="0" w:color="auto"/>
            <w:left w:val="none" w:sz="0" w:space="0" w:color="auto"/>
            <w:bottom w:val="none" w:sz="0" w:space="0" w:color="auto"/>
            <w:right w:val="none" w:sz="0" w:space="0" w:color="auto"/>
          </w:divBdr>
        </w:div>
        <w:div w:id="1774549647">
          <w:marLeft w:val="0"/>
          <w:marRight w:val="0"/>
          <w:marTop w:val="0"/>
          <w:marBottom w:val="0"/>
          <w:divBdr>
            <w:top w:val="none" w:sz="0" w:space="0" w:color="auto"/>
            <w:left w:val="none" w:sz="0" w:space="0" w:color="auto"/>
            <w:bottom w:val="none" w:sz="0" w:space="0" w:color="auto"/>
            <w:right w:val="none" w:sz="0" w:space="0" w:color="auto"/>
          </w:divBdr>
        </w:div>
        <w:div w:id="1566449921">
          <w:marLeft w:val="0"/>
          <w:marRight w:val="0"/>
          <w:marTop w:val="0"/>
          <w:marBottom w:val="0"/>
          <w:divBdr>
            <w:top w:val="none" w:sz="0" w:space="0" w:color="auto"/>
            <w:left w:val="none" w:sz="0" w:space="0" w:color="auto"/>
            <w:bottom w:val="none" w:sz="0" w:space="0" w:color="auto"/>
            <w:right w:val="none" w:sz="0" w:space="0" w:color="auto"/>
          </w:divBdr>
        </w:div>
        <w:div w:id="911235626">
          <w:marLeft w:val="0"/>
          <w:marRight w:val="0"/>
          <w:marTop w:val="0"/>
          <w:marBottom w:val="0"/>
          <w:divBdr>
            <w:top w:val="none" w:sz="0" w:space="0" w:color="auto"/>
            <w:left w:val="none" w:sz="0" w:space="0" w:color="auto"/>
            <w:bottom w:val="none" w:sz="0" w:space="0" w:color="auto"/>
            <w:right w:val="none" w:sz="0" w:space="0" w:color="auto"/>
          </w:divBdr>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H4VU7HTV54JD-1231737843-1489</_dlc_DocId>
    <_dlc_DocIdUrl xmlns="05fef6b6-48ff-4793-a586-dff4857ec2fd">
      <Url>https://sharepoint.rsint.net/teams/MRT_Dev/_layouts/15/DocIdRedir.aspx?ID=H4VU7HTV54JD-1231737843-1489</Url>
      <Description>H4VU7HTV54JD-1231737843-1489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6B7118-AA6E-4CF6-A79E-B7789846FA92}">
  <ds:schemaRefs>
    <ds:schemaRef ds:uri="http://schemas.microsoft.com/office/2006/documentManagement/types"/>
    <ds:schemaRef ds:uri="http://schemas.microsoft.com/sharepoint/v4"/>
    <ds:schemaRef ds:uri="http://purl.org/dc/dcmitype/"/>
    <ds:schemaRef ds:uri="http://purl.org/dc/elements/1.1/"/>
    <ds:schemaRef ds:uri="http://purl.org/dc/terms/"/>
    <ds:schemaRef ds:uri="05fef6b6-48ff-4793-a586-dff4857ec2fd"/>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4B5AF44C-5949-4857-AD63-10D7E6CC3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68C067-C64C-4BD6-8B97-5ED32B594DAD}">
  <ds:schemaRefs>
    <ds:schemaRef ds:uri="http://schemas.openxmlformats.org/officeDocument/2006/bibliography"/>
  </ds:schemaRefs>
</ds:datastoreItem>
</file>

<file path=customXml/itemProps4.xml><?xml version="1.0" encoding="utf-8"?>
<ds:datastoreItem xmlns:ds="http://schemas.openxmlformats.org/officeDocument/2006/customXml" ds:itemID="{8235223C-C562-4114-B364-6466F5DEB013}">
  <ds:schemaRefs>
    <ds:schemaRef ds:uri="http://schemas.microsoft.com/sharepoint/events"/>
  </ds:schemaRefs>
</ds:datastoreItem>
</file>

<file path=customXml/itemProps5.xml><?xml version="1.0" encoding="utf-8"?>
<ds:datastoreItem xmlns:ds="http://schemas.openxmlformats.org/officeDocument/2006/customXml" ds:itemID="{D63DD07C-44DF-448E-96CD-36AC98552F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7892</Words>
  <Characters>44991</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52778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2025-02-21T13:02:00Z</dcterms:created>
  <dcterms:modified xsi:type="dcterms:W3CDTF">2025-04-04T13:05:00Z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5db54d6b-9181-4896-bcfe-99ab6ff9fb7e</vt:lpwstr>
  </property>
  <property fmtid="{D5CDD505-2E9C-101B-9397-08002B2CF9AE}" pid="24" name="MSIP_Label_9764cdcd-3664-4d05-9615-7cbf65a4f0a8_Enabled">
    <vt:lpwstr>true</vt:lpwstr>
  </property>
  <property fmtid="{D5CDD505-2E9C-101B-9397-08002B2CF9AE}" pid="25" name="MSIP_Label_9764cdcd-3664-4d05-9615-7cbf65a4f0a8_SetDate">
    <vt:lpwstr>2025-02-21T10:24:28Z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91d3fe48-6f31-416e-83c5-ba5b39f30ce2</vt:lpwstr>
  </property>
  <property fmtid="{D5CDD505-2E9C-101B-9397-08002B2CF9AE}" pid="30" name="MSIP_Label_9764cdcd-3664-4d05-9615-7cbf65a4f0a8_ContentBits">
    <vt:lpwstr>0</vt:lpwstr>
  </property>
</Properties>
</file>