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99A770" w14:textId="77777777" w:rsidR="00953B6F" w:rsidRDefault="00953B6F" w:rsidP="0095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R5s250113</w:t>
      </w:r>
      <w:r>
        <w:rPr>
          <w:b/>
          <w:i/>
          <w:noProof/>
          <w:sz w:val="28"/>
        </w:rPr>
        <w:fldChar w:fldCharType="end"/>
      </w:r>
    </w:p>
    <w:p w14:paraId="06B93DDF" w14:textId="77777777" w:rsidR="00953B6F" w:rsidRDefault="00953B6F" w:rsidP="00953B6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3B6F" w14:paraId="5ECBA3B8" w14:textId="77777777" w:rsidTr="00573E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8740BF" w14:textId="77777777" w:rsidR="00953B6F" w:rsidRDefault="00953B6F" w:rsidP="00573E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53B6F" w14:paraId="5EDE16CA" w14:textId="77777777" w:rsidTr="00573E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54BCDC" w14:textId="77777777" w:rsidR="00953B6F" w:rsidRDefault="00953B6F" w:rsidP="00573E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3B6F" w14:paraId="421B6A26" w14:textId="77777777" w:rsidTr="00573E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1D3F8B" w14:textId="77777777" w:rsidR="00953B6F" w:rsidRDefault="00953B6F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B6F" w14:paraId="4F24730D" w14:textId="77777777" w:rsidTr="00573E6E">
        <w:tc>
          <w:tcPr>
            <w:tcW w:w="142" w:type="dxa"/>
            <w:tcBorders>
              <w:left w:val="single" w:sz="4" w:space="0" w:color="auto"/>
            </w:tcBorders>
          </w:tcPr>
          <w:p w14:paraId="30C4058D" w14:textId="77777777" w:rsidR="00953B6F" w:rsidRDefault="00953B6F" w:rsidP="00573E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15D294" w14:textId="77777777" w:rsidR="00953B6F" w:rsidRPr="00410371" w:rsidRDefault="00953B6F" w:rsidP="00573E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3C683C" w14:textId="77777777" w:rsidR="00953B6F" w:rsidRDefault="00953B6F" w:rsidP="00573E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779201" w14:textId="77777777" w:rsidR="00953B6F" w:rsidRPr="00410371" w:rsidRDefault="00953B6F" w:rsidP="00573E6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28D96E" w14:textId="77777777" w:rsidR="00953B6F" w:rsidRDefault="00953B6F" w:rsidP="00573E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29F2C2" w14:textId="77777777" w:rsidR="00953B6F" w:rsidRPr="00410371" w:rsidRDefault="00953B6F" w:rsidP="00573E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352ACE1" w14:textId="77777777" w:rsidR="00953B6F" w:rsidRDefault="00953B6F" w:rsidP="00573E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BF1A9D" w14:textId="77777777" w:rsidR="00953B6F" w:rsidRPr="00410371" w:rsidRDefault="00953B6F" w:rsidP="00573E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6CE1EF" w14:textId="77777777" w:rsidR="00953B6F" w:rsidRDefault="00953B6F" w:rsidP="00573E6E">
            <w:pPr>
              <w:pStyle w:val="CRCoverPage"/>
              <w:spacing w:after="0"/>
              <w:rPr>
                <w:noProof/>
              </w:rPr>
            </w:pPr>
          </w:p>
        </w:tc>
      </w:tr>
      <w:tr w:rsidR="00953B6F" w14:paraId="7D9752BA" w14:textId="77777777" w:rsidTr="00573E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5EA2C6" w14:textId="77777777" w:rsidR="00953B6F" w:rsidRDefault="00953B6F" w:rsidP="00573E6E">
            <w:pPr>
              <w:pStyle w:val="CRCoverPage"/>
              <w:spacing w:after="0"/>
              <w:rPr>
                <w:noProof/>
              </w:rPr>
            </w:pPr>
          </w:p>
        </w:tc>
      </w:tr>
      <w:tr w:rsidR="00953B6F" w14:paraId="0C823694" w14:textId="77777777" w:rsidTr="00573E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4DB0BE" w14:textId="77777777" w:rsidR="00953B6F" w:rsidRPr="00F25D98" w:rsidRDefault="00953B6F" w:rsidP="00573E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3B6F" w14:paraId="623F5F53" w14:textId="77777777" w:rsidTr="00573E6E">
        <w:tc>
          <w:tcPr>
            <w:tcW w:w="9641" w:type="dxa"/>
            <w:gridSpan w:val="9"/>
          </w:tcPr>
          <w:p w14:paraId="7A747F2A" w14:textId="77777777" w:rsidR="00953B6F" w:rsidRDefault="00953B6F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38D0BD" w14:textId="77777777" w:rsidR="00953B6F" w:rsidRDefault="00953B6F" w:rsidP="00953B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3B6F" w14:paraId="3D3E4AD1" w14:textId="77777777" w:rsidTr="00573E6E">
        <w:tc>
          <w:tcPr>
            <w:tcW w:w="2835" w:type="dxa"/>
          </w:tcPr>
          <w:p w14:paraId="02ACB77C" w14:textId="77777777" w:rsidR="00953B6F" w:rsidRDefault="00953B6F" w:rsidP="00573E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07B4D6" w14:textId="77777777" w:rsidR="00953B6F" w:rsidRDefault="00953B6F" w:rsidP="00573E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B156B4" w14:textId="77777777" w:rsidR="00953B6F" w:rsidRDefault="00953B6F" w:rsidP="00573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580384" w14:textId="77777777" w:rsidR="00953B6F" w:rsidRDefault="00953B6F" w:rsidP="00573E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BCDC5" w14:textId="77777777" w:rsidR="00953B6F" w:rsidRDefault="00953B6F" w:rsidP="00573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61F136" w14:textId="77777777" w:rsidR="00953B6F" w:rsidRDefault="00953B6F" w:rsidP="00573E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6F54A5" w14:textId="77777777" w:rsidR="00953B6F" w:rsidRDefault="00953B6F" w:rsidP="00573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0F2856" w14:textId="77777777" w:rsidR="00953B6F" w:rsidRDefault="00953B6F" w:rsidP="00573E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B68BF" w14:textId="77777777" w:rsidR="00953B6F" w:rsidRDefault="00953B6F" w:rsidP="00573E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C90F31" w14:textId="77777777" w:rsidR="00953B6F" w:rsidRDefault="00953B6F" w:rsidP="00953B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3B6F" w14:paraId="4C4FEBB0" w14:textId="77777777" w:rsidTr="00573E6E">
        <w:tc>
          <w:tcPr>
            <w:tcW w:w="9640" w:type="dxa"/>
            <w:gridSpan w:val="11"/>
          </w:tcPr>
          <w:p w14:paraId="5158876B" w14:textId="77777777" w:rsidR="00953B6F" w:rsidRDefault="00953B6F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B6F" w14:paraId="61689AAE" w14:textId="77777777" w:rsidTr="00573E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119448" w14:textId="77777777" w:rsidR="00953B6F" w:rsidRDefault="00953B6F" w:rsidP="00573E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263BA" w14:textId="77777777" w:rsidR="00953B6F" w:rsidRDefault="00953B6F" w:rsidP="00573E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6.3.2.5</w:t>
            </w:r>
            <w:r>
              <w:fldChar w:fldCharType="end"/>
            </w:r>
          </w:p>
        </w:tc>
      </w:tr>
      <w:tr w:rsidR="00953B6F" w14:paraId="1D22DADA" w14:textId="77777777" w:rsidTr="00573E6E">
        <w:tc>
          <w:tcPr>
            <w:tcW w:w="1843" w:type="dxa"/>
            <w:tcBorders>
              <w:left w:val="single" w:sz="4" w:space="0" w:color="auto"/>
            </w:tcBorders>
          </w:tcPr>
          <w:p w14:paraId="0502E353" w14:textId="77777777" w:rsidR="00953B6F" w:rsidRDefault="00953B6F" w:rsidP="00573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D7A006" w14:textId="77777777" w:rsidR="00953B6F" w:rsidRDefault="00953B6F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B6F" w14:paraId="236CE5B6" w14:textId="77777777" w:rsidTr="00573E6E">
        <w:tc>
          <w:tcPr>
            <w:tcW w:w="1843" w:type="dxa"/>
            <w:tcBorders>
              <w:left w:val="single" w:sz="4" w:space="0" w:color="auto"/>
            </w:tcBorders>
          </w:tcPr>
          <w:p w14:paraId="5D329A69" w14:textId="77777777" w:rsidR="00953B6F" w:rsidRDefault="00953B6F" w:rsidP="00573E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A9757" w14:textId="77777777" w:rsidR="00953B6F" w:rsidRDefault="00953B6F" w:rsidP="00573E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53B6F" w14:paraId="7A8697F7" w14:textId="77777777" w:rsidTr="00573E6E">
        <w:tc>
          <w:tcPr>
            <w:tcW w:w="1843" w:type="dxa"/>
            <w:tcBorders>
              <w:left w:val="single" w:sz="4" w:space="0" w:color="auto"/>
            </w:tcBorders>
          </w:tcPr>
          <w:p w14:paraId="23B52965" w14:textId="77777777" w:rsidR="00953B6F" w:rsidRDefault="00953B6F" w:rsidP="00573E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01DCF5" w14:textId="5A2A093A" w:rsidR="00953B6F" w:rsidRDefault="00953B6F" w:rsidP="00573E6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953B6F" w14:paraId="6A911EFB" w14:textId="77777777" w:rsidTr="00573E6E">
        <w:tc>
          <w:tcPr>
            <w:tcW w:w="1843" w:type="dxa"/>
            <w:tcBorders>
              <w:left w:val="single" w:sz="4" w:space="0" w:color="auto"/>
            </w:tcBorders>
          </w:tcPr>
          <w:p w14:paraId="1880CD67" w14:textId="77777777" w:rsidR="00953B6F" w:rsidRDefault="00953B6F" w:rsidP="00573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54A6D6" w14:textId="77777777" w:rsidR="00953B6F" w:rsidRDefault="00953B6F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B6F" w14:paraId="0B6D40F8" w14:textId="77777777" w:rsidTr="00573E6E">
        <w:tc>
          <w:tcPr>
            <w:tcW w:w="1843" w:type="dxa"/>
            <w:tcBorders>
              <w:left w:val="single" w:sz="4" w:space="0" w:color="auto"/>
            </w:tcBorders>
          </w:tcPr>
          <w:p w14:paraId="5C5E68B6" w14:textId="77777777" w:rsidR="00953B6F" w:rsidRDefault="00953B6F" w:rsidP="00573E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E3ECAE" w14:textId="77777777" w:rsidR="00953B6F" w:rsidRDefault="00953B6F" w:rsidP="00573E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TEI17_Test, eCPSOR_CON-UEConTest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FB8B87" w14:textId="77777777" w:rsidR="00953B6F" w:rsidRDefault="00953B6F" w:rsidP="00573E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49C59" w14:textId="77777777" w:rsidR="00953B6F" w:rsidRDefault="00953B6F" w:rsidP="00573E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EE829" w14:textId="77777777" w:rsidR="00953B6F" w:rsidRDefault="00953B6F" w:rsidP="00573E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2025-03-31</w:t>
            </w:r>
            <w:r>
              <w:rPr>
                <w:noProof/>
              </w:rPr>
              <w:fldChar w:fldCharType="end"/>
            </w:r>
          </w:p>
        </w:tc>
      </w:tr>
      <w:tr w:rsidR="00953B6F" w14:paraId="1D65E4B7" w14:textId="77777777" w:rsidTr="00573E6E">
        <w:tc>
          <w:tcPr>
            <w:tcW w:w="1843" w:type="dxa"/>
            <w:tcBorders>
              <w:left w:val="single" w:sz="4" w:space="0" w:color="auto"/>
            </w:tcBorders>
          </w:tcPr>
          <w:p w14:paraId="796215EC" w14:textId="77777777" w:rsidR="00953B6F" w:rsidRDefault="00953B6F" w:rsidP="00573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F008E7" w14:textId="77777777" w:rsidR="00953B6F" w:rsidRDefault="00953B6F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25DAA" w14:textId="77777777" w:rsidR="00953B6F" w:rsidRDefault="00953B6F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1FEAC5" w14:textId="77777777" w:rsidR="00953B6F" w:rsidRDefault="00953B6F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7E6142" w14:textId="77777777" w:rsidR="00953B6F" w:rsidRDefault="00953B6F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B6F" w14:paraId="6C3DE917" w14:textId="77777777" w:rsidTr="00573E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03FBBF" w14:textId="77777777" w:rsidR="00953B6F" w:rsidRDefault="00953B6F" w:rsidP="00573E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DDC23A" w14:textId="77777777" w:rsidR="00953B6F" w:rsidRDefault="00953B6F" w:rsidP="00573E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70FDDE" w14:textId="77777777" w:rsidR="00953B6F" w:rsidRDefault="00953B6F" w:rsidP="00573E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C7FC79" w14:textId="77777777" w:rsidR="00953B6F" w:rsidRDefault="00953B6F" w:rsidP="00573E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2D8B19" w14:textId="77777777" w:rsidR="00953B6F" w:rsidRDefault="00953B6F" w:rsidP="00573E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53B6F" w14:paraId="1C74622B" w14:textId="77777777" w:rsidTr="00573E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23FB3D" w14:textId="77777777" w:rsidR="00953B6F" w:rsidRDefault="00953B6F" w:rsidP="00573E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6A0B94" w14:textId="77777777" w:rsidR="00953B6F" w:rsidRDefault="00953B6F" w:rsidP="00573E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4B245A" w14:textId="77777777" w:rsidR="00953B6F" w:rsidRDefault="00953B6F" w:rsidP="00573E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BE66A3" w14:textId="77777777" w:rsidR="00953B6F" w:rsidRPr="007C2097" w:rsidRDefault="00953B6F" w:rsidP="00573E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53B6F" w14:paraId="4A9AA85B" w14:textId="77777777" w:rsidTr="00573E6E">
        <w:tc>
          <w:tcPr>
            <w:tcW w:w="1843" w:type="dxa"/>
          </w:tcPr>
          <w:p w14:paraId="37E6D520" w14:textId="77777777" w:rsidR="00953B6F" w:rsidRDefault="00953B6F" w:rsidP="00573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8B0DBC" w14:textId="77777777" w:rsidR="00953B6F" w:rsidRDefault="00953B6F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B6F" w14:paraId="73C011A4" w14:textId="77777777" w:rsidTr="00573E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99AB4" w14:textId="77777777" w:rsidR="00953B6F" w:rsidRDefault="00953B6F" w:rsidP="00953B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1F40A" w14:textId="77777777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</w:t>
            </w:r>
            <w:r w:rsidRPr="00716B83">
              <w:rPr>
                <w:noProof/>
              </w:rPr>
              <w:t xml:space="preserve">e current TTCN implementation </w:t>
            </w:r>
            <w:r>
              <w:rPr>
                <w:noProof/>
              </w:rPr>
              <w:t xml:space="preserve">of function </w:t>
            </w:r>
            <w:r w:rsidRPr="006C40D3">
              <w:rPr>
                <w:noProof/>
              </w:rPr>
              <w:t>fl_TC_6_3_2_5_TestBody</w:t>
            </w:r>
            <w:r>
              <w:rPr>
                <w:noProof/>
              </w:rPr>
              <w:t>, following is called  transmitting the DL NAS Transport message:</w:t>
            </w:r>
          </w:p>
          <w:p w14:paraId="71DC04AA" w14:textId="77777777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ABD037" w14:textId="77777777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  <w:r w:rsidRPr="006C40D3">
              <w:rPr>
                <w:noProof/>
              </w:rPr>
              <w:t xml:space="preserve">v_CriterionValue:= </w:t>
            </w:r>
            <w:r w:rsidRPr="006C40D3">
              <w:rPr>
                <w:noProof/>
                <w:highlight w:val="yellow"/>
              </w:rPr>
              <w:t>f_DomainName_Encode</w:t>
            </w:r>
            <w:r w:rsidRPr="006C40D3">
              <w:rPr>
                <w:noProof/>
              </w:rPr>
              <w:t>(f_GetDNNStringFromPICS(v_PDUType));</w:t>
            </w:r>
          </w:p>
          <w:p w14:paraId="7A5F9B87" w14:textId="77777777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DE8A2C" w14:textId="77777777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overwrites the earlier assignment of:</w:t>
            </w:r>
          </w:p>
          <w:p w14:paraId="346784D7" w14:textId="77777777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  <w:r w:rsidRPr="006C40D3">
              <w:rPr>
                <w:noProof/>
              </w:rPr>
              <w:t xml:space="preserve">var octetstring v_CriterionValue:= </w:t>
            </w:r>
            <w:r w:rsidRPr="001F43EB">
              <w:rPr>
                <w:noProof/>
                <w:highlight w:val="darkCyan"/>
              </w:rPr>
              <w:t>fl_EncodeCriterionValue_DNN</w:t>
            </w:r>
            <w:r w:rsidRPr="006C40D3">
              <w:rPr>
                <w:noProof/>
              </w:rPr>
              <w:t>(pc_APN_ID_Internet); // @sic R5s250062 sic@</w:t>
            </w:r>
          </w:p>
          <w:p w14:paraId="025FF132" w14:textId="77777777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B4AA69" w14:textId="77777777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undoing of change mentioned in R5s250062 and causes testcase failure.</w:t>
            </w:r>
          </w:p>
          <w:p w14:paraId="6EFA4E2B" w14:textId="77777777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F0B797" w14:textId="1395B82B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corrected.</w:t>
            </w:r>
          </w:p>
        </w:tc>
      </w:tr>
      <w:tr w:rsidR="00953B6F" w14:paraId="38C9D394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1AF19" w14:textId="77777777" w:rsidR="00953B6F" w:rsidRDefault="00953B6F" w:rsidP="00953B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728EC" w14:textId="77777777" w:rsidR="00953B6F" w:rsidRDefault="00953B6F" w:rsidP="00953B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B6F" w14:paraId="4A89779C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6B98C" w14:textId="77777777" w:rsidR="00953B6F" w:rsidRDefault="00953B6F" w:rsidP="00953B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C6F680" w14:textId="77777777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Instead of calling:</w:t>
            </w:r>
          </w:p>
          <w:p w14:paraId="78EB8522" w14:textId="77777777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  <w:r w:rsidRPr="006C40D3">
              <w:rPr>
                <w:noProof/>
              </w:rPr>
              <w:t xml:space="preserve">v_CriterionValue:= </w:t>
            </w:r>
            <w:r w:rsidRPr="006C40D3">
              <w:rPr>
                <w:noProof/>
                <w:highlight w:val="yellow"/>
              </w:rPr>
              <w:t>f_DomainName_Encode</w:t>
            </w:r>
            <w:r w:rsidRPr="006C40D3">
              <w:rPr>
                <w:noProof/>
              </w:rPr>
              <w:t>(f_GetDNNStringFromPICS(v_PDUType));</w:t>
            </w:r>
          </w:p>
          <w:p w14:paraId="7E5F5445" w14:textId="77777777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30E310" w14:textId="77777777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called :</w:t>
            </w:r>
          </w:p>
          <w:p w14:paraId="2FC8EF1A" w14:textId="3083AA5D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  <w:r w:rsidRPr="001F43EB">
              <w:rPr>
                <w:noProof/>
              </w:rPr>
              <w:t xml:space="preserve">v_CriterionValue:= </w:t>
            </w:r>
            <w:r w:rsidRPr="001F43EB">
              <w:rPr>
                <w:noProof/>
                <w:highlight w:val="darkCyan"/>
              </w:rPr>
              <w:t>fl_EncodeCriterionValue_DNN</w:t>
            </w:r>
            <w:r w:rsidRPr="001F43EB">
              <w:rPr>
                <w:noProof/>
              </w:rPr>
              <w:t>(f_GetDNNStringFromPICS(v_PDUType));</w:t>
            </w:r>
          </w:p>
        </w:tc>
      </w:tr>
      <w:tr w:rsidR="00953B6F" w14:paraId="2D3196D8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E7A3C" w14:textId="77777777" w:rsidR="00953B6F" w:rsidRDefault="00953B6F" w:rsidP="00953B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40C1E" w14:textId="77777777" w:rsidR="00953B6F" w:rsidRDefault="00953B6F" w:rsidP="00953B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B6F" w14:paraId="3D2F6A63" w14:textId="77777777" w:rsidTr="00573E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749BEE" w14:textId="77777777" w:rsidR="00953B6F" w:rsidRDefault="00953B6F" w:rsidP="00953B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F3E5" w14:textId="462B8B8D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953B6F" w14:paraId="2560C113" w14:textId="77777777" w:rsidTr="00573E6E">
        <w:tc>
          <w:tcPr>
            <w:tcW w:w="2694" w:type="dxa"/>
            <w:gridSpan w:val="2"/>
          </w:tcPr>
          <w:p w14:paraId="5F113BC5" w14:textId="77777777" w:rsidR="00953B6F" w:rsidRDefault="00953B6F" w:rsidP="00953B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ECC4F" w14:textId="77777777" w:rsidR="00953B6F" w:rsidRDefault="00953B6F" w:rsidP="00953B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B6F" w14:paraId="45FF1B46" w14:textId="77777777" w:rsidTr="00573E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DBCF98" w14:textId="77777777" w:rsidR="00953B6F" w:rsidRDefault="00953B6F" w:rsidP="00953B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7BDF5" w14:textId="0F956AEE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6.3.2.5.NR5GC</w:t>
            </w:r>
          </w:p>
        </w:tc>
      </w:tr>
      <w:tr w:rsidR="00953B6F" w14:paraId="24C24A18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19E7" w14:textId="77777777" w:rsidR="00953B6F" w:rsidRDefault="00953B6F" w:rsidP="00953B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DCAC13" w14:textId="77777777" w:rsidR="00953B6F" w:rsidRDefault="00953B6F" w:rsidP="00953B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B6F" w14:paraId="360FF12E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1317E" w14:textId="77777777" w:rsidR="00953B6F" w:rsidRDefault="00953B6F" w:rsidP="00953B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48025" w14:textId="77777777" w:rsidR="00953B6F" w:rsidRDefault="00953B6F" w:rsidP="00953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E4EF52" w14:textId="77777777" w:rsidR="00953B6F" w:rsidRDefault="00953B6F" w:rsidP="00953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DFB80" w14:textId="77777777" w:rsidR="00953B6F" w:rsidRDefault="00953B6F" w:rsidP="00953B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6627C1" w14:textId="77777777" w:rsidR="00953B6F" w:rsidRDefault="00953B6F" w:rsidP="00953B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3B6F" w14:paraId="772FD046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431ED" w14:textId="77777777" w:rsidR="00953B6F" w:rsidRDefault="00953B6F" w:rsidP="00953B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1C1E1F" w14:textId="77777777" w:rsidR="00953B6F" w:rsidRDefault="00953B6F" w:rsidP="00953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C80F9" w14:textId="64B52E33" w:rsidR="00953B6F" w:rsidRDefault="00953B6F" w:rsidP="00953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ACB802" w14:textId="77777777" w:rsidR="00953B6F" w:rsidRDefault="00953B6F" w:rsidP="00953B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1BFFC4" w14:textId="1031FD84" w:rsidR="00953B6F" w:rsidRDefault="00953B6F" w:rsidP="00953B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3B6F" w14:paraId="767985F5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617FA" w14:textId="77777777" w:rsidR="00953B6F" w:rsidRDefault="00953B6F" w:rsidP="00953B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27FC1" w14:textId="77777777" w:rsidR="00953B6F" w:rsidRDefault="00953B6F" w:rsidP="00953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BCFDA" w14:textId="10B23C9A" w:rsidR="00953B6F" w:rsidRDefault="00953B6F" w:rsidP="00953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71C403" w14:textId="77777777" w:rsidR="00953B6F" w:rsidRDefault="00953B6F" w:rsidP="00953B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797B3C" w14:textId="68D77A28" w:rsidR="00953B6F" w:rsidRDefault="00953B6F" w:rsidP="00953B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3B6F" w14:paraId="04AAB425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50E0D" w14:textId="77777777" w:rsidR="00953B6F" w:rsidRDefault="00953B6F" w:rsidP="00953B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8E0EA" w14:textId="77777777" w:rsidR="00953B6F" w:rsidRDefault="00953B6F" w:rsidP="00953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942D5" w14:textId="03055E02" w:rsidR="00953B6F" w:rsidRDefault="00953B6F" w:rsidP="00953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35A657" w14:textId="77777777" w:rsidR="00953B6F" w:rsidRDefault="00953B6F" w:rsidP="00953B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3B43F4" w14:textId="2D763C21" w:rsidR="00953B6F" w:rsidRDefault="00953B6F" w:rsidP="00953B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3B6F" w14:paraId="45FC56E9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DB461" w14:textId="77777777" w:rsidR="00953B6F" w:rsidRDefault="00953B6F" w:rsidP="00953B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DA4E9" w14:textId="77777777" w:rsidR="00953B6F" w:rsidRDefault="00953B6F" w:rsidP="00953B6F">
            <w:pPr>
              <w:pStyle w:val="CRCoverPage"/>
              <w:spacing w:after="0"/>
              <w:rPr>
                <w:noProof/>
              </w:rPr>
            </w:pPr>
          </w:p>
        </w:tc>
      </w:tr>
      <w:tr w:rsidR="00953B6F" w14:paraId="522D41C3" w14:textId="77777777" w:rsidTr="00573E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9F016E" w14:textId="77777777" w:rsidR="00953B6F" w:rsidRDefault="00953B6F" w:rsidP="00953B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06E287" w14:textId="77777777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3B6F" w:rsidRPr="008863B9" w14:paraId="275B1301" w14:textId="77777777" w:rsidTr="00573E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40C542" w14:textId="77777777" w:rsidR="00953B6F" w:rsidRPr="008863B9" w:rsidRDefault="00953B6F" w:rsidP="00953B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DC52A3" w14:textId="77777777" w:rsidR="00953B6F" w:rsidRPr="008863B9" w:rsidRDefault="00953B6F" w:rsidP="00953B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3B6F" w14:paraId="4C91A638" w14:textId="77777777" w:rsidTr="00573E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F4D465" w14:textId="77777777" w:rsidR="00953B6F" w:rsidRDefault="00953B6F" w:rsidP="00953B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50806" w14:textId="77777777" w:rsidR="00953B6F" w:rsidRDefault="00953B6F" w:rsidP="00953B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542AB1" w14:textId="77777777" w:rsidR="00CA54F0" w:rsidRDefault="00CA54F0" w:rsidP="00CA54F0">
      <w:pPr>
        <w:rPr>
          <w:noProof/>
        </w:rPr>
      </w:pPr>
    </w:p>
    <w:p w14:paraId="26ACED15" w14:textId="77777777" w:rsidR="00213A7D" w:rsidRDefault="00213A7D" w:rsidP="00213A7D">
      <w:pPr>
        <w:rPr>
          <w:noProof/>
        </w:rPr>
        <w:sectPr w:rsidR="00213A7D" w:rsidSect="00213A7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0183E" w14:textId="77777777" w:rsidR="00213A7D" w:rsidRDefault="00213A7D" w:rsidP="00213A7D">
      <w:pPr>
        <w:rPr>
          <w:noProof/>
        </w:rPr>
      </w:pPr>
    </w:p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3262751"/>
      <w:r w:rsidRPr="00E12CDE">
        <w:rPr>
          <w:rStyle w:val="Emphasis"/>
          <w:rFonts w:ascii="Arial" w:hAnsi="Arial" w:cs="Arial"/>
          <w:b w:val="0"/>
          <w:i w:val="0"/>
        </w:rPr>
        <w:t>Table of Contents</w:t>
      </w:r>
      <w:bookmarkEnd w:id="0"/>
    </w:p>
    <w:p w14:paraId="36D78038" w14:textId="0DB8312D" w:rsidR="00302A17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302A17" w:rsidRPr="006159EE">
        <w:rPr>
          <w:rFonts w:ascii="Arial" w:hAnsi="Arial" w:cs="Arial"/>
          <w:iCs/>
          <w:noProof/>
        </w:rPr>
        <w:t>Table of Contents</w:t>
      </w:r>
      <w:r w:rsidR="00302A17">
        <w:rPr>
          <w:noProof/>
        </w:rPr>
        <w:tab/>
      </w:r>
      <w:r w:rsidR="00302A17">
        <w:rPr>
          <w:noProof/>
        </w:rPr>
        <w:fldChar w:fldCharType="begin"/>
      </w:r>
      <w:r w:rsidR="00302A17">
        <w:rPr>
          <w:noProof/>
        </w:rPr>
        <w:instrText xml:space="preserve"> PAGEREF _Toc193262751 \h </w:instrText>
      </w:r>
      <w:r w:rsidR="00302A17">
        <w:rPr>
          <w:noProof/>
        </w:rPr>
      </w:r>
      <w:r w:rsidR="00302A17">
        <w:rPr>
          <w:noProof/>
        </w:rPr>
        <w:fldChar w:fldCharType="separate"/>
      </w:r>
      <w:r w:rsidR="00302A17">
        <w:rPr>
          <w:noProof/>
        </w:rPr>
        <w:t>2</w:t>
      </w:r>
      <w:r w:rsidR="00302A17">
        <w:rPr>
          <w:noProof/>
        </w:rPr>
        <w:fldChar w:fldCharType="end"/>
      </w:r>
    </w:p>
    <w:p w14:paraId="045EB7D1" w14:textId="731A8140" w:rsidR="00302A17" w:rsidRDefault="00302A17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6159EE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6159EE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_Toc193262752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0BE8DBD" w14:textId="2C5CC2AB" w:rsidR="00302A17" w:rsidRDefault="00302A17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6159EE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6159EE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_Toc193262753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9506A11" w14:textId="30B134DC" w:rsidR="00302A17" w:rsidRDefault="00302A17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6159EE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6159EE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_Toc193262754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4D020948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3262752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DB16BA8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</w:t>
      </w:r>
      <w:r w:rsidR="005B42A4">
        <w:t>4</w:t>
      </w:r>
      <w:r w:rsidRPr="00E12CDE">
        <w:t>-0</w:t>
      </w:r>
      <w:r w:rsidR="005B42A4">
        <w:t>6</w:t>
      </w:r>
      <w:r w:rsidRPr="00E12CDE">
        <w:t>_D2</w:t>
      </w:r>
      <w:r w:rsidR="005B42A4">
        <w:t>5</w:t>
      </w:r>
      <w:r w:rsidRPr="00E12CDE">
        <w:t>wk</w:t>
      </w:r>
      <w:r w:rsidR="005B42A4">
        <w:t>11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3262753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93262754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38C692AD" w:rsidR="00273EC8" w:rsidRPr="005B42A4" w:rsidRDefault="00893E6A" w:rsidP="00962FDE">
            <w:pPr>
              <w:spacing w:after="0"/>
              <w:rPr>
                <w:rFonts w:ascii="Arial" w:hAnsi="Arial" w:cs="Arial"/>
              </w:rPr>
            </w:pPr>
            <w:r w:rsidRPr="00893E6A">
              <w:rPr>
                <w:rFonts w:ascii="Arial" w:hAnsi="Arial" w:cs="Arial"/>
              </w:rPr>
              <w:t>TC_6_1_2_13_NR5GC()</w:t>
            </w:r>
          </w:p>
        </w:tc>
      </w:tr>
      <w:tr w:rsidR="00E07BAF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66EF20B" w14:textId="77777777" w:rsidR="00A13DFC" w:rsidRPr="00A13DFC" w:rsidRDefault="00A13DFC" w:rsidP="00A13DFC">
            <w:pPr>
              <w:pStyle w:val="CRCoverPage"/>
              <w:spacing w:after="0"/>
              <w:rPr>
                <w:rFonts w:cs="Arial"/>
                <w:noProof/>
              </w:rPr>
            </w:pPr>
            <w:r w:rsidRPr="00A13DFC">
              <w:rPr>
                <w:rFonts w:cs="Arial"/>
                <w:noProof/>
              </w:rPr>
              <w:t>In the current TTCN implementation of function fl_TC_6_3_2_5_TestBody, following is called  transmitting the DL NAS Transport message:</w:t>
            </w:r>
          </w:p>
          <w:p w14:paraId="794860D7" w14:textId="77777777" w:rsidR="00A13DFC" w:rsidRPr="00A13DFC" w:rsidRDefault="00A13DFC" w:rsidP="00A13DF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8B817EE" w14:textId="77777777" w:rsidR="00A13DFC" w:rsidRPr="00A13DFC" w:rsidRDefault="00A13DFC" w:rsidP="00A13DFC">
            <w:pPr>
              <w:pStyle w:val="CRCoverPage"/>
              <w:spacing w:after="0"/>
              <w:rPr>
                <w:rFonts w:cs="Arial"/>
                <w:noProof/>
              </w:rPr>
            </w:pPr>
            <w:r w:rsidRPr="00A13DFC">
              <w:rPr>
                <w:rFonts w:cs="Arial"/>
                <w:noProof/>
              </w:rPr>
              <w:t xml:space="preserve">v_CriterionValue:= </w:t>
            </w:r>
            <w:r w:rsidRPr="00A13DFC">
              <w:rPr>
                <w:rFonts w:cs="Arial"/>
                <w:noProof/>
                <w:highlight w:val="yellow"/>
              </w:rPr>
              <w:t>f_DomainName_Encode</w:t>
            </w:r>
            <w:r w:rsidRPr="00A13DFC">
              <w:rPr>
                <w:rFonts w:cs="Arial"/>
                <w:noProof/>
              </w:rPr>
              <w:t>(f_GetDNNStringFromPICS(v_PDUType));</w:t>
            </w:r>
          </w:p>
          <w:p w14:paraId="797B012A" w14:textId="77777777" w:rsidR="00A13DFC" w:rsidRPr="00A13DFC" w:rsidRDefault="00A13DFC" w:rsidP="00A13DF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EE8A430" w14:textId="77777777" w:rsidR="00A13DFC" w:rsidRPr="00A13DFC" w:rsidRDefault="00A13DFC" w:rsidP="00A13DFC">
            <w:pPr>
              <w:pStyle w:val="CRCoverPage"/>
              <w:spacing w:after="0"/>
              <w:rPr>
                <w:rFonts w:cs="Arial"/>
                <w:noProof/>
              </w:rPr>
            </w:pPr>
            <w:r w:rsidRPr="00A13DFC">
              <w:rPr>
                <w:rFonts w:cs="Arial"/>
                <w:noProof/>
              </w:rPr>
              <w:t>This overwrites the earlier assignment of:</w:t>
            </w:r>
          </w:p>
          <w:p w14:paraId="3DEFB010" w14:textId="77777777" w:rsidR="00A13DFC" w:rsidRPr="00A13DFC" w:rsidRDefault="00A13DFC" w:rsidP="00A13DFC">
            <w:pPr>
              <w:pStyle w:val="CRCoverPage"/>
              <w:spacing w:after="0"/>
              <w:rPr>
                <w:rFonts w:cs="Arial"/>
                <w:noProof/>
              </w:rPr>
            </w:pPr>
            <w:r w:rsidRPr="00A13DFC">
              <w:rPr>
                <w:rFonts w:cs="Arial"/>
                <w:noProof/>
              </w:rPr>
              <w:t xml:space="preserve">var octetstring v_CriterionValue:= </w:t>
            </w:r>
            <w:r w:rsidRPr="00A13DFC">
              <w:rPr>
                <w:rFonts w:cs="Arial"/>
                <w:noProof/>
                <w:highlight w:val="darkCyan"/>
              </w:rPr>
              <w:t>fl_EncodeCriterionValue_DNN</w:t>
            </w:r>
            <w:r w:rsidRPr="00A13DFC">
              <w:rPr>
                <w:rFonts w:cs="Arial"/>
                <w:noProof/>
              </w:rPr>
              <w:t>(pc_APN_ID_Internet); // @sic R5s250062 sic@</w:t>
            </w:r>
          </w:p>
          <w:p w14:paraId="2F421B92" w14:textId="77777777" w:rsidR="00A13DFC" w:rsidRPr="00A13DFC" w:rsidRDefault="00A13DFC" w:rsidP="00A13DF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6288E01" w14:textId="77777777" w:rsidR="00A13DFC" w:rsidRPr="00A13DFC" w:rsidRDefault="00A13DFC" w:rsidP="00A13DFC">
            <w:pPr>
              <w:pStyle w:val="CRCoverPage"/>
              <w:spacing w:after="0"/>
              <w:rPr>
                <w:rFonts w:cs="Arial"/>
                <w:noProof/>
              </w:rPr>
            </w:pPr>
            <w:r w:rsidRPr="00A13DFC">
              <w:rPr>
                <w:rFonts w:cs="Arial"/>
                <w:noProof/>
              </w:rPr>
              <w:t>This results in undoing of change mentioned in R5s250062 and causes testcase failure.</w:t>
            </w:r>
          </w:p>
          <w:p w14:paraId="2CDC674C" w14:textId="77777777" w:rsidR="00A13DFC" w:rsidRPr="00A13DFC" w:rsidRDefault="00A13DFC" w:rsidP="00A13DF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A48DE08" w14:textId="1E73AB86" w:rsidR="00E07BAF" w:rsidRPr="00561D62" w:rsidRDefault="00A13DFC" w:rsidP="00A13DFC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A13DFC">
              <w:rPr>
                <w:rFonts w:ascii="Arial" w:hAnsi="Arial" w:cs="Arial"/>
                <w:noProof/>
              </w:rPr>
              <w:t>This needs to be corrected.</w:t>
            </w:r>
          </w:p>
        </w:tc>
      </w:tr>
      <w:tr w:rsidR="00E07BAF" w:rsidRPr="00E12CDE" w14:paraId="582D388E" w14:textId="77777777" w:rsidTr="00A03A20">
        <w:tc>
          <w:tcPr>
            <w:tcW w:w="1985" w:type="dxa"/>
          </w:tcPr>
          <w:p w14:paraId="33033F45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67C124E" w14:textId="77777777" w:rsidR="002255B9" w:rsidRDefault="002255B9" w:rsidP="002255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Instead of calling:</w:t>
            </w:r>
          </w:p>
          <w:p w14:paraId="10D743D5" w14:textId="77777777" w:rsidR="002255B9" w:rsidRDefault="002255B9" w:rsidP="002255B9">
            <w:pPr>
              <w:pStyle w:val="CRCoverPage"/>
              <w:spacing w:after="0"/>
              <w:rPr>
                <w:noProof/>
              </w:rPr>
            </w:pPr>
            <w:r w:rsidRPr="006C40D3">
              <w:rPr>
                <w:noProof/>
              </w:rPr>
              <w:t xml:space="preserve">v_CriterionValue:= </w:t>
            </w:r>
            <w:r w:rsidRPr="006C40D3">
              <w:rPr>
                <w:noProof/>
                <w:highlight w:val="yellow"/>
              </w:rPr>
              <w:t>f_DomainName_Encode</w:t>
            </w:r>
            <w:r w:rsidRPr="006C40D3">
              <w:rPr>
                <w:noProof/>
              </w:rPr>
              <w:t>(f_GetDNNStringFromPICS(v_PDUType));</w:t>
            </w:r>
          </w:p>
          <w:p w14:paraId="2D5201D8" w14:textId="77777777" w:rsidR="002255B9" w:rsidRDefault="002255B9" w:rsidP="002255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1D8F8A" w14:textId="77777777" w:rsidR="002255B9" w:rsidRDefault="002255B9" w:rsidP="002255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called :</w:t>
            </w:r>
          </w:p>
          <w:p w14:paraId="10A475C7" w14:textId="77777777" w:rsidR="002255B9" w:rsidRDefault="002255B9" w:rsidP="002255B9">
            <w:pPr>
              <w:pStyle w:val="CRCoverPage"/>
              <w:spacing w:after="0"/>
              <w:rPr>
                <w:noProof/>
              </w:rPr>
            </w:pPr>
            <w:r w:rsidRPr="001F43EB">
              <w:rPr>
                <w:noProof/>
              </w:rPr>
              <w:t xml:space="preserve">v_CriterionValue:= </w:t>
            </w:r>
            <w:r w:rsidRPr="001F43EB">
              <w:rPr>
                <w:noProof/>
                <w:highlight w:val="darkCyan"/>
              </w:rPr>
              <w:t>fl_EncodeCriterionValue_DNN</w:t>
            </w:r>
            <w:r w:rsidRPr="001F43EB">
              <w:rPr>
                <w:noProof/>
              </w:rPr>
              <w:t>(f_GetDNNStringFromPICS(v_PDUType));</w:t>
            </w:r>
          </w:p>
          <w:p w14:paraId="3964171B" w14:textId="77777777" w:rsidR="002255B9" w:rsidRDefault="002255B9" w:rsidP="002255B9">
            <w:pPr>
              <w:pStyle w:val="CRCoverPage"/>
              <w:spacing w:after="0"/>
              <w:rPr>
                <w:noProof/>
              </w:rPr>
            </w:pPr>
          </w:p>
          <w:p w14:paraId="1E9F1675" w14:textId="5E9947CB" w:rsidR="00E07BAF" w:rsidRPr="00561D62" w:rsidRDefault="00561D62" w:rsidP="002255B9">
            <w:pPr>
              <w:pStyle w:val="CRCoverPage"/>
              <w:spacing w:after="0"/>
              <w:rPr>
                <w:rFonts w:cs="Arial"/>
              </w:rPr>
            </w:pPr>
            <w:r w:rsidRPr="00561D62">
              <w:rPr>
                <w:rFonts w:cs="Arial"/>
                <w:noProof/>
              </w:rPr>
              <w:t>Please see below.</w:t>
            </w:r>
          </w:p>
        </w:tc>
      </w:tr>
      <w:tr w:rsidR="00E07BAF" w:rsidRPr="00E12CDE" w14:paraId="339281A7" w14:textId="77777777" w:rsidTr="00A03A20">
        <w:tc>
          <w:tcPr>
            <w:tcW w:w="1985" w:type="dxa"/>
          </w:tcPr>
          <w:p w14:paraId="59DF8650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625A3C32" w:rsidR="00E07BAF" w:rsidRPr="000D7399" w:rsidRDefault="009B75D6" w:rsidP="00E07BA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SOR_CMCI_NR5GC.ttcn</w:t>
            </w:r>
          </w:p>
        </w:tc>
      </w:tr>
    </w:tbl>
    <w:p w14:paraId="1684A5AF" w14:textId="0CCCF0DB" w:rsidR="00273EC8" w:rsidRDefault="00273EC8" w:rsidP="00273EC8"/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6A6F6628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function fl_TC_6_3_2_5_TestBody() runs on NR5GC_PTC</w:t>
            </w:r>
          </w:p>
          <w:p w14:paraId="4EAEFEA5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2A6BF249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octetstring v_Data;</w:t>
            </w:r>
          </w:p>
          <w:p w14:paraId="0A3A950B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NAS_PlmnId v_PlmnID := f_NR_Asn2Nas_PlmnId(f_NR_CellInfo_GetPLMN (nr_Cell11));</w:t>
            </w:r>
          </w:p>
          <w:p w14:paraId="04747528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O2_Type v_AccessTechId :='0800'O;</w:t>
            </w:r>
          </w:p>
          <w:p w14:paraId="02BF2ED1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//    var O1_Type v_SORInfo :='03'O;//SSCMI</w:t>
            </w:r>
          </w:p>
          <w:p w14:paraId="7B73ACA3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octetstring  v_NAS_TxMsgContainer_SOR_CMCI;</w:t>
            </w:r>
          </w:p>
          <w:p w14:paraId="1FB2E992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O16_Type v_Mac;</w:t>
            </w:r>
          </w:p>
          <w:p w14:paraId="2DB7564A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B128_Type v_Mac_A17;</w:t>
            </w:r>
          </w:p>
          <w:p w14:paraId="6D761CF6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NG_NAS_SecurityParams_Type v_NAS_SecurityParams;</w:t>
            </w:r>
          </w:p>
          <w:p w14:paraId="6741FF87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octetstring v_CriterionType:= '01'O;</w:t>
            </w:r>
          </w:p>
          <w:p w14:paraId="69F4C91D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octetstring v_CriterionValue:= fl_EncodeCriterionValue_DNN(pc_APN_ID_Internet); // @sic R5s250062 sic@</w:t>
            </w:r>
          </w:p>
          <w:p w14:paraId="6ED44D07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octetstring v_TsorcmTimer:= '21'O;</w:t>
            </w:r>
          </w:p>
          <w:p w14:paraId="619BEA2C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O2_Type v_CounterSOR :='0001'O;</w:t>
            </w:r>
          </w:p>
          <w:p w14:paraId="357371BA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octetstring v_Length;//@sic R5s240598 sic@</w:t>
            </w:r>
          </w:p>
          <w:p w14:paraId="28DEBAF2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var template (value) SOR_Header v_Header := cs_NG_SOR_HeaderType0('1'B,'1'B,'1'B,'0'B,'1'B);//@sic R5-233460, R5s240531 sic@</w:t>
            </w:r>
          </w:p>
          <w:p w14:paraId="03B6AF9B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NG_NAS_DL_Pdu_Type v_PduToSend;</w:t>
            </w:r>
          </w:p>
          <w:p w14:paraId="127B910C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NR_SRB_COMMON_IND v_ReceivedAsp;</w:t>
            </w:r>
          </w:p>
          <w:p w14:paraId="297834A1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NG_NAS_MSG_Indication_Type v_ReceivedMsg;</w:t>
            </w:r>
          </w:p>
          <w:p w14:paraId="0387D1F8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O1_Type v_Length_PlmnID_AccessTechId := int2oct(lengthof(v_PlmnID &amp; v_AccessTechId),1);//@sic R5s240309 sic@</w:t>
            </w:r>
          </w:p>
          <w:p w14:paraId="0C8EC388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SOR_DataType0WithAddInfo v_SOR_Data;</w:t>
            </w:r>
          </w:p>
          <w:p w14:paraId="5BEFE0DE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SOR_CMCIRule v_SOR_CMCIRule;</w:t>
            </w:r>
          </w:p>
          <w:p w14:paraId="1C9281C9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06333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var PDU_PDN_DNN_Type v_PDUType; //@sic R5-246396 sic@</w:t>
            </w:r>
          </w:p>
          <w:p w14:paraId="3B89CD64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timer t_Sorcm:=60.0;</w:t>
            </w:r>
          </w:p>
          <w:p w14:paraId="30995935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timer t_Tmax:=f_NR_SetTimerToleranceMax(nr_Cell12, nonProtocolTimer, 660.0);</w:t>
            </w:r>
          </w:p>
          <w:p w14:paraId="060024F8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1-2-21a1" siclog@</w:t>
            </w:r>
          </w:p>
          <w:p w14:paraId="4E96E1FC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//Void //@sic R5-233460 sic@</w:t>
            </w:r>
          </w:p>
          <w:p w14:paraId="0D685A9D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22" siclog@//@sic R5s240309 sic@</w:t>
            </w:r>
          </w:p>
          <w:p w14:paraId="7768F93F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an DLInformationTransfer message containing steering of roaming information indicating list of preferred PLMN/access technology combination provided with acknowledgment requested from the UE for successful reception</w:t>
            </w:r>
          </w:p>
          <w:p w14:paraId="112ED948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v_PDUType := f_GetDefaultAPN_DNNType_FromPICS();//@sic R5-246396 sic@</w:t>
            </w:r>
          </w:p>
          <w:p w14:paraId="4D524824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v_CriterionValue:= f_DomainName_Encode(f_GetDNNStringFromPICS(v_PDUType)); //@sic R5-246396 sic@</w:t>
            </w:r>
          </w:p>
          <w:p w14:paraId="6477B676" w14:textId="68A674A0" w:rsid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v_Length:=int2oct((lengthof(v_CriterionType)+lengthof(v_TsorcmTimer)+lengthof(v_CriterionValue)),2);//@sic R5s240598 sic@</w:t>
            </w:r>
          </w:p>
          <w:p w14:paraId="5B72381C" w14:textId="590308DC" w:rsidR="00302A17" w:rsidRPr="00893E6A" w:rsidRDefault="009D1CE1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>&lt;&lt;SKIPPED CODE&gt;&gt;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5078137D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function fl_TC_6_3_2_5_TestBody() runs on NR5GC_PTC</w:t>
            </w:r>
          </w:p>
          <w:p w14:paraId="29907C8D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2706F468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octetstring v_Data;</w:t>
            </w:r>
          </w:p>
          <w:p w14:paraId="50DB02B0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NAS_PlmnId v_PlmnID := f_NR_Asn2Nas_PlmnId(f_NR_CellInfo_GetPLMN (nr_Cell11));</w:t>
            </w:r>
          </w:p>
          <w:p w14:paraId="7D02E9A8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O2_Type v_AccessTechId :='0800'O;</w:t>
            </w:r>
          </w:p>
          <w:p w14:paraId="73CADC6C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//    var O1_Type v_SORInfo :='03'O;//SSCMI</w:t>
            </w:r>
          </w:p>
          <w:p w14:paraId="487707F5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octetstring  v_NAS_TxMsgContainer_SOR_CMCI;</w:t>
            </w:r>
          </w:p>
          <w:p w14:paraId="19790B10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O16_Type v_Mac;</w:t>
            </w:r>
          </w:p>
          <w:p w14:paraId="53AA1C1C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B128_Type v_Mac_A17;</w:t>
            </w:r>
          </w:p>
          <w:p w14:paraId="400539F6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NG_NAS_SecurityParams_Type v_NAS_SecurityParams;</w:t>
            </w:r>
          </w:p>
          <w:p w14:paraId="238D5967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octetstring v_CriterionType:= '01'O;</w:t>
            </w:r>
          </w:p>
          <w:p w14:paraId="00AB7F64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octetstring v_CriterionValue:= fl_EncodeCriterionValue_DNN(pc_APN_ID_Internet); // @sic R5s250062 sic@</w:t>
            </w:r>
          </w:p>
          <w:p w14:paraId="4E42D0EE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octetstring v_TsorcmTimer:= '21'O;</w:t>
            </w:r>
          </w:p>
          <w:p w14:paraId="74561DBD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O2_Type v_CounterSOR :='0001'O;</w:t>
            </w:r>
          </w:p>
          <w:p w14:paraId="26BFDAD1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octetstring v_Length;//@sic R5s240598 sic@</w:t>
            </w:r>
          </w:p>
          <w:p w14:paraId="293A40D8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SOR_Header v_Header := cs_NG_SOR_HeaderType0('1'B,'1'B,'1'B,'0'B,'1'B);//@sic R5-233460, R5s240531 sic@</w:t>
            </w:r>
          </w:p>
          <w:p w14:paraId="3AD66BCC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NG_NAS_DL_Pdu_Type v_PduToSend;</w:t>
            </w:r>
          </w:p>
          <w:p w14:paraId="4EF235F8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NR_SRB_COMMON_IND v_ReceivedAsp;</w:t>
            </w:r>
          </w:p>
          <w:p w14:paraId="3D0D4229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NG_NAS_MSG_Indication_Type v_ReceivedMsg;</w:t>
            </w:r>
          </w:p>
          <w:p w14:paraId="40AFFB48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O1_Type v_Length_PlmnID_AccessTechId := int2oct(lengthof(v_PlmnID &amp; v_AccessTechId),1);//@sic R5s240309 sic@</w:t>
            </w:r>
          </w:p>
          <w:p w14:paraId="3A47D193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SOR_DataType0WithAddInfo v_SOR_Data;</w:t>
            </w:r>
          </w:p>
          <w:p w14:paraId="703FB4C3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SOR_CMCIRule v_SOR_CMCIRule;</w:t>
            </w:r>
          </w:p>
          <w:p w14:paraId="57069E2A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06333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var PDU_PDN_DNN_Type v_PDUType; //@sic R5-246396 sic@</w:t>
            </w:r>
          </w:p>
          <w:p w14:paraId="33EE9EE1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timer t_Sorcm:=60.0;</w:t>
            </w:r>
          </w:p>
          <w:p w14:paraId="6451ED9C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>timer t_Tmax:=f_NR_SetTimerToleranceMax(nr_Cell12, nonProtocolTimer, 660.0);</w:t>
            </w:r>
          </w:p>
          <w:p w14:paraId="36156BA4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1-2-21a1" siclog@</w:t>
            </w:r>
          </w:p>
          <w:p w14:paraId="6ECF309E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//Void //@sic R5-233460 sic@</w:t>
            </w:r>
          </w:p>
          <w:p w14:paraId="1D890686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22" siclog@//@sic R5s240309 sic@</w:t>
            </w:r>
          </w:p>
          <w:p w14:paraId="2CCC1687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an DLInformationTransfer message containing steering of roaming information indicating list of preferred PLMN/access technology combination provided with acknowledgment requested from the UE for successful reception</w:t>
            </w:r>
          </w:p>
          <w:p w14:paraId="2C88F656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v_PDUType := f_GetDefaultAPN_DNNType_FromPICS();//@sic R5-246396 sic@    </w:t>
            </w:r>
          </w:p>
          <w:p w14:paraId="1D5F0B0D" w14:textId="77777777" w:rsidR="0006333D" w:rsidRP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06333D">
              <w:rPr>
                <w:rFonts w:ascii="Courier New" w:hAnsi="Courier New" w:cs="Courier New"/>
                <w:bCs/>
                <w:sz w:val="18"/>
                <w:szCs w:val="18"/>
                <w:highlight w:val="darkCyan"/>
              </w:rPr>
              <w:t>v_CriterionValue:= fl_EncodeCriterionValue_DNN(f_GetDNNStringFromPICS(v_PDUType)); //WA#1400847 WA#6_3_2_5</w:t>
            </w:r>
          </w:p>
          <w:p w14:paraId="4F2DC51D" w14:textId="6237A1FA" w:rsidR="0006333D" w:rsidRDefault="0006333D" w:rsidP="000633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6333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v_Length:=int2oct((lengthof(v_CriterionType)+lengthof(v_TsorcmTimer)+lengthof(v_CriterionValue)),2);//@sic R5s240598 sic@</w:t>
            </w:r>
          </w:p>
          <w:p w14:paraId="2625C754" w14:textId="0966FE13" w:rsidR="0093623F" w:rsidRPr="005B42A4" w:rsidRDefault="009D1CE1" w:rsidP="00893E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>&lt;&lt;SKIPPED CODE&gt;&gt;</w:t>
            </w:r>
          </w:p>
        </w:tc>
      </w:tr>
    </w:tbl>
    <w:p w14:paraId="1A6A3497" w14:textId="77777777" w:rsidR="00F04ADC" w:rsidRPr="002A077B" w:rsidRDefault="00F04ADC" w:rsidP="00F04ADC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78D88B" w14:textId="77777777" w:rsidR="00F32C63" w:rsidRDefault="00F32C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7979A" w14:textId="77777777" w:rsidR="00F32C63" w:rsidRDefault="00F32C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AF337C" w14:textId="77777777" w:rsidR="00F32C63" w:rsidRDefault="00F32C6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390D5" w14:textId="77777777" w:rsidR="00CD6A2A" w:rsidRDefault="00CD6A2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4EECFF" w14:textId="77777777" w:rsidR="00CD6A2A" w:rsidRDefault="00CD6A2A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19D7AD" w14:textId="77777777" w:rsidR="00CD6A2A" w:rsidRDefault="00CD6A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7EE5A8" w14:textId="77777777" w:rsidR="00213A7D" w:rsidRDefault="00213A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0E8997" w14:textId="77777777" w:rsidR="00F32C63" w:rsidRDefault="00F32C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C90AEA" w14:textId="77777777" w:rsidR="00F32C63" w:rsidRDefault="00F32C6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455C8CB5" w:rsidR="00786530" w:rsidRDefault="00CD6A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6120E0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64116645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21DF1AC9" w:rsidR="00786530" w:rsidRDefault="00786530">
    <w:pPr>
      <w:pStyle w:val="Header"/>
      <w:tabs>
        <w:tab w:val="right" w:pos="9639"/>
      </w:tabs>
    </w:pPr>
    <w:r>
      <w:tab/>
    </w:r>
    <w:r w:rsidR="00CD6A2A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1B4E31F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3396774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1A1AC80C" w:rsidR="00786530" w:rsidRDefault="00CD6A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68EE540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41716275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B3DB5"/>
    <w:multiLevelType w:val="hybridMultilevel"/>
    <w:tmpl w:val="07406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37642314"/>
    <w:multiLevelType w:val="hybridMultilevel"/>
    <w:tmpl w:val="C5B42F42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F03D54"/>
    <w:multiLevelType w:val="hybridMultilevel"/>
    <w:tmpl w:val="6756BEDA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B5B5C3A"/>
    <w:multiLevelType w:val="hybridMultilevel"/>
    <w:tmpl w:val="D826B1FA"/>
    <w:lvl w:ilvl="0" w:tplc="C39CD2B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8"/>
  </w:num>
  <w:num w:numId="2" w16cid:durableId="791752271">
    <w:abstractNumId w:val="8"/>
  </w:num>
  <w:num w:numId="3" w16cid:durableId="1629386987">
    <w:abstractNumId w:val="16"/>
  </w:num>
  <w:num w:numId="4" w16cid:durableId="78525773">
    <w:abstractNumId w:val="18"/>
  </w:num>
  <w:num w:numId="5" w16cid:durableId="2107799360">
    <w:abstractNumId w:val="5"/>
  </w:num>
  <w:num w:numId="6" w16cid:durableId="311061797">
    <w:abstractNumId w:val="2"/>
  </w:num>
  <w:num w:numId="7" w16cid:durableId="267852781">
    <w:abstractNumId w:val="14"/>
  </w:num>
  <w:num w:numId="8" w16cid:durableId="49496477">
    <w:abstractNumId w:val="17"/>
  </w:num>
  <w:num w:numId="9" w16cid:durableId="1032460018">
    <w:abstractNumId w:val="4"/>
  </w:num>
  <w:num w:numId="10" w16cid:durableId="115028679">
    <w:abstractNumId w:val="7"/>
  </w:num>
  <w:num w:numId="11" w16cid:durableId="1804151294">
    <w:abstractNumId w:val="6"/>
  </w:num>
  <w:num w:numId="12" w16cid:durableId="1143303998">
    <w:abstractNumId w:val="15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3"/>
  </w:num>
  <w:num w:numId="16" w16cid:durableId="156658403">
    <w:abstractNumId w:val="12"/>
  </w:num>
  <w:num w:numId="17" w16cid:durableId="1897810585">
    <w:abstractNumId w:val="0"/>
  </w:num>
  <w:num w:numId="18" w16cid:durableId="1579943377">
    <w:abstractNumId w:val="10"/>
  </w:num>
  <w:num w:numId="19" w16cid:durableId="104886520">
    <w:abstractNumId w:val="9"/>
  </w:num>
  <w:num w:numId="20" w16cid:durableId="20301380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1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33D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2CC9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647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D7E1E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43EB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A7D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55B9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011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37FF"/>
    <w:rsid w:val="002F6CB3"/>
    <w:rsid w:val="002F7A51"/>
    <w:rsid w:val="002F7CF0"/>
    <w:rsid w:val="002F7E88"/>
    <w:rsid w:val="003006B3"/>
    <w:rsid w:val="0030082A"/>
    <w:rsid w:val="00300C03"/>
    <w:rsid w:val="00301712"/>
    <w:rsid w:val="00302A17"/>
    <w:rsid w:val="00305409"/>
    <w:rsid w:val="00306A17"/>
    <w:rsid w:val="00306AAF"/>
    <w:rsid w:val="00306BE2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0B3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154A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0D2C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67"/>
    <w:rsid w:val="00472CD3"/>
    <w:rsid w:val="00473068"/>
    <w:rsid w:val="00473343"/>
    <w:rsid w:val="00473941"/>
    <w:rsid w:val="00474060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61B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C616D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3D9C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1D62"/>
    <w:rsid w:val="0056461A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0784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2A4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25F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3EF0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2F3"/>
    <w:rsid w:val="006C07E4"/>
    <w:rsid w:val="006C0F3D"/>
    <w:rsid w:val="006C231F"/>
    <w:rsid w:val="006C4038"/>
    <w:rsid w:val="006C40D3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6B83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3F81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00D9"/>
    <w:rsid w:val="00792342"/>
    <w:rsid w:val="00793138"/>
    <w:rsid w:val="00793FBC"/>
    <w:rsid w:val="0079604B"/>
    <w:rsid w:val="0079738A"/>
    <w:rsid w:val="007975D8"/>
    <w:rsid w:val="007977A8"/>
    <w:rsid w:val="007A0185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5C4E"/>
    <w:rsid w:val="007B69F1"/>
    <w:rsid w:val="007C0243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FB8"/>
    <w:rsid w:val="007D485D"/>
    <w:rsid w:val="007D6296"/>
    <w:rsid w:val="007D6A07"/>
    <w:rsid w:val="007D6CA1"/>
    <w:rsid w:val="007D79B1"/>
    <w:rsid w:val="007E4690"/>
    <w:rsid w:val="007E4AE0"/>
    <w:rsid w:val="007E6207"/>
    <w:rsid w:val="007E7B05"/>
    <w:rsid w:val="007F0760"/>
    <w:rsid w:val="007F0FCF"/>
    <w:rsid w:val="007F1D58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5551"/>
    <w:rsid w:val="00816309"/>
    <w:rsid w:val="00816A6E"/>
    <w:rsid w:val="00816EED"/>
    <w:rsid w:val="008200BC"/>
    <w:rsid w:val="00821167"/>
    <w:rsid w:val="0082117D"/>
    <w:rsid w:val="00821E68"/>
    <w:rsid w:val="00823CA0"/>
    <w:rsid w:val="00825C13"/>
    <w:rsid w:val="0082653C"/>
    <w:rsid w:val="00826881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2CC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3E6A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C52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49FA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3B6F"/>
    <w:rsid w:val="0095418E"/>
    <w:rsid w:val="00954373"/>
    <w:rsid w:val="0095545E"/>
    <w:rsid w:val="00955887"/>
    <w:rsid w:val="0095753A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5D6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1CE1"/>
    <w:rsid w:val="009D21E4"/>
    <w:rsid w:val="009D30F7"/>
    <w:rsid w:val="009D4AAB"/>
    <w:rsid w:val="009D6D3C"/>
    <w:rsid w:val="009D713A"/>
    <w:rsid w:val="009D72FD"/>
    <w:rsid w:val="009D742B"/>
    <w:rsid w:val="009E08DA"/>
    <w:rsid w:val="009E298E"/>
    <w:rsid w:val="009E3297"/>
    <w:rsid w:val="009E3DCF"/>
    <w:rsid w:val="009E4A26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3DFC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3E7"/>
    <w:rsid w:val="00A93449"/>
    <w:rsid w:val="00A93D3D"/>
    <w:rsid w:val="00A94C6A"/>
    <w:rsid w:val="00A957AA"/>
    <w:rsid w:val="00A95F5A"/>
    <w:rsid w:val="00A96E84"/>
    <w:rsid w:val="00A97C87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251"/>
    <w:rsid w:val="00B136F6"/>
    <w:rsid w:val="00B13C3D"/>
    <w:rsid w:val="00B14836"/>
    <w:rsid w:val="00B14A90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5DEE"/>
    <w:rsid w:val="00B870CD"/>
    <w:rsid w:val="00B87FCA"/>
    <w:rsid w:val="00B91038"/>
    <w:rsid w:val="00B92769"/>
    <w:rsid w:val="00B935CD"/>
    <w:rsid w:val="00B93ED0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27BE2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B10"/>
    <w:rsid w:val="00C94DFE"/>
    <w:rsid w:val="00C95985"/>
    <w:rsid w:val="00C9684B"/>
    <w:rsid w:val="00C979AE"/>
    <w:rsid w:val="00C97E21"/>
    <w:rsid w:val="00C97E79"/>
    <w:rsid w:val="00CA03F9"/>
    <w:rsid w:val="00CA15EC"/>
    <w:rsid w:val="00CA54F0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6A2A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178A0"/>
    <w:rsid w:val="00D2018C"/>
    <w:rsid w:val="00D20265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1F"/>
    <w:rsid w:val="00DA6D80"/>
    <w:rsid w:val="00DA7D67"/>
    <w:rsid w:val="00DB18FC"/>
    <w:rsid w:val="00DB22B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07BAF"/>
    <w:rsid w:val="00E11711"/>
    <w:rsid w:val="00E11B1F"/>
    <w:rsid w:val="00E12B9B"/>
    <w:rsid w:val="00E12CDE"/>
    <w:rsid w:val="00E13F3D"/>
    <w:rsid w:val="00E14D7D"/>
    <w:rsid w:val="00E14E10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546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5DBA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6AA6"/>
    <w:rsid w:val="00E9725A"/>
    <w:rsid w:val="00E97C83"/>
    <w:rsid w:val="00E97FE9"/>
    <w:rsid w:val="00EA1CC6"/>
    <w:rsid w:val="00EA1E6C"/>
    <w:rsid w:val="00EA2963"/>
    <w:rsid w:val="00EA333F"/>
    <w:rsid w:val="00EA580A"/>
    <w:rsid w:val="00EA6D89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73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4ADC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2C63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2365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3D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575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oter" Target="footer6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1264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11</cp:revision>
  <cp:lastPrinted>1900-12-31T16:00:00Z</cp:lastPrinted>
  <dcterms:created xsi:type="dcterms:W3CDTF">2025-03-27T09:06:00Z</dcterms:created>
  <dcterms:modified xsi:type="dcterms:W3CDTF">2025-03-31T17:15:00Z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