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746CCA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5C420E" w:rsidRPr="005C420E">
        <w:rPr>
          <w:b/>
          <w:i/>
          <w:noProof/>
          <w:sz w:val="28"/>
        </w:rPr>
        <w:t>250060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593A7D35" w:rsidR="00745C21" w:rsidRDefault="0054764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420E" w:rsidRPr="005C420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5C420E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5C420E" w:rsidRPr="005C420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5C420E" w:rsidRPr="005C420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FA6C" w:rsidR="001E41F3" w:rsidRPr="00410371" w:rsidRDefault="00547645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420E" w:rsidRPr="005C420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9DD36" w:rsidR="001E41F3" w:rsidRPr="00410371" w:rsidRDefault="00547645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C420E" w:rsidRPr="005C420E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18113" w:rsidR="001E41F3" w:rsidRPr="00410371" w:rsidRDefault="00547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420E" w:rsidRPr="005C420E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F076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>
              <w:fldChar w:fldCharType="begin"/>
            </w:r>
            <w:r>
              <w:instrText>HYPERLINK "http://www.3gpp.org/3G_Specs/CRs.htm" \l "_blank"</w:instrText>
            </w:r>
            <w:r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>
              <w:fldChar w:fldCharType="begin"/>
            </w:r>
            <w:r w:rsidR="00DE34CF">
              <w:instrText>HYPERLINK "http://www.3gpp.org/Change-Requests"</w:instrText>
            </w:r>
            <w:r w:rsidR="00DE34CF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E34CF"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9A1F9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420E">
              <w:t>Addition of MCPTT test case 6.1.1.16 to the MCX ATS with MCX-EUTRA model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2C21B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420E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68E0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420E">
              <w:rPr>
                <w:noProof/>
              </w:rPr>
              <w:t xml:space="preserve">TEI14_Test, </w:t>
            </w:r>
            <w:r w:rsidR="005C420E">
              <w:t>MCPTT-</w:t>
            </w:r>
            <w:proofErr w:type="spellStart"/>
            <w:r w:rsidR="005C420E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29F2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420E">
              <w:rPr>
                <w:noProof/>
              </w:rPr>
              <w:t>2025-02-17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35C90" w:rsidR="001E41F3" w:rsidRDefault="00547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420E" w:rsidRPr="005C420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4589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420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03772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09F0C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</w:t>
            </w:r>
            <w:r w:rsidR="003A364D">
              <w:t>6.1.1.16</w:t>
            </w:r>
            <w:r>
              <w:t xml:space="preserve">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46F25" w:rsidR="001E41F3" w:rsidRDefault="00564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6.1.1.16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90706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1A5CCB5" w14:textId="074201B3" w:rsidR="005C420E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420E" w:rsidRPr="0093142E">
        <w:rPr>
          <w:rFonts w:cs="Arial"/>
          <w:iCs/>
        </w:rPr>
        <w:t>Table of Contents</w:t>
      </w:r>
      <w:r w:rsidR="005C420E">
        <w:tab/>
      </w:r>
      <w:r w:rsidR="005C420E">
        <w:fldChar w:fldCharType="begin"/>
      </w:r>
      <w:r w:rsidR="005C420E">
        <w:instrText xml:space="preserve"> PAGEREF _Toc190706529 \h </w:instrText>
      </w:r>
      <w:r w:rsidR="005C420E">
        <w:fldChar w:fldCharType="separate"/>
      </w:r>
      <w:r w:rsidR="005C420E">
        <w:t>2</w:t>
      </w:r>
      <w:r w:rsidR="005C420E">
        <w:fldChar w:fldCharType="end"/>
      </w:r>
    </w:p>
    <w:p w14:paraId="40AB0123" w14:textId="6ACE6204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_Toc190706530 \h </w:instrText>
      </w:r>
      <w:r>
        <w:fldChar w:fldCharType="separate"/>
      </w:r>
      <w:r>
        <w:t>3</w:t>
      </w:r>
      <w:r>
        <w:fldChar w:fldCharType="end"/>
      </w:r>
    </w:p>
    <w:p w14:paraId="7B577D31" w14:textId="44525651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_Toc190706531 \h </w:instrText>
      </w:r>
      <w:r>
        <w:fldChar w:fldCharType="separate"/>
      </w:r>
      <w:r>
        <w:t>3</w:t>
      </w:r>
      <w:r>
        <w:fldChar w:fldCharType="end"/>
      </w:r>
    </w:p>
    <w:p w14:paraId="666ACD11" w14:textId="18C5B446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_Toc190706532 \h </w:instrText>
      </w:r>
      <w:r>
        <w:fldChar w:fldCharType="separate"/>
      </w:r>
      <w:r>
        <w:t>3</w:t>
      </w:r>
      <w:r>
        <w:fldChar w:fldCharType="end"/>
      </w:r>
    </w:p>
    <w:p w14:paraId="2A49E037" w14:textId="4250F112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_Toc190706533 \h </w:instrText>
      </w:r>
      <w:r>
        <w:fldChar w:fldCharType="separate"/>
      </w:r>
      <w:r>
        <w:t>3</w:t>
      </w:r>
      <w:r>
        <w:fldChar w:fldCharType="end"/>
      </w:r>
    </w:p>
    <w:p w14:paraId="6F2B6C0E" w14:textId="1154139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_Toc190706534 \h </w:instrText>
      </w:r>
      <w:r>
        <w:fldChar w:fldCharType="separate"/>
      </w:r>
      <w:r>
        <w:t>4</w:t>
      </w:r>
      <w:r>
        <w:fldChar w:fldCharType="end"/>
      </w:r>
    </w:p>
    <w:p w14:paraId="6FDD3943" w14:textId="365CED40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_Toc190706535 \h </w:instrText>
      </w:r>
      <w:r>
        <w:fldChar w:fldCharType="separate"/>
      </w:r>
      <w:r>
        <w:t>4</w:t>
      </w:r>
      <w:r>
        <w:fldChar w:fldCharType="end"/>
      </w:r>
    </w:p>
    <w:p w14:paraId="14EABA00" w14:textId="030EFB89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_Toc190706536 \h </w:instrText>
      </w:r>
      <w:r>
        <w:fldChar w:fldCharType="separate"/>
      </w:r>
      <w:r>
        <w:t>7</w:t>
      </w:r>
      <w:r>
        <w:fldChar w:fldCharType="end"/>
      </w:r>
    </w:p>
    <w:p w14:paraId="0BEE52D1" w14:textId="1011F0A3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_Toc190706537 \h </w:instrText>
      </w:r>
      <w:r>
        <w:fldChar w:fldCharType="separate"/>
      </w:r>
      <w:r>
        <w:t>7</w:t>
      </w:r>
      <w:r>
        <w:fldChar w:fldCharType="end"/>
      </w:r>
    </w:p>
    <w:p w14:paraId="50EBD3F9" w14:textId="56D9D28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_Toc190706538 \h </w:instrText>
      </w:r>
      <w:r>
        <w:fldChar w:fldCharType="separate"/>
      </w:r>
      <w:r>
        <w:t>7</w:t>
      </w:r>
      <w:r>
        <w:fldChar w:fldCharType="end"/>
      </w:r>
    </w:p>
    <w:p w14:paraId="022FCC34" w14:textId="19FE6DBD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_Toc190706539 \h </w:instrText>
      </w:r>
      <w:r>
        <w:fldChar w:fldCharType="separate"/>
      </w:r>
      <w:r>
        <w:t>7</w:t>
      </w:r>
      <w:r>
        <w:fldChar w:fldCharType="end"/>
      </w:r>
    </w:p>
    <w:p w14:paraId="325A0C2F" w14:textId="7EB9AB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907065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63DD56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6.1.1.16.MCPTT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5C420E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90706531"/>
      <w:r w:rsidRPr="007036CE">
        <w:rPr>
          <w:b/>
        </w:rPr>
        <w:t>Verification Test Summary</w:t>
      </w:r>
      <w:bookmarkEnd w:id="7"/>
      <w:bookmarkEnd w:id="8"/>
    </w:p>
    <w:p w14:paraId="015EF2B9" w14:textId="35F10F7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</w:t>
      </w:r>
      <w:proofErr w:type="gramStart"/>
      <w:r w:rsidR="005C420E">
        <w:rPr>
          <w:rFonts w:cs="Arial"/>
          <w:lang w:eastAsia="ja-JP"/>
        </w:rPr>
        <w:t>16.MCPTT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5B8E2D2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5C420E">
        <w:rPr>
          <w:rFonts w:cs="Arial"/>
        </w:rPr>
        <w:t>iwd-TTCN3-B2024-06_D24wk50</w:t>
      </w:r>
      <w:r w:rsidR="0048090B">
        <w:rPr>
          <w:rFonts w:cs="Arial"/>
        </w:rPr>
        <w:fldChar w:fldCharType="end"/>
      </w:r>
    </w:p>
    <w:p w14:paraId="32370A34" w14:textId="1368DDD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FE394A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5C420E">
        <w:rPr>
          <w:rFonts w:cs="Arial"/>
          <w:b/>
          <w:lang w:eastAsia="ja-JP"/>
        </w:rPr>
        <w:t>Alea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90706532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3266597B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90706533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85F7B4A" w:rsidR="00507BCD" w:rsidRPr="00507BCD" w:rsidRDefault="00507BCD" w:rsidP="00507BCD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</w:t>
            </w:r>
            <w:proofErr w:type="gramStart"/>
            <w:r w:rsidRPr="00507BCD">
              <w:rPr>
                <w:rFonts w:ascii="Arial" w:hAnsi="Arial" w:cs="Arial"/>
              </w:rPr>
              <w:t>MT</w:t>
            </w:r>
            <w:proofErr w:type="spellEnd"/>
            <w:r w:rsidRPr="00507BCD">
              <w:rPr>
                <w:rFonts w:ascii="Arial" w:hAnsi="Arial" w:cs="Arial"/>
              </w:rPr>
              <w:t>(</w:t>
            </w:r>
            <w:proofErr w:type="gramEnd"/>
            <w:r w:rsidRPr="00507BCD">
              <w:rPr>
                <w:rFonts w:ascii="Arial" w:hAnsi="Arial" w:cs="Arial"/>
              </w:rPr>
              <w:t>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E28B2" w14:textId="2CDCD315" w:rsidR="00507BCD" w:rsidRPr="00507BCD" w:rsidRDefault="00507BCD" w:rsidP="00507BCD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 xml:space="preserve">This function is defined for </w:t>
            </w:r>
            <w:proofErr w:type="gramStart"/>
            <w:r w:rsidRPr="00507BCD">
              <w:rPr>
                <w:rFonts w:ascii="Arial" w:hAnsi="Arial" w:cs="Arial"/>
              </w:rPr>
              <w:t>MT</w:t>
            </w:r>
            <w:proofErr w:type="gramEnd"/>
            <w:r w:rsidRPr="00507BCD">
              <w:rPr>
                <w:rFonts w:ascii="Arial" w:hAnsi="Arial" w:cs="Arial"/>
              </w:rPr>
              <w:t xml:space="preserve"> but the functionality is for MO </w:t>
            </w:r>
            <w:r>
              <w:rPr>
                <w:rFonts w:ascii="Arial" w:hAnsi="Arial" w:cs="Arial"/>
              </w:rPr>
              <w:t>(with</w:t>
            </w:r>
            <w:r w:rsidRPr="00507BCD">
              <w:rPr>
                <w:rFonts w:ascii="Arial" w:hAnsi="Arial" w:cs="Arial"/>
              </w:rPr>
              <w:t xml:space="preserve"> Paging</w:t>
            </w:r>
            <w:r>
              <w:rPr>
                <w:rFonts w:ascii="Arial" w:hAnsi="Arial" w:cs="Arial"/>
              </w:rPr>
              <w:t>)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1D841030" w:rsidR="00507BCD" w:rsidRPr="00507BCD" w:rsidRDefault="00507BCD" w:rsidP="00507BC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Remove paging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3A6FF5BB" w:rsidR="00507BCD" w:rsidRPr="00507BCD" w:rsidRDefault="00507BCD" w:rsidP="00507BC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MCX_SIP_Registration.ttcn</w:t>
            </w:r>
            <w:proofErr w:type="spellEnd"/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207324" w14:textId="77777777" w:rsidR="00507BCD" w:rsidRPr="00E751F5" w:rsidRDefault="00507BCD" w:rsidP="00F5789B">
            <w:pPr>
              <w:rPr>
                <w:rFonts w:ascii="Arial" w:hAnsi="Arial"/>
                <w:highlight w:val="cyan"/>
              </w:rPr>
            </w:pP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90A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07BC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f_MCX_EUTRA_IPCAN_RRCConnectionEstablishment_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MT(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E1353A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67CD7ED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runs on EUTRA_PTC</w:t>
            </w:r>
          </w:p>
          <w:p w14:paraId="0E748A0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7DFC360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E570062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7AB6868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47536AC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Page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v_GutiParameters.M_TMSI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)));</w:t>
            </w:r>
          </w:p>
          <w:p w14:paraId="6633C1EF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99EC209" w14:textId="6AA3DAC5" w:rsidR="00507BCD" w:rsidRPr="00A32194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5E5571C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22BC99B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211B11A6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7CE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MT(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A6B6864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590963A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runs on EUTRA_PTC</w:t>
            </w:r>
          </w:p>
          <w:p w14:paraId="56DFF700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13A339" w14:textId="6D3E2D5E" w:rsidR="00B17EE9" w:rsidRDefault="00B17EE9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51A976C4" w14:textId="64500238" w:rsidR="0081139F" w:rsidRPr="00B17EE9" w:rsidRDefault="0081139F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// REMOVED PAGING</w:t>
            </w:r>
          </w:p>
          <w:p w14:paraId="7134DA12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87E2F8" w14:textId="139ED216" w:rsidR="00507BCD" w:rsidRPr="00F754C8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680C0B5" w14:textId="77777777" w:rsidR="00507BCD" w:rsidRDefault="00507BCD" w:rsidP="00507BCD">
      <w:pPr>
        <w:rPr>
          <w:lang w:val="pt-BR"/>
        </w:rPr>
      </w:pPr>
    </w:p>
    <w:p w14:paraId="6567DAB3" w14:textId="1F791AC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Ref173157194"/>
      <w:bookmarkStart w:id="12" w:name="_Toc19070653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2</w:t>
      </w:r>
      <w:bookmarkEnd w:id="12"/>
      <w:r w:rsidR="006D4DFA">
        <w:rPr>
          <w:b/>
          <w:lang w:val="pt-BR"/>
        </w:rPr>
        <w:fldChar w:fldCharType="end"/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082E1BC1" w:rsidR="00FC62A4" w:rsidRPr="00507BCD" w:rsidRDefault="00FC62A4" w:rsidP="00FC62A4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</w:t>
            </w:r>
            <w:proofErr w:type="gramStart"/>
            <w:r w:rsidRPr="00507BCD">
              <w:rPr>
                <w:rFonts w:ascii="Arial" w:hAnsi="Arial" w:cs="Arial"/>
              </w:rPr>
              <w:t>MO</w:t>
            </w:r>
            <w:proofErr w:type="spellEnd"/>
            <w:r w:rsidRPr="00507BCD">
              <w:rPr>
                <w:rFonts w:ascii="Arial" w:hAnsi="Arial" w:cs="Arial"/>
              </w:rPr>
              <w:t>(</w:t>
            </w:r>
            <w:proofErr w:type="gramEnd"/>
            <w:r w:rsidRPr="00507BCD">
              <w:rPr>
                <w:rFonts w:ascii="Arial" w:hAnsi="Arial" w:cs="Arial"/>
              </w:rPr>
              <w:t>)</w:t>
            </w:r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EB5ACE0" w:rsidR="00FC62A4" w:rsidRPr="00507BCD" w:rsidRDefault="00FC62A4" w:rsidP="00FC62A4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 xml:space="preserve">This function is defined for </w:t>
            </w:r>
            <w:proofErr w:type="gramStart"/>
            <w:r w:rsidRPr="00507BCD">
              <w:rPr>
                <w:rFonts w:ascii="Arial" w:hAnsi="Arial" w:cs="Arial"/>
              </w:rPr>
              <w:t>MO</w:t>
            </w:r>
            <w:proofErr w:type="gramEnd"/>
            <w:r w:rsidRPr="00507BCD">
              <w:rPr>
                <w:rFonts w:ascii="Arial" w:hAnsi="Arial" w:cs="Arial"/>
              </w:rPr>
              <w:t xml:space="preserve"> but the functionality is for MT</w:t>
            </w:r>
            <w:r w:rsidR="00507BCD">
              <w:rPr>
                <w:rFonts w:ascii="Arial" w:hAnsi="Arial" w:cs="Arial"/>
              </w:rPr>
              <w:t xml:space="preserve"> (without paging)</w:t>
            </w:r>
            <w:r w:rsidRPr="00507BCD">
              <w:rPr>
                <w:rFonts w:ascii="Arial" w:hAnsi="Arial" w:cs="Arial"/>
              </w:rPr>
              <w:t>.</w:t>
            </w:r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661B515" w:rsidR="00FC62A4" w:rsidRPr="00507BCD" w:rsidRDefault="00795B90" w:rsidP="00FC62A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Adding paging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16DA354F" w:rsidR="00FC62A4" w:rsidRPr="00507BCD" w:rsidRDefault="00FC62A4" w:rsidP="00FC62A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IPCAN_MCX_EUTRA.ttcn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07B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MO(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F3F64F" w14:textId="2775C37D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3D16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runs on EUTRA_PTC</w:t>
            </w:r>
          </w:p>
          <w:p w14:paraId="449727F8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5E51B86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715DD9F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7221D6" w14:textId="3880B7EC" w:rsidR="004A437D" w:rsidRPr="00A32194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09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MO(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09AA416" w14:textId="284C8523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795E643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runs on EUTRA_PTC</w:t>
            </w:r>
          </w:p>
          <w:p w14:paraId="4CAF855C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0A3C749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36212BB0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3195D5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049BFF5B" w14:textId="5C2E8186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Page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v_GutiParameters.M_TMSI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)));</w:t>
            </w:r>
          </w:p>
          <w:p w14:paraId="6F9FECD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10531E" w14:textId="654F044C" w:rsidR="004A437D" w:rsidRPr="00F754C8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C18BB16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Ref173152103"/>
      <w:bookmarkStart w:id="14" w:name="_Ref173152282"/>
      <w:bookmarkStart w:id="15" w:name="_Toc190706535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3</w:t>
      </w:r>
      <w:bookmarkEnd w:id="15"/>
      <w:r w:rsidR="006D4DFA">
        <w:rPr>
          <w:b/>
          <w:lang w:val="pt-BR"/>
        </w:rPr>
        <w:fldChar w:fldCharType="end"/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529E4CED" w:rsidR="0081139F" w:rsidRPr="0081139F" w:rsidRDefault="0081139F" w:rsidP="0081139F">
            <w:pPr>
              <w:spacing w:after="0"/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f_TC_6_1_1_16_MCPTT_MCX_</w:t>
            </w:r>
            <w:proofErr w:type="gramStart"/>
            <w:r w:rsidRPr="0081139F">
              <w:rPr>
                <w:rFonts w:ascii="Arial" w:hAnsi="Arial" w:cs="Arial"/>
              </w:rPr>
              <w:t>IMS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6010FB4" w:rsidR="0081139F" w:rsidRPr="0081139F" w:rsidRDefault="0081139F" w:rsidP="0081139F">
            <w:pPr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In this function, the second SIP-MESSAGE</w:t>
            </w:r>
            <w:r>
              <w:rPr>
                <w:rFonts w:ascii="Arial" w:hAnsi="Arial" w:cs="Arial"/>
              </w:rPr>
              <w:t xml:space="preserve"> (step 4)</w:t>
            </w:r>
            <w:r w:rsidRPr="0081139F">
              <w:rPr>
                <w:rFonts w:ascii="Arial" w:hAnsi="Arial" w:cs="Arial"/>
              </w:rPr>
              <w:t xml:space="preserve"> is sent for Emergency cancellation. </w:t>
            </w:r>
            <w:proofErr w:type="gramStart"/>
            <w:r w:rsidRPr="0081139F">
              <w:rPr>
                <w:rFonts w:ascii="Arial" w:hAnsi="Arial" w:cs="Arial"/>
              </w:rPr>
              <w:t>However</w:t>
            </w:r>
            <w:proofErr w:type="gramEnd"/>
            <w:r w:rsidRPr="0081139F">
              <w:rPr>
                <w:rFonts w:ascii="Arial" w:hAnsi="Arial" w:cs="Arial"/>
              </w:rPr>
              <w:t xml:space="preserve"> the Message-Header is not constructed again. Hence the </w:t>
            </w:r>
            <w:proofErr w:type="spellStart"/>
            <w:r w:rsidRPr="0081139F">
              <w:rPr>
                <w:rFonts w:ascii="Arial" w:hAnsi="Arial" w:cs="Arial"/>
              </w:rPr>
              <w:t>the</w:t>
            </w:r>
            <w:proofErr w:type="spellEnd"/>
            <w:r w:rsidRPr="0081139F">
              <w:rPr>
                <w:rFonts w:ascii="Arial" w:hAnsi="Arial" w:cs="Arial"/>
              </w:rPr>
              <w:t xml:space="preserve"> call-id &amp; seq.no is sent same as previous message header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ie</w:t>
            </w:r>
            <w:proofErr w:type="spellEnd"/>
            <w:r>
              <w:rPr>
                <w:rFonts w:ascii="Arial" w:hAnsi="Arial" w:cs="Arial"/>
              </w:rPr>
              <w:t xml:space="preserve"> for step 1)</w:t>
            </w:r>
            <w:r w:rsidRPr="0081139F">
              <w:rPr>
                <w:rFonts w:ascii="Arial" w:hAnsi="Arial" w:cs="Arial"/>
              </w:rPr>
              <w:t xml:space="preserve">.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3717E4D" w14:textId="4D986637" w:rsidR="0081139F" w:rsidRPr="0081139F" w:rsidRDefault="0081139F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81139F">
              <w:rPr>
                <w:rFonts w:cs="Arial"/>
              </w:rPr>
              <w:t xml:space="preserve">The SIP-Message header </w:t>
            </w:r>
            <w:r>
              <w:rPr>
                <w:rFonts w:cs="Arial"/>
              </w:rPr>
              <w:t>is</w:t>
            </w:r>
            <w:r w:rsidRPr="0081139F">
              <w:rPr>
                <w:rFonts w:cs="Arial"/>
              </w:rPr>
              <w:t xml:space="preserve"> constructed again </w:t>
            </w:r>
            <w:r>
              <w:rPr>
                <w:rFonts w:cs="Arial"/>
              </w:rPr>
              <w:t xml:space="preserve">at step 4 </w:t>
            </w:r>
            <w:r w:rsidRPr="0081139F">
              <w:rPr>
                <w:rFonts w:cs="Arial"/>
              </w:rPr>
              <w:t>so that the Message will be unique always.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F1BD83B" w:rsidR="0081139F" w:rsidRPr="0081139F" w:rsidRDefault="0081139F" w:rsidP="008113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1139F">
              <w:rPr>
                <w:rFonts w:ascii="Arial" w:hAnsi="Arial" w:cs="Arial"/>
              </w:rPr>
              <w:t>MCPTT_GroupCall_MCX_IMS.ttcn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61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MCX_IMS_PTC</w:t>
            </w:r>
          </w:p>
          <w:p w14:paraId="4A7CC6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On-network / Emergency Alert / Client Terminated (CT)</w:t>
            </w:r>
          </w:p>
          <w:p w14:paraId="2FDFF53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DCFAC5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6313E3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0D04867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f_MCX_LocationInfo_Degrees2Longitude(px_MCX_CoordinateLongitude_Client_B);</w:t>
            </w:r>
          </w:p>
          <w:p w14:paraId="01A7A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f_MCX_LocationInfo_Degrees2Latitude(px_MCX_CoordinateLatitude_Client_B);</w:t>
            </w:r>
          </w:p>
          <w:p w14:paraId="17BC8D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3794C23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0EB106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E0465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AF716B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142EB97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F8E5F1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3E343D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0AF19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8712CF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6.1.1.16.3.3-1B: MCPTT-Info in SIP MESSAGE @sic R5-242353: no GROUP_CALL =&gt; no session-type sic@ */</w:t>
            </w:r>
          </w:p>
          <w:p w14:paraId="78D7033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6.1.1.16.3.3-1B: @sic R5-242353 sic@ */</w:t>
            </w:r>
          </w:p>
          <w:p w14:paraId="6BA3BF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cs_MCPTT_Content_True;                                                /* Table 6.1.1.16.3.3-1B: MCPTT-Info */</w:t>
            </w:r>
          </w:p>
          <w:p w14:paraId="040225D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6.1.1.16.3.3-1B: @sic R5-242353 sic@ */</w:t>
            </w:r>
          </w:p>
          <w:p w14:paraId="61737C0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66921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2A3EF37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C0E3C5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@sic R5-242353: condition ACCEPT-CONTACT-WITH-MEDIA-FEATURE-TAG sic@ */</w:t>
            </w:r>
          </w:p>
          <w:p w14:paraId="592D02C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ED1A4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8F734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1");</w:t>
            </w:r>
          </w:p>
          <w:p w14:paraId="0946E5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FE516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2A0F1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34E66A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1C530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4E8F0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alert?", "Step 3a1");</w:t>
            </w:r>
          </w:p>
          <w:p w14:paraId="276708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6BA172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C182F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6E901B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3F4BB5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cs_MCPTT_Content_False;                                               /* Table 6.1.1.16.3.3-3A: MCPTT-Info in SIP MESSAGE */</w:t>
            </w:r>
          </w:p>
          <w:p w14:paraId="2EC34F2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                                                                    /* Table 6.1.1.16.3.3-3A @sic R5-242353 sic@ */</w:t>
            </w:r>
          </w:p>
          <w:p w14:paraId="15C113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1C41F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1A849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4");</w:t>
            </w:r>
          </w:p>
          <w:p w14:paraId="725D0D4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6D39C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2F2906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3F377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E353A4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B09F6E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 cancellation?", "Step 6a1");</w:t>
            </w:r>
          </w:p>
          <w:p w14:paraId="685119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A44EA6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E1512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2EF40A6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3410B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269898" w14:textId="515203E8" w:rsidR="003D5C7D" w:rsidRPr="006C51C6" w:rsidRDefault="00406A04" w:rsidP="00406A04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  <w:r w:rsidR="006C51C6"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A3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MCX_IMS_PTC</w:t>
            </w:r>
          </w:p>
          <w:p w14:paraId="2D47765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On-network / Emergency Alert / Client Terminated (CT)</w:t>
            </w:r>
          </w:p>
          <w:p w14:paraId="299293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7730E44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29B21E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1417E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f_MCX_LocationInfo_Degrees2Longitude(px_MCX_CoordinateLongitude_Client_B);</w:t>
            </w:r>
          </w:p>
          <w:p w14:paraId="3895A7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f_MCX_LocationInfo_Degrees2Latitude(px_MCX_CoordinateLatitude_Client_B);</w:t>
            </w:r>
          </w:p>
          <w:p w14:paraId="604F9CA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9397A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2127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C00FD1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F9A9A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00EF41A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5B60A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3C5FC0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626CF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3FBF49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6.1.1.16.3.3-1B: MCPTT-Info in SIP MESSAGE @sic R5-242353: no GROUP_CALL =&gt; no session-type sic@ */</w:t>
            </w:r>
          </w:p>
          <w:p w14:paraId="73E2ED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6.1.1.16.3.3-1B: @sic R5-242353 sic@ */</w:t>
            </w:r>
          </w:p>
          <w:p w14:paraId="63C578E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cs_MCPTT_Content_True;                                                /* Table 6.1.1.16.3.3-1B: MCPTT-Info */</w:t>
            </w:r>
          </w:p>
          <w:p w14:paraId="29BC8C2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6.1.1.16.3.3-1B: @sic R5-242353 sic@ */</w:t>
            </w:r>
          </w:p>
          <w:p w14:paraId="4159007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E73C8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0AE72AF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68C29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@sic R5-242353: condition ACCEPT-CONTACT-WITH-MEDIA-FEATURE-TAG sic@ */</w:t>
            </w:r>
          </w:p>
          <w:p w14:paraId="0AFEDC4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E56329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BDFA2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1");</w:t>
            </w:r>
          </w:p>
          <w:p w14:paraId="4D7075D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E651B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37E2ED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7BD151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BDF27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4AF2249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alert?", "Step 3a1");</w:t>
            </w:r>
          </w:p>
          <w:p w14:paraId="4673446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F13BAB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2EF11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87ED0C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C89D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cs_MCPTT_Content_False;                                               /* Table 6.1.1.16.3.3-3A: MCPTT-Info in SIP MESSAGE */</w:t>
            </w:r>
          </w:p>
          <w:p w14:paraId="35E08FEA" w14:textId="07536DE5" w:rsidR="00406A04" w:rsidRDefault="00406A04" w:rsidP="00BA20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                                                                    /* Table 6.1.1.16.3.3-3A @sic R5-242353 sic@ */</w:t>
            </w:r>
          </w:p>
          <w:p w14:paraId="4A8FBD06" w14:textId="74A4BDC3" w:rsidR="00BA2046" w:rsidRPr="00406A04" w:rsidRDefault="00BA2046" w:rsidP="00BA20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MessageHeader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f_MCX_MessageRequest_MessageHeaderTX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(MCPTT,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v_ACCEPT_CONTACT_WITH_MEDIA_FEATURE_TAG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    /* @sic R5-242353: condition ACCEPT-CONTACT-WITH-MEDIA-FEATURE-TAG sic@ */</w:t>
            </w:r>
          </w:p>
          <w:p w14:paraId="02FDCE3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DDBDA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65B7E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4");</w:t>
            </w:r>
          </w:p>
          <w:p w14:paraId="0F01B57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9B600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6C00FE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2E50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8CF708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591E026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 cancellation?", "Step 6a1");</w:t>
            </w:r>
          </w:p>
          <w:p w14:paraId="6F4FFF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B10F8F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52B5F6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6BF83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6119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162D60" w14:textId="5481A95E" w:rsidR="00F666F4" w:rsidRPr="005640D9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} 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49142670"/>
      <w:bookmarkStart w:id="20" w:name="_Toc190706536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</w:p>
    <w:p w14:paraId="3376348C" w14:textId="5981E1F4" w:rsidR="00EC68D4" w:rsidRDefault="00EC68D4" w:rsidP="00EC68D4">
      <w:pPr>
        <w:rPr>
          <w:rFonts w:cs="Arial"/>
        </w:rPr>
      </w:pPr>
      <w:bookmarkStart w:id="21" w:name="_Toc122434494"/>
      <w:bookmarkStart w:id="22" w:name="_Toc295288971"/>
      <w:bookmarkStart w:id="23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0EBF619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1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5C0BE720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2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785046B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726C964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4" w:name="_Toc149142671"/>
      <w:bookmarkStart w:id="25" w:name="_Toc190706537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bookmarkStart w:id="26" w:name="_Hlk120026754"/>
    <w:bookmarkStart w:id="27" w:name="_Hlk149142633"/>
    <w:p w14:paraId="718D1A2F" w14:textId="403FDE4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8" w:name="_Toc190706538"/>
      <w:r w:rsidR="005C420E">
        <w:rPr>
          <w:rStyle w:val="ui-provider"/>
          <w:b/>
          <w:bCs/>
        </w:rPr>
        <w:t>Alea - a Leonardo Company, MCXPTT Platform v. 4.2.0 - Android Client v 1.12.0</w:t>
      </w:r>
      <w:bookmarkEnd w:id="28"/>
      <w:r>
        <w:rPr>
          <w:rStyle w:val="ui-provider"/>
          <w:b/>
          <w:bCs/>
        </w:rPr>
        <w:fldChar w:fldCharType="end"/>
      </w:r>
    </w:p>
    <w:bookmarkEnd w:id="26"/>
    <w:p w14:paraId="4D326958" w14:textId="7511B9AC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7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Alea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3FA4F1C1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3C0CB52A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149142673"/>
      <w:bookmarkStart w:id="33" w:name="_Toc190706539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bookmarkEnd w:id="3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3FABB926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5C420E">
              <w:rPr>
                <w:rFonts w:cs="Arial"/>
                <w:b/>
                <w:noProof/>
                <w:sz w:val="18"/>
              </w:rPr>
              <w:t>250061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5C420E">
              <w:rPr>
                <w:rFonts w:cs="Arial"/>
                <w:bCs/>
                <w:sz w:val="18"/>
              </w:rPr>
              <w:t>Addition of MCPTT test case 6.1.1.16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089D" w14:textId="77777777" w:rsidR="00D32B00" w:rsidRDefault="00D32B00">
      <w:r>
        <w:separator/>
      </w:r>
    </w:p>
  </w:endnote>
  <w:endnote w:type="continuationSeparator" w:id="0">
    <w:p w14:paraId="60A3C307" w14:textId="77777777" w:rsidR="00D32B00" w:rsidRDefault="00D3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3C45" w14:textId="77777777" w:rsidR="00D32B00" w:rsidRDefault="00D32B00">
      <w:r>
        <w:separator/>
      </w:r>
    </w:p>
  </w:footnote>
  <w:footnote w:type="continuationSeparator" w:id="0">
    <w:p w14:paraId="01CFFCC5" w14:textId="77777777" w:rsidR="00D32B00" w:rsidRDefault="00D3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0D8F"/>
    <w:rsid w:val="001F2C28"/>
    <w:rsid w:val="001F3342"/>
    <w:rsid w:val="001F375F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252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5B90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w3.org/2009/xmlenc11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2838</TotalTime>
  <Pages>7</Pages>
  <Words>2442</Words>
  <Characters>13920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732</cp:revision>
  <cp:lastPrinted>1900-01-01T00:00:00Z</cp:lastPrinted>
  <dcterms:created xsi:type="dcterms:W3CDTF">2023-12-11T16:00:00Z</dcterms:created>
  <dcterms:modified xsi:type="dcterms:W3CDTF">2025-02-17T17:43:00Z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250060</vt:lpwstr>
  </property>
  <property fmtid="{D5CDD505-2E9C-101B-9397-08002B2CF9AE}" pid="9" name="Spec#">
    <vt:lpwstr>37.579-5</vt:lpwstr>
  </property>
  <property fmtid="{D5CDD505-2E9C-101B-9397-08002B2CF9AE}" pid="10" name="Cr#">
    <vt:lpwstr>0008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2025-02-17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6.1.1.16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6.1.1.16.MCPTT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6_1_1_16_MCPTT</vt:lpwstr>
  </property>
</Properties>
</file>