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46028884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R5s230689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2887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MAC testcase 7.1.1.6.1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B188D" w:rsidR="001E41F3" w:rsidRDefault="00D70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655BA" w14:textId="77777777" w:rsidR="002E3231" w:rsidRDefault="002E3231" w:rsidP="002E3231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Pr="00BA6157">
              <w:rPr>
                <w:rFonts w:ascii="Arial" w:hAnsi="Arial" w:cs="Arial"/>
                <w:b/>
                <w:sz w:val="20"/>
                <w:szCs w:val="20"/>
              </w:rPr>
              <w:t>RAN1 CR R1-2202898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clarification has been provided that the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PUCCH resource determination for the SPS-PDSCH “associated with the corresponding activation DCI” follows the </w:t>
            </w:r>
            <w:r w:rsidRPr="00BA61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RRC-configured </w:t>
            </w:r>
            <w:r w:rsidRPr="00BA6157">
              <w:rPr>
                <w:rFonts w:ascii="Arial" w:hAnsi="Arial" w:cs="Arial"/>
                <w:b/>
                <w:i/>
                <w:iCs/>
                <w:noProof/>
                <w:sz w:val="20"/>
                <w:szCs w:val="20"/>
              </w:rPr>
              <w:t>n1PUCCH-AN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Pr="00BA615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SPS-PUCCH-AN-List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like all the subsequent SPS-PDSCHs 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463C8C9" w14:textId="77777777" w:rsidR="002E3231" w:rsidRDefault="002E3231" w:rsidP="002E323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Hence, this would mean that UE would use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pucch-ResourceID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0 as configured in TS 38.523-1 Table 7.1.1.6.1.3.3-2</w:t>
            </w:r>
          </w:p>
          <w:p w14:paraId="708AA7DE" w14:textId="331ACFE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However, as per </w:t>
            </w:r>
            <w:r w:rsidRPr="000A2DBE">
              <w:rPr>
                <w:rFonts w:cs="Arial"/>
                <w:b/>
              </w:rPr>
              <w:t>Prose CR R5-201195</w:t>
            </w:r>
            <w:r>
              <w:rPr>
                <w:rFonts w:cs="Arial"/>
              </w:rPr>
              <w:t xml:space="preserve">, the PUCCH resource indicator in DCI 1_x is set to </w:t>
            </w:r>
            <w:r w:rsidRPr="000A2DBE">
              <w:rPr>
                <w:rFonts w:cs="Arial"/>
                <w:b/>
              </w:rPr>
              <w:t>“110”</w:t>
            </w:r>
            <w:r w:rsidRPr="000A2DBE">
              <w:rPr>
                <w:rFonts w:cs="Arial"/>
              </w:rPr>
              <w:t>.</w:t>
            </w:r>
            <w:r>
              <w:rPr>
                <w:rFonts w:cs="Arial"/>
                <w:b/>
              </w:rPr>
              <w:t xml:space="preserve"> </w:t>
            </w:r>
            <w:r w:rsidRPr="000A2DBE">
              <w:rPr>
                <w:rFonts w:cs="Arial"/>
              </w:rPr>
              <w:t xml:space="preserve">Hence, the SS implementation would decode the HARQ Feedback from the UE as </w:t>
            </w:r>
            <w:r w:rsidRPr="000A2DBE">
              <w:rPr>
                <w:rFonts w:cs="Arial"/>
                <w:b/>
              </w:rPr>
              <w:t>DTX</w:t>
            </w:r>
            <w:r w:rsidRPr="000A2DBE">
              <w:rPr>
                <w:rFonts w:cs="Arial"/>
              </w:rPr>
              <w:t xml:space="preserve"> for the activation DCI sent on PDCCH and data on PDSCH using CS-RNTI</w:t>
            </w:r>
            <w:r>
              <w:rPr>
                <w:rFonts w:cs="Arial"/>
              </w:rPr>
              <w:t xml:space="preserve"> leading to testcase failure.</w:t>
            </w:r>
          </w:p>
        </w:tc>
      </w:tr>
      <w:tr w:rsidR="002E32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71874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Changed</w:t>
            </w:r>
            <w:r w:rsidRPr="000A2DBE"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pucch-ResourceID</w:t>
            </w:r>
            <w:proofErr w:type="spellEnd"/>
            <w:r>
              <w:rPr>
                <w:rFonts w:cs="Arial"/>
              </w:rPr>
              <w:t xml:space="preserve"> = 6 mirroring the </w:t>
            </w:r>
            <w:r w:rsidRPr="000A2DBE">
              <w:rPr>
                <w:rFonts w:cs="Arial"/>
              </w:rPr>
              <w:t>PUCCH Resource Indicator in the DCI 1_x</w:t>
            </w:r>
          </w:p>
        </w:tc>
      </w:tr>
      <w:tr w:rsidR="002E32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1E8D0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2E3231" w14:paraId="034AF533" w14:textId="77777777" w:rsidTr="00547111">
        <w:tc>
          <w:tcPr>
            <w:tcW w:w="2694" w:type="dxa"/>
            <w:gridSpan w:val="2"/>
          </w:tcPr>
          <w:p w14:paraId="39D9EB5B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E350C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</w:t>
            </w:r>
            <w:r w:rsidR="00C0258E">
              <w:rPr>
                <w:noProof/>
              </w:rPr>
              <w:t>.NR5GC and 7.1.1.6.1.ENDC</w:t>
            </w:r>
          </w:p>
        </w:tc>
      </w:tr>
      <w:tr w:rsidR="002E32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E2C492A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D988786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3CC1D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8C6FD8F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A285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E9B5AB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EFF7881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43FC9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</w:t>
            </w:r>
          </w:p>
        </w:tc>
      </w:tr>
      <w:tr w:rsidR="002E32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F1E3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EDB3477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8828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3231" w:rsidRDefault="002E3231" w:rsidP="002E3231">
            <w:pPr>
              <w:pStyle w:val="CRCoverPage"/>
              <w:spacing w:after="0"/>
              <w:rPr>
                <w:noProof/>
              </w:rPr>
            </w:pPr>
          </w:p>
        </w:tc>
      </w:tr>
      <w:tr w:rsidR="002E32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3A7C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B4570C">
              <w:rPr>
                <w:noProof/>
              </w:rPr>
              <w:t>A prose CR will be raised for this change.</w:t>
            </w:r>
          </w:p>
        </w:tc>
      </w:tr>
      <w:tr w:rsidR="002E32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3231" w:rsidRPr="008863B9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3231" w:rsidRPr="008863B9" w:rsidRDefault="002E3231" w:rsidP="002E3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2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94BC" w14:textId="77777777" w:rsidR="002E3231" w:rsidRPr="002E3231" w:rsidRDefault="002E3231" w:rsidP="002E3231">
      <w:pPr>
        <w:spacing w:before="240" w:after="60"/>
        <w:outlineLvl w:val="0"/>
        <w:rPr>
          <w:rFonts w:ascii="Arial" w:eastAsia="SimSun" w:hAnsi="Arial" w:cs="Arial"/>
          <w:b/>
          <w:bCs/>
          <w:iCs/>
          <w:kern w:val="28"/>
          <w:sz w:val="32"/>
          <w:szCs w:val="32"/>
          <w:lang w:eastAsia="en-GB"/>
        </w:rPr>
      </w:pPr>
      <w:bookmarkStart w:id="3" w:name="_Toc146029029"/>
      <w:r w:rsidRPr="002E3231">
        <w:rPr>
          <w:rFonts w:ascii="Arial" w:eastAsia="SimSun" w:hAnsi="Arial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3"/>
    </w:p>
    <w:p w14:paraId="34B3AEA3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noProof/>
          <w:sz w:val="22"/>
        </w:rPr>
        <w:fldChar w:fldCharType="begin"/>
      </w:r>
      <w:r w:rsidRPr="002E3231">
        <w:rPr>
          <w:rFonts w:eastAsia="SimSun" w:cs="Arial"/>
          <w:noProof/>
          <w:sz w:val="22"/>
        </w:rPr>
        <w:instrText xml:space="preserve"> TOC \o "1-3" </w:instrText>
      </w:r>
      <w:r w:rsidRPr="002E3231">
        <w:rPr>
          <w:rFonts w:eastAsia="SimSun" w:cs="Arial"/>
          <w:noProof/>
          <w:sz w:val="22"/>
        </w:rPr>
        <w:fldChar w:fldCharType="separate"/>
      </w:r>
      <w:r w:rsidRPr="002E3231">
        <w:rPr>
          <w:rFonts w:ascii="Arial" w:eastAsia="SimSun" w:hAnsi="Arial" w:cs="Arial"/>
          <w:iCs/>
          <w:noProof/>
          <w:sz w:val="22"/>
        </w:rPr>
        <w:t>Table of Contents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_Toc146029029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6C3F81D9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  <w:lang w:eastAsia="ja-JP"/>
        </w:rPr>
        <w:t>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  <w:lang w:eastAsia="ja-JP"/>
        </w:rPr>
        <w:t>Overview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_Toc146029030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B6556FB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</w:rPr>
        <w:t>2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</w:rPr>
        <w:t>Corrections required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_Toc146029031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9C6C80E" w14:textId="77777777" w:rsidR="002E3231" w:rsidRPr="002E3231" w:rsidRDefault="002E3231" w:rsidP="002E3231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b/>
          <w:noProof/>
          <w:lang w:eastAsia="en-GB"/>
        </w:rPr>
        <w:t>2.1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 w:cs="Arial"/>
          <w:b/>
          <w:bCs/>
          <w:noProof/>
          <w:color w:val="000000"/>
          <w:lang w:val="en-US" w:eastAsia="en-GB"/>
        </w:rPr>
        <w:t>Correction to template cs_SPS_Config_Common</w:t>
      </w:r>
      <w:r w:rsidRPr="002E3231">
        <w:rPr>
          <w:rFonts w:eastAsia="SimSun"/>
          <w:noProof/>
        </w:rPr>
        <w:tab/>
      </w:r>
      <w:r w:rsidRPr="002E3231">
        <w:rPr>
          <w:rFonts w:eastAsia="SimSun"/>
          <w:noProof/>
        </w:rPr>
        <w:fldChar w:fldCharType="begin"/>
      </w:r>
      <w:r w:rsidRPr="002E3231">
        <w:rPr>
          <w:rFonts w:eastAsia="SimSun"/>
          <w:noProof/>
        </w:rPr>
        <w:instrText xml:space="preserve"> PAGEREF _Toc146029032 \h </w:instrText>
      </w:r>
      <w:r w:rsidRPr="002E3231">
        <w:rPr>
          <w:rFonts w:eastAsia="SimSun"/>
          <w:noProof/>
        </w:rPr>
      </w:r>
      <w:r w:rsidRPr="002E3231">
        <w:rPr>
          <w:rFonts w:eastAsia="SimSun"/>
          <w:noProof/>
        </w:rPr>
        <w:fldChar w:fldCharType="separate"/>
      </w:r>
      <w:r w:rsidRPr="002E3231">
        <w:rPr>
          <w:rFonts w:eastAsia="SimSun"/>
          <w:noProof/>
        </w:rPr>
        <w:t>2</w:t>
      </w:r>
      <w:r w:rsidRPr="002E3231">
        <w:rPr>
          <w:rFonts w:eastAsia="SimSun"/>
          <w:noProof/>
        </w:rPr>
        <w:fldChar w:fldCharType="end"/>
      </w:r>
    </w:p>
    <w:p w14:paraId="39F59801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eastAsia="SimSun" w:hAnsi="Arial"/>
          <w:b/>
          <w:sz w:val="36"/>
          <w:lang w:eastAsia="ja-JP"/>
        </w:rPr>
      </w:pPr>
      <w:r w:rsidRPr="002E3231">
        <w:rPr>
          <w:rFonts w:ascii="Arial" w:eastAsia="SimSun" w:hAnsi="Arial" w:cs="Arial"/>
          <w:noProof/>
          <w:sz w:val="36"/>
        </w:rPr>
        <w:fldChar w:fldCharType="end"/>
      </w:r>
      <w:r w:rsidRPr="002E3231">
        <w:rPr>
          <w:rFonts w:ascii="Arial" w:eastAsia="SimSun" w:hAnsi="Arial"/>
          <w:b/>
          <w:sz w:val="36"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46029030"/>
      <w:bookmarkStart w:id="23" w:name="_Hlk107318485"/>
      <w:r w:rsidRPr="002E3231">
        <w:rPr>
          <w:rFonts w:ascii="Arial" w:eastAsia="SimSun" w:hAnsi="Arial"/>
          <w:b/>
          <w:sz w:val="36"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52CD1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eastAsia="SimSun" w:cs="Arial"/>
          <w:lang w:eastAsia="ja-JP"/>
        </w:rPr>
      </w:pPr>
      <w:r w:rsidRPr="002E3231">
        <w:rPr>
          <w:rFonts w:eastAsia="SimSun" w:cs="Arial"/>
        </w:rPr>
        <w:t>This document lists all the essential changes needed to correct problems in the iwd-TTCN3-B2022-09_D23wk37 related to the title of this CR</w:t>
      </w:r>
      <w:r w:rsidRPr="002E3231">
        <w:rPr>
          <w:rFonts w:eastAsia="SimSun" w:cs="Arial"/>
          <w:lang w:eastAsia="ja-JP"/>
        </w:rPr>
        <w:t xml:space="preserve">. </w:t>
      </w:r>
    </w:p>
    <w:p w14:paraId="16250839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b/>
          <w:sz w:val="24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 xml:space="preserve">Contact: </w:t>
      </w:r>
      <w:r w:rsidRPr="002E3231">
        <w:rPr>
          <w:rFonts w:eastAsia="SimSun" w:cs="Arial"/>
          <w:b/>
          <w:sz w:val="24"/>
          <w:lang w:eastAsia="ja-JP"/>
        </w:rPr>
        <w:tab/>
        <w:t>Juan Garcia Martin</w:t>
      </w:r>
    </w:p>
    <w:p w14:paraId="25B93253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ab/>
      </w:r>
      <w:r w:rsidRPr="002E3231">
        <w:rPr>
          <w:rFonts w:eastAsia="SimSun" w:cs="Arial"/>
          <w:b/>
          <w:color w:val="0000FF"/>
          <w:sz w:val="24"/>
          <w:u w:val="single"/>
          <w:lang w:eastAsia="ja-JP"/>
        </w:rPr>
        <w:t>Juan.GarciaMartin@rohde-schwarz.com</w:t>
      </w:r>
      <w:r w:rsidRPr="002E3231">
        <w:rPr>
          <w:rFonts w:eastAsia="SimSun" w:cs="Arial"/>
          <w:sz w:val="24"/>
          <w:lang w:eastAsia="ja-JP"/>
        </w:rPr>
        <w:br/>
      </w:r>
      <w:r w:rsidRPr="002E3231">
        <w:rPr>
          <w:rFonts w:eastAsia="SimSun" w:cs="Arial"/>
          <w:b/>
          <w:lang w:eastAsia="ja-JP"/>
        </w:rPr>
        <w:tab/>
      </w:r>
    </w:p>
    <w:bookmarkEnd w:id="23"/>
    <w:p w14:paraId="4CCC55CB" w14:textId="77777777" w:rsidR="002E3231" w:rsidRPr="002E3231" w:rsidRDefault="002E3231" w:rsidP="002E3231">
      <w:pPr>
        <w:rPr>
          <w:rFonts w:eastAsia="SimSun"/>
          <w:b/>
          <w:sz w:val="24"/>
          <w:lang w:eastAsia="ja-JP"/>
        </w:rPr>
      </w:pPr>
    </w:p>
    <w:p w14:paraId="56043D10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36"/>
        </w:rPr>
      </w:pPr>
      <w:bookmarkStart w:id="24" w:name="_Toc122434488"/>
      <w:bookmarkStart w:id="25" w:name="_Toc295288959"/>
      <w:bookmarkStart w:id="26" w:name="_Toc146029031"/>
      <w:r w:rsidRPr="002E3231">
        <w:rPr>
          <w:rFonts w:ascii="Arial" w:eastAsia="SimSun" w:hAnsi="Arial"/>
          <w:b/>
          <w:sz w:val="36"/>
        </w:rPr>
        <w:t xml:space="preserve">Corrections </w:t>
      </w:r>
      <w:proofErr w:type="gramStart"/>
      <w:r w:rsidRPr="002E3231">
        <w:rPr>
          <w:rFonts w:ascii="Arial" w:eastAsia="SimSun" w:hAnsi="Arial"/>
          <w:b/>
          <w:sz w:val="36"/>
        </w:rPr>
        <w:t>required</w:t>
      </w:r>
      <w:bookmarkEnd w:id="24"/>
      <w:bookmarkEnd w:id="25"/>
      <w:bookmarkEnd w:id="26"/>
      <w:proofErr w:type="gramEnd"/>
    </w:p>
    <w:p w14:paraId="7BA7735D" w14:textId="77777777" w:rsidR="002E3231" w:rsidRPr="002E3231" w:rsidRDefault="002E3231" w:rsidP="002E3231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b/>
          <w:color w:val="000000"/>
          <w:sz w:val="32"/>
          <w:lang w:eastAsia="en-GB"/>
        </w:rPr>
      </w:pPr>
      <w:bookmarkStart w:id="27" w:name="_Toc146029032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 xml:space="preserve">Correction to template </w:t>
      </w:r>
      <w:proofErr w:type="spellStart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>cs_SPS_Config_Common</w:t>
      </w:r>
      <w:bookmarkEnd w:id="2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231" w:rsidRPr="002E3231" w14:paraId="777D6BBA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DD8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 w:cs="Arial"/>
                <w:b/>
              </w:rPr>
            </w:pPr>
            <w:bookmarkStart w:id="28" w:name="_Hlk146029019"/>
            <w:r w:rsidRPr="002E3231">
              <w:rPr>
                <w:rFonts w:ascii="Arial" w:eastAsia="SimSun" w:hAnsi="Arial" w:cs="Arial"/>
                <w:b/>
                <w:bCs/>
                <w:lang w:val="de-DE"/>
              </w:rPr>
              <w:t xml:space="preserve">Template </w:t>
            </w:r>
            <w:r w:rsidRPr="002E3231">
              <w:rPr>
                <w:rFonts w:ascii="Arial" w:eastAsia="SimSun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96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/>
                <w:noProof/>
              </w:rPr>
              <w:t>cs_SPS_Config_Common</w:t>
            </w:r>
          </w:p>
        </w:tc>
      </w:tr>
      <w:bookmarkEnd w:id="28"/>
      <w:tr w:rsidR="002E3231" w:rsidRPr="002E3231" w14:paraId="27F4EAF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7B2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B82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noProof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As per </w:t>
            </w:r>
            <w:r w:rsidRPr="002E3231">
              <w:rPr>
                <w:rFonts w:ascii="Arial" w:eastAsia="Arial Unicode MS" w:hAnsi="Arial" w:cs="Arial"/>
                <w:b/>
                <w:lang w:eastAsia="en-GB"/>
              </w:rPr>
              <w:t xml:space="preserve">RAN1 CR R1-2202898, </w:t>
            </w:r>
            <w:r w:rsidRPr="002E3231">
              <w:rPr>
                <w:rFonts w:ascii="Arial" w:eastAsia="Arial Unicode MS" w:hAnsi="Arial" w:cs="Arial"/>
                <w:lang w:eastAsia="en-GB"/>
              </w:rPr>
              <w:t>clarification has been provided that the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PUCCH resource determination for the SPS-PDSCH “associated with the corresponding activation DCI” follows the </w:t>
            </w:r>
            <w:r w:rsidRPr="002E3231">
              <w:rPr>
                <w:rFonts w:ascii="Arial" w:eastAsia="Arial Unicode MS" w:hAnsi="Arial" w:cs="Arial"/>
                <w:b/>
                <w:noProof/>
                <w:lang w:eastAsia="en-GB"/>
              </w:rPr>
              <w:t xml:space="preserve">RRC-configured </w:t>
            </w:r>
            <w:r w:rsidRPr="002E3231">
              <w:rPr>
                <w:rFonts w:ascii="Arial" w:eastAsia="Arial Unicode MS" w:hAnsi="Arial" w:cs="Arial"/>
                <w:b/>
                <w:i/>
                <w:iCs/>
                <w:noProof/>
                <w:lang w:eastAsia="en-GB"/>
              </w:rPr>
              <w:t>n1PUCCH-AN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, or </w:t>
            </w:r>
            <w:r w:rsidRPr="002E3231">
              <w:rPr>
                <w:rFonts w:ascii="Arial" w:eastAsia="Arial Unicode MS" w:hAnsi="Arial" w:cs="Arial"/>
                <w:i/>
                <w:iCs/>
                <w:noProof/>
                <w:lang w:eastAsia="en-GB"/>
              </w:rPr>
              <w:t>SPS-PUCCH-AN-List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like all the subsequent SPS-PDSCHs do.</w:t>
            </w:r>
          </w:p>
          <w:p w14:paraId="7E31FDE1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Hence, this would mean that UE would use </w:t>
            </w:r>
            <w:proofErr w:type="spellStart"/>
            <w:r w:rsidRPr="002E3231">
              <w:rPr>
                <w:rFonts w:ascii="Arial" w:eastAsia="Arial Unicode MS" w:hAnsi="Arial" w:cs="Arial"/>
                <w:lang w:eastAsia="en-GB"/>
              </w:rPr>
              <w:t>pucch-ResourceID</w:t>
            </w:r>
            <w:proofErr w:type="spellEnd"/>
            <w:r w:rsidRPr="002E3231">
              <w:rPr>
                <w:rFonts w:ascii="Arial" w:eastAsia="Arial Unicode MS" w:hAnsi="Arial" w:cs="Arial"/>
                <w:lang w:eastAsia="en-GB"/>
              </w:rPr>
              <w:t xml:space="preserve"> = 0 as configured in TS 38.523-1 Table 7.1.1.6.1.3.3-2</w:t>
            </w:r>
          </w:p>
          <w:p w14:paraId="5EE590E8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</w:rPr>
            </w:pPr>
            <w:r w:rsidRPr="002E3231">
              <w:rPr>
                <w:rFonts w:ascii="Arial" w:eastAsia="SimSun" w:hAnsi="Arial" w:cs="Arial"/>
              </w:rPr>
              <w:t xml:space="preserve">However, as per </w:t>
            </w:r>
            <w:r w:rsidRPr="002E3231">
              <w:rPr>
                <w:rFonts w:ascii="Arial" w:eastAsia="SimSun" w:hAnsi="Arial" w:cs="Arial"/>
                <w:b/>
              </w:rPr>
              <w:t>Prose CR R5-201195</w:t>
            </w:r>
            <w:r w:rsidRPr="002E3231">
              <w:rPr>
                <w:rFonts w:ascii="Arial" w:eastAsia="SimSun" w:hAnsi="Arial" w:cs="Arial"/>
              </w:rPr>
              <w:t xml:space="preserve">, the PUCCH resource indicator in DCI 1_x is set to </w:t>
            </w:r>
            <w:r w:rsidRPr="002E3231">
              <w:rPr>
                <w:rFonts w:ascii="Arial" w:eastAsia="SimSun" w:hAnsi="Arial" w:cs="Arial"/>
                <w:b/>
              </w:rPr>
              <w:t>“110”</w:t>
            </w:r>
            <w:r w:rsidRPr="002E3231">
              <w:rPr>
                <w:rFonts w:ascii="Arial" w:eastAsia="SimSun" w:hAnsi="Arial" w:cs="Arial"/>
              </w:rPr>
              <w:t>.</w:t>
            </w:r>
            <w:r w:rsidRPr="002E3231">
              <w:rPr>
                <w:rFonts w:ascii="Arial" w:eastAsia="SimSun" w:hAnsi="Arial" w:cs="Arial"/>
                <w:b/>
              </w:rPr>
              <w:t xml:space="preserve"> </w:t>
            </w:r>
            <w:r w:rsidRPr="002E3231">
              <w:rPr>
                <w:rFonts w:ascii="Arial" w:eastAsia="SimSun" w:hAnsi="Arial" w:cs="Arial"/>
              </w:rPr>
              <w:t xml:space="preserve">Hence, the SS implementation would decode the HARQ Feedback from the UE as </w:t>
            </w:r>
            <w:r w:rsidRPr="002E3231">
              <w:rPr>
                <w:rFonts w:ascii="Arial" w:eastAsia="SimSun" w:hAnsi="Arial" w:cs="Arial"/>
                <w:b/>
              </w:rPr>
              <w:t>DTX</w:t>
            </w:r>
            <w:r w:rsidRPr="002E3231">
              <w:rPr>
                <w:rFonts w:ascii="Arial" w:eastAsia="SimSun" w:hAnsi="Arial" w:cs="Arial"/>
              </w:rPr>
              <w:t xml:space="preserve"> for the activation DCI sent on PDCCH and data on PDSCH using CS-RNTI leading to testcase failure</w:t>
            </w:r>
          </w:p>
        </w:tc>
      </w:tr>
      <w:tr w:rsidR="002E3231" w:rsidRPr="002E3231" w14:paraId="2505F1C4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25D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6C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 w:cs="Arial"/>
                <w:lang w:eastAsia="zh-CN"/>
              </w:rPr>
              <w:t>Changed the</w:t>
            </w:r>
            <w:r w:rsidRPr="002E323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E3231">
              <w:rPr>
                <w:rFonts w:ascii="Arial" w:eastAsia="SimSun" w:hAnsi="Arial" w:cs="Arial"/>
              </w:rPr>
              <w:t>pucch-ResourceID</w:t>
            </w:r>
            <w:proofErr w:type="spellEnd"/>
            <w:r w:rsidRPr="002E3231">
              <w:rPr>
                <w:rFonts w:ascii="Arial" w:eastAsia="SimSun" w:hAnsi="Arial" w:cs="Arial"/>
              </w:rPr>
              <w:t xml:space="preserve"> = 6 mirroring the PUCCH Resource Indicator in the DCI 1_x</w:t>
            </w:r>
          </w:p>
        </w:tc>
      </w:tr>
      <w:tr w:rsidR="002E3231" w:rsidRPr="002E3231" w14:paraId="50374310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960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85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  <w:lang w:eastAsia="en-GB"/>
              </w:rPr>
            </w:pP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NR_TC_Common</w:t>
            </w:r>
            <w:proofErr w:type="spellEnd"/>
            <w:r w:rsidRPr="002E3231">
              <w:rPr>
                <w:rFonts w:ascii="Arial" w:eastAsia="SimSun" w:hAnsi="Arial" w:cs="Arial"/>
                <w:lang w:eastAsia="en-GB"/>
              </w:rPr>
              <w:t>\7_1_1\</w:t>
            </w: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MAC_SPS_TC_Common_NR.ttcn</w:t>
            </w:r>
            <w:proofErr w:type="spellEnd"/>
          </w:p>
        </w:tc>
      </w:tr>
      <w:tr w:rsidR="002E3231" w:rsidRPr="002E3231" w14:paraId="6245F017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F7E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  <w:highlight w:val="cyan"/>
              </w:rPr>
            </w:pPr>
            <w:r w:rsidRPr="002E3231">
              <w:rPr>
                <w:rFonts w:ascii="Arial" w:eastAsia="SimSun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714" w14:textId="7F1D7BCE" w:rsidR="002E3231" w:rsidRPr="002E3231" w:rsidRDefault="009427BA" w:rsidP="002E3231">
            <w:pPr>
              <w:rPr>
                <w:rFonts w:ascii="Arial" w:eastAsia="SimSun" w:hAnsi="Arial"/>
                <w:highlight w:val="cyan"/>
                <w:lang w:eastAsia="zh-CN"/>
              </w:rPr>
            </w:pPr>
            <w:r>
              <w:rPr>
                <w:sz w:val="21"/>
                <w:szCs w:val="21"/>
                <w:highlight w:val="magenta"/>
              </w:rPr>
              <w:t>Postponed - wait for prose approval and implement as per approved prose CR</w:t>
            </w:r>
          </w:p>
        </w:tc>
      </w:tr>
      <w:tr w:rsidR="00B54CEC" w:rsidRPr="002E3231" w14:paraId="1D34A6D2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CA40" w14:textId="586C89F6" w:rsidR="00B54CEC" w:rsidRPr="00D0568B" w:rsidRDefault="00B54CEC" w:rsidP="002E3231">
            <w:pPr>
              <w:spacing w:before="40" w:after="40"/>
              <w:rPr>
                <w:rFonts w:ascii="Arial" w:eastAsia="SimSun" w:hAnsi="Arial"/>
                <w:b/>
                <w:highlight w:val="cyan"/>
              </w:rPr>
            </w:pPr>
            <w:r w:rsidRPr="00D0568B">
              <w:rPr>
                <w:rFonts w:ascii="Arial" w:eastAsia="SimSun" w:hAnsi="Arial"/>
                <w:b/>
                <w:highlight w:val="cyan"/>
              </w:rPr>
              <w:t>MCC160 Commentr1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AA6" w14:textId="7BB7D0F2" w:rsidR="00B54CEC" w:rsidRPr="00D0568B" w:rsidRDefault="00B54CEC" w:rsidP="002E3231">
            <w:pPr>
              <w:rPr>
                <w:sz w:val="21"/>
                <w:szCs w:val="21"/>
                <w:highlight w:val="cyan"/>
              </w:rPr>
            </w:pPr>
            <w:r w:rsidRPr="00D0568B">
              <w:rPr>
                <w:sz w:val="21"/>
                <w:szCs w:val="21"/>
                <w:highlight w:val="cyan"/>
              </w:rPr>
              <w:t xml:space="preserve">Accepted as per Prose CR </w:t>
            </w:r>
            <w:r w:rsidR="00D0568B" w:rsidRPr="00D0568B">
              <w:rPr>
                <w:noProof/>
                <w:highlight w:val="cyan"/>
              </w:rPr>
              <w:t xml:space="preserve">R5-236505 </w:t>
            </w:r>
            <w:r w:rsidRPr="00D0568B">
              <w:rPr>
                <w:sz w:val="21"/>
                <w:szCs w:val="21"/>
                <w:highlight w:val="cyan"/>
              </w:rPr>
              <w:t>and implemented as shown below</w:t>
            </w:r>
          </w:p>
        </w:tc>
      </w:tr>
    </w:tbl>
    <w:p w14:paraId="30189CDD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</w:p>
    <w:p w14:paraId="3B46A373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567391F5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277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ADD50F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ms160,</w:t>
            </w:r>
          </w:p>
          <w:p w14:paraId="57789E6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p_MCS_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Table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9619A8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0710C79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omit) :=</w:t>
            </w:r>
          </w:p>
          <w:p w14:paraId="4BF84DF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{ /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0FD46F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3CEE85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8,</w:t>
            </w:r>
          </w:p>
          <w:p w14:paraId="13B5480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0,</w:t>
            </w:r>
          </w:p>
          <w:p w14:paraId="2C98DA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7F12D01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p_SPS_ConfigIndex_r16,</w:t>
            </w:r>
          </w:p>
          <w:p w14:paraId="0FC706F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p_Harq_ProcID_Offset_r16,</w:t>
            </w:r>
          </w:p>
          <w:p w14:paraId="6161D85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01B643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85984C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2D4806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3F1F510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17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2F73CF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08DB4CA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6018E3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      /* @sic R5s221179 BASELINE MOVING 2022 rel-17 sic@ */</w:t>
            </w:r>
          </w:p>
          <w:p w14:paraId="35EC266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};   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3F8B1A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</w:tc>
      </w:tr>
    </w:tbl>
    <w:p w14:paraId="2AB33C0C" w14:textId="77777777" w:rsidR="002E3231" w:rsidRPr="002E3231" w:rsidRDefault="002E3231" w:rsidP="002E3231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39135C3F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7EA22C3B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61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ms160,</w:t>
            </w:r>
          </w:p>
          <w:p w14:paraId="7DDEAB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p_MCS_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Table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6277832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1DF0904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omit) :=</w:t>
            </w:r>
          </w:p>
          <w:p w14:paraId="30DC6E8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{ /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13881BD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7A1AE5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8,</w:t>
            </w:r>
          </w:p>
          <w:p w14:paraId="40A9731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n1PUCCH_AN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= 6,</w:t>
            </w:r>
          </w:p>
          <w:p w14:paraId="3FB19B3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1B9B6C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p_SPS_ConfigIndex_r16,</w:t>
            </w:r>
          </w:p>
          <w:p w14:paraId="348F48B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p_Harq_ProcID_Offset_r16,</w:t>
            </w:r>
          </w:p>
          <w:p w14:paraId="77E44B9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0C35074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6963CDA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34D4A03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5C1301B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17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6035E255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0E38C5B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3305304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      /* @sic R5s221179 BASELINE MOVING 2022 rel-17 sic@ */</w:t>
            </w:r>
          </w:p>
          <w:p w14:paraId="691AF6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</w:t>
            </w:r>
          </w:p>
          <w:p w14:paraId="4A7827F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8C9CD36" w14:textId="312E20CA" w:rsidR="001E41F3" w:rsidRDefault="001E41F3">
      <w:pPr>
        <w:rPr>
          <w:noProof/>
        </w:rPr>
      </w:pPr>
    </w:p>
    <w:p w14:paraId="51ACB555" w14:textId="72D27996" w:rsidR="00B54CEC" w:rsidRPr="00B54CEC" w:rsidRDefault="00B54CEC">
      <w:pPr>
        <w:rPr>
          <w:rFonts w:ascii="Arial" w:hAnsi="Arial" w:cs="Arial"/>
          <w:b/>
          <w:bCs/>
          <w:noProof/>
        </w:rPr>
      </w:pPr>
      <w:r w:rsidRPr="00B54CEC">
        <w:rPr>
          <w:rFonts w:ascii="Arial" w:hAnsi="Arial" w:cs="Arial"/>
          <w:b/>
          <w:bCs/>
          <w:noProof/>
        </w:rPr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4CEC" w14:paraId="0408FF4C" w14:textId="77777777" w:rsidTr="00B54CEC">
        <w:tc>
          <w:tcPr>
            <w:tcW w:w="9629" w:type="dxa"/>
          </w:tcPr>
          <w:p w14:paraId="0322C4B0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>template (value) SPS_Config cs_SPS_Config_Common (SPS_Config.periodicity p_Periodicity := ms160,</w:t>
            </w:r>
          </w:p>
          <w:p w14:paraId="67E04CA8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template (omit) SPS_Config.mcs_Table p_MCS_Table := omit,</w:t>
            </w:r>
          </w:p>
          <w:p w14:paraId="22E9B622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template (omit) SPS_Config.sps_ConfigIndex_r16 p_SPS_ConfigIndex_r16 := omit,</w:t>
            </w:r>
          </w:p>
          <w:p w14:paraId="7AFCEC72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</w:t>
            </w:r>
            <w:r w:rsidRPr="00B54CEC">
              <w:rPr>
                <w:noProof/>
                <w:highlight w:val="green"/>
              </w:rPr>
              <w:t>template (omit) SPS_Config.harq_ProcID_Offset_r16 p_Harq_ProcID_Offset_r16 := omit,//@sic R5s230689 R5-236505 sic@</w:t>
            </w:r>
          </w:p>
          <w:p w14:paraId="5407D729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PUCCH_ResourceId p_PUCCH_ResourceId := 0) :=</w:t>
            </w:r>
          </w:p>
          <w:p w14:paraId="4BD62293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{ /* @status    APPROVED (ENDC, NR5GC) */</w:t>
            </w:r>
          </w:p>
          <w:p w14:paraId="70F943B5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periodicity             := p_Periodicity,</w:t>
            </w:r>
          </w:p>
          <w:p w14:paraId="25A75C95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nrofHARQ_Processes      := 8,</w:t>
            </w:r>
          </w:p>
          <w:p w14:paraId="20979447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n1PUCCH_AN              := </w:t>
            </w:r>
            <w:r w:rsidRPr="00B54CEC">
              <w:rPr>
                <w:noProof/>
                <w:highlight w:val="green"/>
              </w:rPr>
              <w:t>p_PUCCH_ResourceId</w:t>
            </w:r>
            <w:r>
              <w:rPr>
                <w:noProof/>
              </w:rPr>
              <w:t>,</w:t>
            </w:r>
          </w:p>
          <w:p w14:paraId="72201A97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mcs_Table               := p_MCS_Table,</w:t>
            </w:r>
          </w:p>
          <w:p w14:paraId="54A918E7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sps_ConfigIndex_r16     := p_SPS_ConfigIndex_r16,</w:t>
            </w:r>
          </w:p>
          <w:p w14:paraId="762D2E1B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harq_ProcID_Offset_r16  := p_Harq_ProcID_Offset_r16,</w:t>
            </w:r>
          </w:p>
          <w:p w14:paraId="3E4EB9FE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periodicityExt_r16      := omit,</w:t>
            </w:r>
          </w:p>
          <w:p w14:paraId="6D422C99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harq_CodebookID_r16     := omit,</w:t>
            </w:r>
          </w:p>
          <w:p w14:paraId="1EB5D5EE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pdsch_AggregationFactor_r16 := omit,</w:t>
            </w:r>
          </w:p>
          <w:p w14:paraId="40DCD81D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sps_HARQ_Deferral_r17       := omit,     /* @sic R5s221179 BASELINE MOVING 2022 rel-17 sic@ */</w:t>
            </w:r>
          </w:p>
          <w:p w14:paraId="735BA367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n1PUCCH_AN_PUCCHsSCell_r17  := omit,     /* @sic R5s221179 BASELINE MOVING 2022 rel-17 sic@ */</w:t>
            </w:r>
          </w:p>
          <w:p w14:paraId="1D98A294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periodicityExt_r17          := omit,     /* @sic R5s221179 BASELINE MOVING 2022 rel-17 sic@ */</w:t>
            </w:r>
          </w:p>
          <w:p w14:paraId="03A1BA7F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nrofHARQ_Processes_v1710    := omit,     /* @sic R5s221179 BASELINE MOVING 2022 rel-17 sic@ */</w:t>
            </w:r>
          </w:p>
          <w:p w14:paraId="6E7C4C7C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  harq_ProcID_Offset_v1700    := omit      /* @sic R5s221179 BASELINE MOVING 2022 rel-17 sic@ */</w:t>
            </w:r>
          </w:p>
          <w:p w14:paraId="318F33A6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  <w:p w14:paraId="5DBD31DB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E2E947F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template (value) SPS_Config cs_SPS_Config_711161 :=</w:t>
            </w:r>
          </w:p>
          <w:p w14:paraId="1C03A23B" w14:textId="77777777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/* @status    APPROVED (ENDC, NR5GC) */</w:t>
            </w:r>
          </w:p>
          <w:p w14:paraId="64BB6470" w14:textId="52737FF5" w:rsidR="00B54CEC" w:rsidRDefault="00B54CEC" w:rsidP="00B54CEC">
            <w:pPr>
              <w:rPr>
                <w:noProof/>
              </w:rPr>
            </w:pPr>
            <w:r>
              <w:rPr>
                <w:noProof/>
              </w:rPr>
              <w:t xml:space="preserve">    cs_SPS_Config_Common(ms80, -, </w:t>
            </w:r>
            <w:r w:rsidRPr="00B54CEC">
              <w:rPr>
                <w:noProof/>
                <w:highlight w:val="green"/>
              </w:rPr>
              <w:t>-, -, 6</w:t>
            </w:r>
            <w:r>
              <w:rPr>
                <w:noProof/>
              </w:rPr>
              <w:t>); //@sic R5s230088 R5s230689 R5-236505 sic@</w:t>
            </w:r>
          </w:p>
        </w:tc>
      </w:tr>
    </w:tbl>
    <w:p w14:paraId="0F8F55C6" w14:textId="77777777" w:rsidR="00B54CEC" w:rsidRDefault="00B54CEC">
      <w:pPr>
        <w:rPr>
          <w:noProof/>
        </w:rPr>
      </w:pPr>
    </w:p>
    <w:sectPr w:rsidR="00B54C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F05A" w14:textId="77777777" w:rsidR="00CF2936" w:rsidRDefault="00CF2936">
      <w:r>
        <w:separator/>
      </w:r>
    </w:p>
  </w:endnote>
  <w:endnote w:type="continuationSeparator" w:id="0">
    <w:p w14:paraId="15D27358" w14:textId="77777777" w:rsidR="00CF2936" w:rsidRDefault="00C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60B0" w14:textId="77777777" w:rsidR="002E3231" w:rsidRDefault="002E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909D" w14:textId="77777777" w:rsidR="002E3231" w:rsidRDefault="002E3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811F" w14:textId="77777777" w:rsidR="002E3231" w:rsidRDefault="002E3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7A39" w14:textId="77777777" w:rsidR="00CF2936" w:rsidRDefault="00CF2936">
      <w:r>
        <w:separator/>
      </w:r>
    </w:p>
  </w:footnote>
  <w:footnote w:type="continuationSeparator" w:id="0">
    <w:p w14:paraId="20BC3C61" w14:textId="77777777" w:rsidR="00CF2936" w:rsidRDefault="00CF2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BC0B84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E32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6990A5" wp14:editId="2BDE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1282999"/>
                          </w:sdtPr>
                          <w:sdtContent>
                            <w:p w14:paraId="0C045F0B" w14:textId="5F35FA3F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699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1282999"/>
                    </w:sdtPr>
                    <w:sdtContent>
                      <w:p w14:paraId="0C045F0B" w14:textId="5F35FA3F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D114" w14:textId="4DCA0B34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1CAE71" wp14:editId="765D1C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7E8D157" w14:textId="5D6F3384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AE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7E8D157" w14:textId="5D6F3384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F3BF" w14:textId="19ABB57D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5E3906" wp14:editId="18BE99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020528"/>
                          </w:sdtPr>
                          <w:sdtContent>
                            <w:p w14:paraId="194E8536" w14:textId="62AE5777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39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020528"/>
                    </w:sdtPr>
                    <w:sdtContent>
                      <w:p w14:paraId="194E8536" w14:textId="62AE5777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405729B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00AAC02" wp14:editId="04757A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94482828"/>
                          </w:sdtPr>
                          <w:sdtContent>
                            <w:p w14:paraId="04C4412D" w14:textId="677C2AE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AAC0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94482828"/>
                    </w:sdtPr>
                    <w:sdtContent>
                      <w:p w14:paraId="04C4412D" w14:textId="677C2AE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7D9AF00" w:rsidR="00695808" w:rsidRDefault="00695808">
    <w:pPr>
      <w:pStyle w:val="Header"/>
      <w:tabs>
        <w:tab w:val="right" w:pos="9639"/>
      </w:tabs>
    </w:pPr>
    <w:r>
      <w:tab/>
    </w:r>
    <w:r w:rsidR="002E32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51B5ADB" wp14:editId="457964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50640115"/>
                          </w:sdtPr>
                          <w:sdtContent>
                            <w:p w14:paraId="1E14A8DE" w14:textId="695E76C9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B5AD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50640115"/>
                    </w:sdtPr>
                    <w:sdtContent>
                      <w:p w14:paraId="1E14A8DE" w14:textId="695E76C9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02E342C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794567F" wp14:editId="10C730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70563889"/>
                          </w:sdtPr>
                          <w:sdtContent>
                            <w:p w14:paraId="0C18C2AB" w14:textId="20DCB40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4567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70563889"/>
                    </w:sdtPr>
                    <w:sdtContent>
                      <w:p w14:paraId="0C18C2AB" w14:textId="20DCB40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00671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580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55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677"/>
    <w:rsid w:val="002B5741"/>
    <w:rsid w:val="002E32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D88"/>
    <w:rsid w:val="0051580D"/>
    <w:rsid w:val="00547111"/>
    <w:rsid w:val="00592D74"/>
    <w:rsid w:val="005E2C44"/>
    <w:rsid w:val="00621188"/>
    <w:rsid w:val="006257ED"/>
    <w:rsid w:val="0066044A"/>
    <w:rsid w:val="00665C47"/>
    <w:rsid w:val="00672435"/>
    <w:rsid w:val="00676F90"/>
    <w:rsid w:val="00695808"/>
    <w:rsid w:val="006B46FB"/>
    <w:rsid w:val="006E21FB"/>
    <w:rsid w:val="007176FF"/>
    <w:rsid w:val="00792342"/>
    <w:rsid w:val="007977A8"/>
    <w:rsid w:val="007A4C28"/>
    <w:rsid w:val="007B512A"/>
    <w:rsid w:val="007C2097"/>
    <w:rsid w:val="007D6A07"/>
    <w:rsid w:val="007E154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7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CEC"/>
    <w:rsid w:val="00B67B97"/>
    <w:rsid w:val="00B754C9"/>
    <w:rsid w:val="00B968C8"/>
    <w:rsid w:val="00BA3EC5"/>
    <w:rsid w:val="00BA51D9"/>
    <w:rsid w:val="00BB5DFC"/>
    <w:rsid w:val="00BD279D"/>
    <w:rsid w:val="00BD6BB8"/>
    <w:rsid w:val="00C0258E"/>
    <w:rsid w:val="00C66BA2"/>
    <w:rsid w:val="00C95985"/>
    <w:rsid w:val="00CC5026"/>
    <w:rsid w:val="00CC68D0"/>
    <w:rsid w:val="00CF2936"/>
    <w:rsid w:val="00D03F9A"/>
    <w:rsid w:val="00D0568B"/>
    <w:rsid w:val="00D06D51"/>
    <w:rsid w:val="00D24991"/>
    <w:rsid w:val="00D36A52"/>
    <w:rsid w:val="00D50255"/>
    <w:rsid w:val="00D66520"/>
    <w:rsid w:val="00D704A7"/>
    <w:rsid w:val="00DE34CF"/>
    <w:rsid w:val="00E13F3D"/>
    <w:rsid w:val="00E3205C"/>
    <w:rsid w:val="00E34898"/>
    <w:rsid w:val="00EB09B7"/>
    <w:rsid w:val="00EE7D7C"/>
    <w:rsid w:val="00F169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qFormat/>
    <w:rsid w:val="002E323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unhideWhenUsed/>
    <w:rsid w:val="002E323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E323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E323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table" w:styleId="TableGrid">
    <w:name w:val="Table Grid"/>
    <w:basedOn w:val="TableNormal"/>
    <w:rsid w:val="00B5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B52C-B0AD-48D7-8160-E755D876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6</cp:revision>
  <cp:lastPrinted>1899-12-31T23:00:00Z</cp:lastPrinted>
  <dcterms:created xsi:type="dcterms:W3CDTF">2023-11-21T07:45:00Z</dcterms:created>
  <dcterms:modified xsi:type="dcterms:W3CDTF">2023-11-21T10:17:00Z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R5s230689</vt:lpwstr>
  </property>
  <property fmtid="{D5CDD505-2E9C-101B-9397-08002B2CF9AE}" pid="10" name="Spec#">
    <vt:lpwstr>38.523-3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NR MAC testcase 7.1.1.6.1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2023-09-19T13:18:01Z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c2cb43ff-8569-43e7-b5bd-3a0299d0c893</vt:lpwstr>
  </property>
  <property fmtid="{D5CDD505-2E9C-101B-9397-08002B2CF9AE}" pid="27" name="MSIP_Label_9764cdcd-3664-4d05-9615-7cbf65a4f0a8_ContentBits">
    <vt:lpwstr>0</vt:lpwstr>
  </property>
</Properties>
</file>