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A2577" w14:textId="77777777" w:rsidR="009643CD" w:rsidRDefault="009643CD" w:rsidP="00964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R5s230511</w:t>
        </w:r>
      </w:fldSimple>
    </w:p>
    <w:p w14:paraId="359C2E62" w14:textId="77777777" w:rsidR="009643CD" w:rsidRDefault="00000000" w:rsidP="009643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43CD" w:rsidRPr="00BA51D9">
          <w:rPr>
            <w:b/>
            <w:noProof/>
            <w:sz w:val="24"/>
          </w:rPr>
          <w:t>Online</w:t>
        </w:r>
      </w:fldSimple>
      <w:r w:rsidR="009643CD">
        <w:rPr>
          <w:b/>
          <w:noProof/>
          <w:sz w:val="24"/>
        </w:rPr>
        <w:t xml:space="preserve">, </w:t>
      </w:r>
      <w:r w:rsidR="009643CD">
        <w:fldChar w:fldCharType="begin"/>
      </w:r>
      <w:r w:rsidR="009643CD">
        <w:instrText xml:space="preserve"> DOCPROPERTY  Country  \* MERGEFORMAT </w:instrText>
      </w:r>
      <w:r w:rsidR="009643CD">
        <w:fldChar w:fldCharType="end"/>
      </w:r>
      <w:r w:rsidR="009643CD">
        <w:rPr>
          <w:b/>
          <w:noProof/>
          <w:sz w:val="24"/>
        </w:rPr>
        <w:t xml:space="preserve">, </w:t>
      </w:r>
      <w:fldSimple w:instr=" DOCPROPERTY  StartDate  \* MERGEFORMAT ">
        <w:r w:rsidR="009643CD" w:rsidRPr="00BA51D9">
          <w:rPr>
            <w:b/>
            <w:noProof/>
            <w:sz w:val="24"/>
          </w:rPr>
          <w:t>9th Dec 2022</w:t>
        </w:r>
      </w:fldSimple>
      <w:r w:rsidR="009643CD">
        <w:rPr>
          <w:b/>
          <w:noProof/>
          <w:sz w:val="24"/>
        </w:rPr>
        <w:t xml:space="preserve"> - </w:t>
      </w:r>
      <w:fldSimple w:instr=" DOCPROPERTY  EndDate  \* MERGEFORMAT ">
        <w:r w:rsidR="009643CD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43CD" w14:paraId="3F13C5DD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C2BA9" w14:textId="77777777" w:rsidR="009643CD" w:rsidRDefault="009643CD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43CD" w14:paraId="698B0B46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A9675" w14:textId="77777777" w:rsidR="009643CD" w:rsidRDefault="009643CD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43CD" w14:paraId="28C2AD52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C778A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3F93FD9F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4F7FE181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FAECF9" w14:textId="77777777" w:rsidR="009643CD" w:rsidRPr="00410371" w:rsidRDefault="00000000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43C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06207DC" w14:textId="77777777" w:rsidR="009643CD" w:rsidRDefault="009643CD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D4896A" w14:textId="77777777" w:rsidR="009643CD" w:rsidRPr="00410371" w:rsidRDefault="00000000" w:rsidP="009E36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43CD" w:rsidRPr="00410371">
                <w:rPr>
                  <w:b/>
                  <w:noProof/>
                  <w:sz w:val="28"/>
                </w:rPr>
                <w:t>3127</w:t>
              </w:r>
            </w:fldSimple>
          </w:p>
        </w:tc>
        <w:tc>
          <w:tcPr>
            <w:tcW w:w="709" w:type="dxa"/>
          </w:tcPr>
          <w:p w14:paraId="23A8A983" w14:textId="77777777" w:rsidR="009643CD" w:rsidRDefault="009643CD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7BBFC3" w14:textId="77777777" w:rsidR="009643CD" w:rsidRPr="00410371" w:rsidRDefault="00000000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43C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786604" w14:textId="77777777" w:rsidR="009643CD" w:rsidRDefault="009643CD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EA0E9" w14:textId="77777777" w:rsidR="009643CD" w:rsidRPr="00410371" w:rsidRDefault="00000000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43C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FF558" w14:textId="77777777"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14:paraId="58140FA5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58FA2" w14:textId="77777777"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14:paraId="335659C0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A905F6" w14:textId="77777777" w:rsidR="009643CD" w:rsidRPr="00F25D98" w:rsidRDefault="009643CD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43CD" w14:paraId="1D572B47" w14:textId="77777777" w:rsidTr="009E36D9">
        <w:tc>
          <w:tcPr>
            <w:tcW w:w="9641" w:type="dxa"/>
            <w:gridSpan w:val="9"/>
          </w:tcPr>
          <w:p w14:paraId="12BDFB1C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0EEC" w14:textId="77777777" w:rsidR="009643CD" w:rsidRDefault="009643CD" w:rsidP="009643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43CD" w14:paraId="55B4CF90" w14:textId="77777777" w:rsidTr="009E36D9">
        <w:tc>
          <w:tcPr>
            <w:tcW w:w="2835" w:type="dxa"/>
          </w:tcPr>
          <w:p w14:paraId="665D3C30" w14:textId="77777777" w:rsidR="009643CD" w:rsidRDefault="009643CD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DAF014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3905A8" w14:textId="77777777"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AE86F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D39B19" w14:textId="77777777"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F217CE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87E7EA" w14:textId="77777777" w:rsidR="009643CD" w:rsidRDefault="009643CD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8F10B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42890" w14:textId="77777777" w:rsidR="009643CD" w:rsidRDefault="009643CD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8BAA72" w14:textId="77777777" w:rsidR="009643CD" w:rsidRDefault="009643CD" w:rsidP="009643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43CD" w14:paraId="76A429EF" w14:textId="77777777" w:rsidTr="009E36D9">
        <w:tc>
          <w:tcPr>
            <w:tcW w:w="9640" w:type="dxa"/>
            <w:gridSpan w:val="11"/>
          </w:tcPr>
          <w:p w14:paraId="4D1696CE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6E033282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E9B282" w14:textId="77777777"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E24B" w14:textId="77777777"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RedCap</w:t>
            </w:r>
            <w:proofErr w:type="spellEnd"/>
            <w:r>
              <w:t xml:space="preserve"> testcase 7.1.1.1.16</w:t>
            </w:r>
            <w:r>
              <w:fldChar w:fldCharType="end"/>
            </w:r>
          </w:p>
        </w:tc>
      </w:tr>
      <w:tr w:rsidR="009643CD" w14:paraId="366534C1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BB58836" w14:textId="77777777"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373125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339DCDB3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63A5A18F" w14:textId="77777777"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3D5CC" w14:textId="77777777" w:rsidR="009643CD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43CD">
                <w:rPr>
                  <w:noProof/>
                </w:rPr>
                <w:t>ROHDE &amp; SCHWARZ</w:t>
              </w:r>
            </w:fldSimple>
          </w:p>
        </w:tc>
      </w:tr>
      <w:tr w:rsidR="009643CD" w14:paraId="11A43661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47E916A8" w14:textId="77777777"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70193" w14:textId="77777777" w:rsidR="009643CD" w:rsidRDefault="009643CD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643CD" w14:paraId="59CFFD85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63C6CFC6" w14:textId="77777777"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DC308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4448AB08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B3DBB93" w14:textId="77777777"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51AB3A" w14:textId="77777777" w:rsidR="009643CD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643CD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22AC16" w14:textId="77777777" w:rsidR="009643CD" w:rsidRDefault="009643CD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07D91" w14:textId="77777777" w:rsidR="009643CD" w:rsidRDefault="009643CD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DF8A5" w14:textId="77777777" w:rsidR="009643CD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43CD">
                <w:rPr>
                  <w:noProof/>
                </w:rPr>
                <w:t>2023-06-29</w:t>
              </w:r>
            </w:fldSimple>
          </w:p>
        </w:tc>
      </w:tr>
      <w:tr w:rsidR="009643CD" w14:paraId="3296CD3C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32D62A9F" w14:textId="77777777"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2DF1FF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9B47B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D9B49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BB4019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6EC4DF32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4C3B94" w14:textId="77777777" w:rsidR="009643CD" w:rsidRDefault="009643CD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96933B" w14:textId="77777777" w:rsidR="009643CD" w:rsidRDefault="00000000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643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AF895" w14:textId="77777777" w:rsidR="009643CD" w:rsidRDefault="009643CD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F1DCE" w14:textId="77777777" w:rsidR="009643CD" w:rsidRDefault="009643CD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675216" w14:textId="77777777" w:rsidR="009643CD" w:rsidRDefault="00000000" w:rsidP="009E36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43CD">
                <w:rPr>
                  <w:noProof/>
                </w:rPr>
                <w:t>Rel-17</w:t>
              </w:r>
            </w:fldSimple>
          </w:p>
        </w:tc>
      </w:tr>
      <w:tr w:rsidR="009643CD" w14:paraId="58E663F7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B36CC4" w14:textId="77777777"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04863" w14:textId="77777777" w:rsidR="009643CD" w:rsidRDefault="009643CD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5C5BF" w14:textId="77777777" w:rsidR="009643CD" w:rsidRDefault="009643CD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400AAC" w14:textId="77777777" w:rsidR="009643CD" w:rsidRPr="007C2097" w:rsidRDefault="009643CD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43CD" w14:paraId="4DBF0A43" w14:textId="77777777" w:rsidTr="009E36D9">
        <w:tc>
          <w:tcPr>
            <w:tcW w:w="1843" w:type="dxa"/>
          </w:tcPr>
          <w:p w14:paraId="1995E1C2" w14:textId="77777777" w:rsidR="009643CD" w:rsidRDefault="009643CD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29FF4" w14:textId="77777777" w:rsidR="009643CD" w:rsidRDefault="009643CD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68B6F7B3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99624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1A8D6" w14:textId="77777777" w:rsidR="009643CD" w:rsidRPr="00D268E5" w:rsidRDefault="009643CD" w:rsidP="009643CD">
            <w:pPr>
              <w:pStyle w:val="CRCoverPage"/>
              <w:spacing w:after="0"/>
              <w:rPr>
                <w:noProof/>
              </w:rPr>
            </w:pPr>
            <w:r w:rsidRPr="00AB136D">
              <w:rPr>
                <w:noProof/>
              </w:rPr>
              <w:t>Configure SS to report UL_SRB0_LCID</w:t>
            </w:r>
            <w:r>
              <w:rPr>
                <w:noProof/>
              </w:rPr>
              <w:t xml:space="preserve"> needs to disable once it is captured at STEP 5 as there are possibilities of race condition where TTCN is waiting for CNF for disable System Indication , but ended up receiving SRB COMMON IND. This race condition has to be addressed.</w:t>
            </w:r>
          </w:p>
        </w:tc>
      </w:tr>
      <w:tr w:rsidR="009643CD" w14:paraId="4540A0AA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985B0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9A8DD8" w14:textId="77777777" w:rsidR="009643CD" w:rsidRPr="00D268E5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33BE942F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063B6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DE21AC" w14:textId="77777777" w:rsidR="009643CD" w:rsidRPr="00D268E5" w:rsidRDefault="009643CD" w:rsidP="009643CD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9643CD">
              <w:rPr>
                <w:rFonts w:ascii="Arial" w:hAnsi="Arial"/>
                <w:noProof/>
              </w:rPr>
              <w:t>Moved Configure SS to stop report UL_SRB0_LCID after STEP 6 and set the cnf flag as tsc_NoCnfReq.</w:t>
            </w:r>
          </w:p>
        </w:tc>
      </w:tr>
      <w:tr w:rsidR="009643CD" w14:paraId="40D9ED7C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79A9A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2E362" w14:textId="77777777" w:rsidR="009643CD" w:rsidRPr="00D268E5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517F4282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88172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AAC42" w14:textId="77777777" w:rsidR="009643CD" w:rsidRPr="00D268E5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reliablity will be reduced and a conformant UE may fail the test case.</w:t>
            </w:r>
          </w:p>
        </w:tc>
      </w:tr>
      <w:tr w:rsidR="009643CD" w14:paraId="44ABFC34" w14:textId="77777777" w:rsidTr="009E36D9">
        <w:tc>
          <w:tcPr>
            <w:tcW w:w="2694" w:type="dxa"/>
            <w:gridSpan w:val="2"/>
          </w:tcPr>
          <w:p w14:paraId="1A274999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F3A49" w14:textId="77777777" w:rsidR="009643CD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5B358F92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73022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E48A3" w14:textId="77777777" w:rsidR="009643CD" w:rsidRDefault="00285998" w:rsidP="00964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7.1.1.1.16.NR5GC</w:t>
            </w:r>
          </w:p>
        </w:tc>
      </w:tr>
      <w:tr w:rsidR="009643CD" w14:paraId="24E54EE0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1C5A2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79969" w14:textId="77777777" w:rsidR="009643CD" w:rsidRDefault="009643CD" w:rsidP="009643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43CD" w14:paraId="7AAD0AA6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B96D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3A1A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46D76D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C36496" w14:textId="77777777" w:rsidR="009643CD" w:rsidRDefault="009643CD" w:rsidP="00964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6AF3A" w14:textId="77777777"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14:paraId="7BE133A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E868D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CBFFE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E34E9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0ACFB" w14:textId="77777777" w:rsidR="009643CD" w:rsidRDefault="009643CD" w:rsidP="009643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8E6F5" w14:textId="77777777"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14:paraId="7C9F3646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3231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3A12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2AE30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145A0" w14:textId="77777777" w:rsidR="009643CD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48CAF7" w14:textId="77777777"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14:paraId="47867586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225C0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EF637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8700D" w14:textId="77777777" w:rsidR="009643CD" w:rsidRDefault="009643CD" w:rsidP="00964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CF8BED" w14:textId="77777777" w:rsidR="009643CD" w:rsidRDefault="009643CD" w:rsidP="009643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7B778" w14:textId="77777777" w:rsidR="009643CD" w:rsidRDefault="009643CD" w:rsidP="009643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43CD" w14:paraId="37670076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77B10" w14:textId="77777777" w:rsidR="009643CD" w:rsidRDefault="009643CD" w:rsidP="009643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18BF13" w14:textId="77777777" w:rsidR="009643CD" w:rsidRDefault="009643CD" w:rsidP="009643CD">
            <w:pPr>
              <w:pStyle w:val="CRCoverPage"/>
              <w:spacing w:after="0"/>
              <w:rPr>
                <w:noProof/>
              </w:rPr>
            </w:pPr>
          </w:p>
        </w:tc>
      </w:tr>
      <w:tr w:rsidR="009643CD" w14:paraId="1F1E1EBA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9906D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66C1C" w14:textId="77777777" w:rsidR="009643CD" w:rsidRDefault="009643CD" w:rsidP="00964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43CD" w:rsidRPr="008863B9" w14:paraId="7F3F5BEE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8D9405" w14:textId="77777777" w:rsidR="009643CD" w:rsidRPr="008863B9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74647A" w14:textId="77777777" w:rsidR="009643CD" w:rsidRPr="008863B9" w:rsidRDefault="009643CD" w:rsidP="009643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43CD" w14:paraId="342FEB6F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6C1D5" w14:textId="77777777" w:rsidR="009643CD" w:rsidRDefault="009643CD" w:rsidP="009643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6D255" w14:textId="77777777" w:rsidR="009643CD" w:rsidRDefault="009643CD" w:rsidP="009643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7D206" w14:textId="77777777" w:rsidR="00170893" w:rsidRDefault="00170893" w:rsidP="00170893">
      <w:pPr>
        <w:rPr>
          <w:noProof/>
        </w:rPr>
      </w:pPr>
    </w:p>
    <w:p w14:paraId="02F0FBB6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71F52C30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1AAF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8933182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E5960C" w14:textId="77777777" w:rsidR="009643C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643CD" w:rsidRPr="007C20AB">
        <w:rPr>
          <w:rFonts w:ascii="Arial" w:hAnsi="Arial" w:cs="Arial"/>
          <w:iCs/>
        </w:rPr>
        <w:t>Table of Contents</w:t>
      </w:r>
      <w:r w:rsidR="009643CD">
        <w:tab/>
      </w:r>
      <w:r w:rsidR="009643CD">
        <w:fldChar w:fldCharType="begin"/>
      </w:r>
      <w:r w:rsidR="009643CD">
        <w:instrText xml:space="preserve"> PAGEREF _Toc138933182 \h </w:instrText>
      </w:r>
      <w:r w:rsidR="009643CD">
        <w:fldChar w:fldCharType="separate"/>
      </w:r>
      <w:r w:rsidR="009643CD">
        <w:t>2</w:t>
      </w:r>
      <w:r w:rsidR="009643CD">
        <w:fldChar w:fldCharType="end"/>
      </w:r>
    </w:p>
    <w:p w14:paraId="4EBA2878" w14:textId="77777777"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_Toc138933183 \h </w:instrText>
      </w:r>
      <w:r>
        <w:fldChar w:fldCharType="separate"/>
      </w:r>
      <w:r>
        <w:t>3</w:t>
      </w:r>
      <w:r>
        <w:fldChar w:fldCharType="end"/>
      </w:r>
    </w:p>
    <w:p w14:paraId="56AF62D4" w14:textId="77777777" w:rsidR="009643CD" w:rsidRDefault="009643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C20A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C20A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_Toc138933184 \h </w:instrText>
      </w:r>
      <w:r>
        <w:fldChar w:fldCharType="separate"/>
      </w:r>
      <w:r>
        <w:t>4</w:t>
      </w:r>
      <w:r>
        <w:fldChar w:fldCharType="end"/>
      </w:r>
    </w:p>
    <w:p w14:paraId="216F33B0" w14:textId="77777777" w:rsidR="009643CD" w:rsidRDefault="009643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C20A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C20AB">
        <w:rPr>
          <w:rFonts w:cs="Arial"/>
          <w:b/>
          <w:color w:val="000000"/>
          <w:lang w:eastAsia="en-GB"/>
        </w:rPr>
        <w:t>Function f_TC_7_1_1_1_16_NR_TestBody</w:t>
      </w:r>
      <w:r>
        <w:tab/>
      </w:r>
      <w:r>
        <w:fldChar w:fldCharType="begin"/>
      </w:r>
      <w:r>
        <w:instrText xml:space="preserve"> PAGEREF _Toc138933185 \h </w:instrText>
      </w:r>
      <w:r>
        <w:fldChar w:fldCharType="separate"/>
      </w:r>
      <w:r>
        <w:t>4</w:t>
      </w:r>
      <w:r>
        <w:fldChar w:fldCharType="end"/>
      </w:r>
    </w:p>
    <w:p w14:paraId="421EA42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2C8C555E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38933183"/>
      <w:r w:rsidRPr="00D268E5">
        <w:rPr>
          <w:rFonts w:cs="Arial"/>
        </w:rPr>
        <w:lastRenderedPageBreak/>
        <w:t>Overview</w:t>
      </w:r>
      <w:bookmarkEnd w:id="1"/>
      <w:bookmarkEnd w:id="2"/>
    </w:p>
    <w:p w14:paraId="1EB3D1E4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 w:rsidR="00906206"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7387CA0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3B5E6335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2F10BB0D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2FE4B08C" w14:textId="77777777" w:rsidR="00446488" w:rsidRPr="00D268E5" w:rsidRDefault="00446488" w:rsidP="00446488"/>
    <w:p w14:paraId="7355C7FE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CE65302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38933184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6B0B57C1" w14:textId="77777777" w:rsidR="00F84478" w:rsidRPr="008974E7" w:rsidRDefault="00F84478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8933185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A600A5" w:rsidRPr="00A600A5">
        <w:rPr>
          <w:rFonts w:cs="Arial"/>
          <w:b/>
          <w:color w:val="000000"/>
          <w:lang w:eastAsia="en-GB"/>
        </w:rPr>
        <w:t>f_TC_7_1_1_1_16_NR_TestBody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3D1262C0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73C3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C201" w14:textId="77777777" w:rsidR="00F84478" w:rsidRPr="005E2E04" w:rsidRDefault="00AE7029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AE7029">
              <w:rPr>
                <w:noProof/>
              </w:rPr>
              <w:t xml:space="preserve">function </w:t>
            </w:r>
            <w:r w:rsidR="00A600A5" w:rsidRPr="00A600A5">
              <w:rPr>
                <w:noProof/>
              </w:rPr>
              <w:t>f_TC_7_1_1_1_16_NR_TestBody</w:t>
            </w:r>
          </w:p>
        </w:tc>
      </w:tr>
      <w:tr w:rsidR="00F84478" w:rsidRPr="00D268E5" w14:paraId="17902F27" w14:textId="77777777" w:rsidTr="00A600A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70C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6BED" w14:textId="77777777" w:rsidR="0056250C" w:rsidRPr="00092B08" w:rsidRDefault="0056250C" w:rsidP="007F31A5">
            <w:pPr>
              <w:pStyle w:val="CRCoverPage"/>
              <w:spacing w:after="0"/>
              <w:rPr>
                <w:noProof/>
              </w:rPr>
            </w:pPr>
            <w:r w:rsidRPr="0056250C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AB136D" w:rsidRPr="00AB136D">
              <w:rPr>
                <w:noProof/>
              </w:rPr>
              <w:t>Configure SS to report UL_SRB0_LCID</w:t>
            </w:r>
            <w:r w:rsidR="00AB136D">
              <w:rPr>
                <w:noProof/>
              </w:rPr>
              <w:t xml:space="preserve"> needs to disable once it is captured </w:t>
            </w:r>
            <w:r w:rsidR="007A6DE1">
              <w:rPr>
                <w:noProof/>
              </w:rPr>
              <w:t xml:space="preserve">at STEP 5 </w:t>
            </w:r>
            <w:r w:rsidR="00CB4A12">
              <w:rPr>
                <w:noProof/>
              </w:rPr>
              <w:t>as there are possibilities of race condition where TTCN is waiting for CNF for disable System Indication , but ended up receiving SRB COMMON IND. This race condition has to be addressed.</w:t>
            </w:r>
          </w:p>
        </w:tc>
      </w:tr>
      <w:tr w:rsidR="00F84478" w:rsidRPr="00D268E5" w14:paraId="169046FB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ACA9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796E" w14:textId="77777777" w:rsidR="00591369" w:rsidRPr="00092B08" w:rsidRDefault="00B6459A" w:rsidP="00804081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B6459A">
              <w:rPr>
                <w:noProof/>
              </w:rPr>
              <w:t>1.</w:t>
            </w:r>
            <w:r>
              <w:rPr>
                <w:noProof/>
              </w:rPr>
              <w:t xml:space="preserve"> </w:t>
            </w:r>
            <w:r w:rsidR="007A6DE1" w:rsidRPr="00804081">
              <w:rPr>
                <w:rFonts w:ascii="Arial" w:hAnsi="Arial"/>
                <w:noProof/>
              </w:rPr>
              <w:t xml:space="preserve">Moved Configure SS to stop report UL_SRB0_LCID after STEP </w:t>
            </w:r>
            <w:r w:rsidR="006543F4" w:rsidRPr="00804081">
              <w:rPr>
                <w:rFonts w:ascii="Arial" w:hAnsi="Arial"/>
                <w:noProof/>
              </w:rPr>
              <w:t>6</w:t>
            </w:r>
            <w:r w:rsidR="007A6DE1" w:rsidRPr="00804081">
              <w:rPr>
                <w:rFonts w:ascii="Arial" w:hAnsi="Arial"/>
                <w:noProof/>
              </w:rPr>
              <w:t xml:space="preserve"> and set the cnf flag as tsc_NoCnfReq</w:t>
            </w:r>
            <w:r w:rsidR="006543F4" w:rsidRPr="00804081">
              <w:rPr>
                <w:rFonts w:ascii="Arial" w:hAnsi="Arial"/>
                <w:noProof/>
              </w:rPr>
              <w:t>.</w:t>
            </w:r>
          </w:p>
        </w:tc>
      </w:tr>
      <w:tr w:rsidR="00F84478" w:rsidRPr="001D039E" w14:paraId="1C31DF44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D2BE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8868" w14:textId="77777777" w:rsidR="00F84478" w:rsidRPr="001D039E" w:rsidRDefault="007F31A5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F31A5">
              <w:rPr>
                <w:rFonts w:ascii="Arial" w:hAnsi="Arial" w:cs="Arial"/>
                <w:sz w:val="18"/>
                <w:szCs w:val="18"/>
                <w:lang w:eastAsia="en-GB"/>
              </w:rPr>
              <w:t>..</w:t>
            </w:r>
            <w:r w:rsidR="00B6459A">
              <w:t xml:space="preserve"> </w:t>
            </w:r>
            <w:r w:rsidR="00AB136D" w:rsidRPr="00AB136D">
              <w:t>Common\MAC_Common_NR5GC.ttcn</w:t>
            </w:r>
          </w:p>
        </w:tc>
      </w:tr>
      <w:tr w:rsidR="00F84478" w:rsidRPr="00D268E5" w14:paraId="3E560847" w14:textId="77777777" w:rsidTr="00A600A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F351" w14:textId="77777777" w:rsidR="00F84478" w:rsidRPr="00F33048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red"/>
              </w:rPr>
            </w:pPr>
            <w:r w:rsidRPr="00F33048">
              <w:rPr>
                <w:rFonts w:ascii="Arial" w:hAnsi="Arial"/>
                <w:sz w:val="18"/>
                <w:szCs w:val="18"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4C6F" w14:textId="017449D2" w:rsidR="00F84478" w:rsidRPr="00F33048" w:rsidRDefault="00F33048" w:rsidP="001333F4">
            <w:pPr>
              <w:rPr>
                <w:rFonts w:ascii="Arial" w:hAnsi="Arial"/>
                <w:sz w:val="18"/>
                <w:szCs w:val="18"/>
                <w:highlight w:val="red"/>
                <w:lang w:eastAsia="zh-CN"/>
              </w:rPr>
            </w:pPr>
            <w:r w:rsidRPr="00F33048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 xml:space="preserve">Not accepted. A conformant UE should not send any other PDU on SRB0 hence no MAC PDU and indications for LCID 0 LCID. </w:t>
            </w:r>
            <w:r w:rsidR="00531339">
              <w:rPr>
                <w:rFonts w:ascii="Arial" w:hAnsi="Arial"/>
                <w:sz w:val="18"/>
                <w:szCs w:val="18"/>
                <w:highlight w:val="red"/>
                <w:lang w:eastAsia="zh-CN"/>
              </w:rPr>
              <w:t>The steps 6 and 7 happen on SRB1</w:t>
            </w:r>
          </w:p>
        </w:tc>
      </w:tr>
    </w:tbl>
    <w:p w14:paraId="0588705A" w14:textId="77777777" w:rsidR="00F84478" w:rsidRDefault="00F84478" w:rsidP="00F84478">
      <w:pPr>
        <w:rPr>
          <w:lang w:eastAsia="en-GB"/>
        </w:rPr>
      </w:pPr>
    </w:p>
    <w:p w14:paraId="5E4AD707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2A940890" w14:textId="77777777" w:rsidTr="00A600A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196E" w14:textId="77777777" w:rsidR="00A600A5" w:rsidRPr="00A600A5" w:rsidRDefault="00A73F49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3F4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600A5" w:rsidRPr="00A600A5">
              <w:rPr>
                <w:rFonts w:ascii="Courier New" w:hAnsi="Courier New" w:cs="Courier New"/>
                <w:color w:val="000000"/>
                <w:lang w:eastAsia="de-DE"/>
              </w:rPr>
              <w:t>function f_TC_7_1_1_1_16_NR_TestBody() runs on NR5GC_PTC</w:t>
            </w:r>
          </w:p>
          <w:p w14:paraId="356494C3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EABC3CB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834379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C05532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199129A5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0F7678B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E4C4012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SIB1 of NR Cell 1 to set the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14:paraId="2E42E70E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14:paraId="57A6C8DE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74E31C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33989AF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163B040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(nr_Cell1, true, RRC_INACTIVE);</w:t>
            </w:r>
          </w:p>
          <w:p w14:paraId="786D717F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A81BB6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3BD148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4ED8B1E3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A2D3F88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14:paraId="64EB3E16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(2.1 *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B9D199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AA9AE0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</w:t>
            </w:r>
          </w:p>
          <w:p w14:paraId="5A043101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(nr_Cell1, cds_NR_SystemIndCtrl_UL_SRB0_LCID(enable));</w:t>
            </w:r>
          </w:p>
          <w:p w14:paraId="6DD8E4F4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D44C91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 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F8A2E1E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03180DC4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4CD4DC03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0947B2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1031AA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 LCID to 36?</w:t>
            </w:r>
          </w:p>
          <w:p w14:paraId="704DEA7F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a_NR_RacingCond_AwaitRrcMessageAndSysInd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829FCA0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SysIndBeforeRrcMsg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CD74F1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E0C3444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3DF224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car_NR_SRB0_RrcPdu_IND1(nr_Cell1, cr_38508_RRCResumeRequest1(?)),</w:t>
            </w:r>
          </w:p>
          <w:p w14:paraId="747F15F5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cr_NR_SystemIndicationUL_SRB0_LCID_IND(nr_Cell1,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, 36)</w:t>
            </w:r>
          </w:p>
          <w:p w14:paraId="4A7A51C3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19F861F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6FE93CC2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CCD516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179B84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6B5C75B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6ADD4EF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5CEBDBA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514770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42E5660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40B46DAD" w14:textId="77777777" w:rsid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4E066A7" w14:textId="77777777" w:rsid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CF0896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stop report UL_SRB0_LCID</w:t>
            </w:r>
          </w:p>
          <w:p w14:paraId="148915E5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(nr_Cell1, cds_NR_SystemIndCtrl_UL_SRB0_LCID(disable));</w:t>
            </w:r>
          </w:p>
          <w:p w14:paraId="6A19BCE5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707AB3" w14:textId="77777777" w:rsidR="00A600A5" w:rsidRPr="00A600A5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0E20193F" w14:textId="77777777" w:rsidR="00A600A5" w:rsidRPr="00877584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0752EE0" w14:textId="77777777" w:rsidR="00F84478" w:rsidRPr="00877584" w:rsidRDefault="00F84478" w:rsidP="00A73F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0C195735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3333188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293A706" w14:textId="77777777" w:rsidTr="00A600A5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031D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function f_TC_7_1_1_1_16_NR_TestBody() runs on NR5GC_PTC</w:t>
            </w:r>
          </w:p>
          <w:p w14:paraId="01844375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A1CA3C3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7C35BE3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A8F5EC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NR_SRB_COMMON_IND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8EF2C22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NR_SYSTEM_IND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3A7D068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//@siclog "Step 1"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70D571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SS changes the SIB1 of NR Cell 1 to set the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useFullResumeID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to True.</w:t>
            </w:r>
          </w:p>
          <w:p w14:paraId="28B92CD0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f_NR_CellInfo_SetSIB1_UseFullResumeID(nr_Cell1, true_);</w:t>
            </w:r>
          </w:p>
          <w:p w14:paraId="62F8FC74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F9E6A1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1164F7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Short message on PDCCH using P-RNTI indicating a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systemInfoModification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05B0D3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f_NR_ModifySysinfo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(nr_Cell1, true, RRC_INACTIVE);</w:t>
            </w:r>
          </w:p>
          <w:p w14:paraId="70175E6F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8EBC8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DE3C97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2.1* modification period second for the UE to receive new system information.</w:t>
            </w:r>
          </w:p>
          <w:p w14:paraId="66B55B3C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f_NR_CalculateModificationPeriod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679E7AF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v_ModificationPeriodFrames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)/100.0; //Modification period in seconds</w:t>
            </w:r>
          </w:p>
          <w:p w14:paraId="1DBA0B14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(2.1 *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v_ModificationPeriod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47C454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4377A0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report UL_SRB0_LCID</w:t>
            </w:r>
          </w:p>
          <w:p w14:paraId="1050F5F1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f_NR_SS_SystemIndCtrlConfig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(nr_Cell1, cds_NR_SystemIndCtrl_UL_SRB0_LCID(enable));</w:t>
            </w:r>
          </w:p>
          <w:p w14:paraId="0CF7D69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F08054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 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77DAB4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identity (correct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fullI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-RNTI).</w:t>
            </w:r>
          </w:p>
          <w:p w14:paraId="6C0DEA1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(nr_Cell1, RRC_INACTIVE);</w:t>
            </w:r>
          </w:p>
          <w:p w14:paraId="6CDAE8E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267AC8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41046D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RRCResumeRequest1 message by setting  LCID to 36?</w:t>
            </w:r>
          </w:p>
          <w:p w14:paraId="6953A528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a_NR_RacingCond_AwaitRrcMessageAndSysInd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8F3EE62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SysIndBeforeRrcMsg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10D134C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v_SrbIndDummy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AA2173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v_SysIndDummy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2D226A0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car_NR_SRB0_RrcPdu_IND1(nr_Cell1, cr_38508_RRCResumeRequest1(?)),</w:t>
            </w:r>
          </w:p>
          <w:p w14:paraId="532086B0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cr_NR_SystemIndicationUL_SRB0_LCID_IND(nr_Cell1,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, 36)</w:t>
            </w:r>
          </w:p>
          <w:p w14:paraId="21DC017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1031999D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(__FILE__, __LINE__, "Step 5");</w:t>
            </w:r>
          </w:p>
          <w:p w14:paraId="59DECBE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1AC78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8256F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RRCResume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84F976D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f_NR_SendRRCResume_Def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0710BEF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E3B9C5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  //Configure SS to stop report UL_SRB0_LCID</w:t>
            </w:r>
          </w:p>
          <w:p w14:paraId="1A5AB4A1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f_NR_SS_SystemIndCtrlConfig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cds_NR_SystemIndCtrl_UL_SRB0_LCID(disable), -,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tsc_NoCnfReq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=1166680</w:t>
            </w:r>
          </w:p>
          <w:p w14:paraId="24D033EB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62649762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81082B6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RRCResumeComplete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3C73607A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f_NR_RRCResumeComplete_Def</w:t>
            </w:r>
            <w:proofErr w:type="spellEnd"/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148F26D" w14:textId="77777777" w:rsidR="00A600A5" w:rsidRPr="00F7664D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664D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14:paraId="56890BB9" w14:textId="77777777" w:rsidR="00F84478" w:rsidRPr="00D624CC" w:rsidRDefault="00A600A5" w:rsidP="00A600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600A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</w:tc>
      </w:tr>
      <w:bookmarkEnd w:id="7"/>
      <w:bookmarkEnd w:id="8"/>
      <w:bookmarkEnd w:id="9"/>
    </w:tbl>
    <w:p w14:paraId="557B83D2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0787E" w14:textId="77777777" w:rsidR="002F2E7D" w:rsidRDefault="002F2E7D">
      <w:r>
        <w:separator/>
      </w:r>
    </w:p>
  </w:endnote>
  <w:endnote w:type="continuationSeparator" w:id="0">
    <w:p w14:paraId="32EA7A6C" w14:textId="77777777" w:rsidR="002F2E7D" w:rsidRDefault="002F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D7245" w14:textId="77777777" w:rsidR="00383C0E" w:rsidRDefault="00383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5101" w14:textId="77777777" w:rsidR="00383C0E" w:rsidRDefault="00383C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DC3B" w14:textId="77777777" w:rsidR="00383C0E" w:rsidRDefault="0038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57B0B" w14:textId="77777777" w:rsidR="002F2E7D" w:rsidRDefault="002F2E7D">
      <w:r>
        <w:separator/>
      </w:r>
    </w:p>
  </w:footnote>
  <w:footnote w:type="continuationSeparator" w:id="0">
    <w:p w14:paraId="10FA3F20" w14:textId="77777777" w:rsidR="002F2E7D" w:rsidRDefault="002F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13FAF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252EA36" wp14:editId="01EFE1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Content>
                            <w:p w14:paraId="0DAC7FA2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8100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AB53FB2" wp14:editId="465976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A3BE3AE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940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258C08" wp14:editId="487A11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Content>
                            <w:p w14:paraId="1DFFA13F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B0931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DFB92FD" wp14:editId="0742A8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26714C0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78ED5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33BF137" wp14:editId="4DA19D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7C67397E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2187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C204AC4" wp14:editId="0DE10C9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195691B1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9064034">
    <w:abstractNumId w:val="1"/>
  </w:num>
  <w:num w:numId="2" w16cid:durableId="285746462">
    <w:abstractNumId w:val="0"/>
  </w:num>
  <w:num w:numId="3" w16cid:durableId="191038623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6F4E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2DDC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C6FB9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5998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2E7D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29E2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54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339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287"/>
    <w:rsid w:val="00650183"/>
    <w:rsid w:val="00652526"/>
    <w:rsid w:val="006543F4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0AF7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3C12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6DE1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81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3CD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4F69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5C73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0A5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36D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37D0B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A12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27CF5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1B47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048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7664D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6AAFDD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54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6C9F8-2181-4469-B95B-D3310034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1319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2023-07-17T13:26:00Z</dcterms:created>
  <dcterms:modified xsi:type="dcterms:W3CDTF">2023-07-19T09:34:00Z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