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DFD927D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5347D" w:rsidRPr="00D5347D">
        <w:rPr>
          <w:b/>
          <w:noProof/>
          <w:sz w:val="24"/>
        </w:rPr>
        <w:t>R5s230381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33830CE8" w:rsidR="000460FA" w:rsidRPr="000565E3" w:rsidRDefault="00D5347D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5347D">
              <w:rPr>
                <w:b/>
                <w:bCs/>
                <w:sz w:val="24"/>
                <w:szCs w:val="24"/>
              </w:rPr>
              <w:t>3085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01650F55" w:rsidR="000460FA" w:rsidRDefault="00A22818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A22818">
              <w:t xml:space="preserve">Correction to </w:t>
            </w:r>
            <w:r w:rsidR="00903877">
              <w:t xml:space="preserve">Inter-RAT </w:t>
            </w:r>
            <w:r w:rsidRPr="00A22818">
              <w:t>Test case</w:t>
            </w:r>
            <w:r w:rsidR="00903877">
              <w:t xml:space="preserve"> 6.2.3.4.NR5GC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B109839" w:rsidR="000460FA" w:rsidRDefault="00D5347D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D5347D">
              <w:rPr>
                <w:noProof/>
              </w:rPr>
              <w:t>TEI15_Test</w:t>
            </w:r>
            <w:r>
              <w:rPr>
                <w:noProof/>
              </w:rPr>
              <w:t xml:space="preserve">, </w:t>
            </w:r>
            <w:r w:rsidRPr="00D5347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0A23859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0387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03877">
              <w:rPr>
                <w:noProof/>
              </w:rPr>
              <w:t>03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57ABB" w14:textId="13C23D65" w:rsidR="00136CC7" w:rsidRDefault="00136CC7" w:rsidP="001A505C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This test case is unstable during step 6 due to high noise power in comparision with PDSCH power as NR Cell1’s power level of PDSCH(-83dBm/SCS) and Noise level((-85dBm/SCS) quite close.</w:t>
            </w:r>
          </w:p>
          <w:p w14:paraId="29E216F3" w14:textId="77777777" w:rsidR="00136CC7" w:rsidRDefault="00136CC7" w:rsidP="00136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738E6" w14:textId="77777777" w:rsidR="00136CC7" w:rsidRDefault="00136CC7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Even though SSS PBCH EPRE is -80dBm/SCS, but PDSCH would be 3dB lower than SSS PBCH EPRE ie -83dBm/SCS as per </w:t>
            </w:r>
            <w:r w:rsidRPr="00F73C8F">
              <w:rPr>
                <w:noProof/>
              </w:rPr>
              <w:t>Table 6.2.1.2-1</w:t>
            </w:r>
            <w:r>
              <w:rPr>
                <w:noProof/>
              </w:rPr>
              <w:t>, TS38.508-1.</w:t>
            </w:r>
          </w:p>
          <w:p w14:paraId="016EBA7B" w14:textId="77777777" w:rsidR="00136CC7" w:rsidRDefault="00136CC7" w:rsidP="00136C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F4BBE1" w14:textId="77777777" w:rsidR="00136CC7" w:rsidRDefault="00136CC7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improve the stability, it is proposed to increase NR Cell’1 PBCH power level by 3dB.</w:t>
            </w:r>
          </w:p>
          <w:p w14:paraId="3AD86D3F" w14:textId="77777777" w:rsidR="00136CC7" w:rsidRDefault="00136CC7" w:rsidP="00136CC7">
            <w:pPr>
              <w:pStyle w:val="CRCoverPage"/>
              <w:spacing w:after="0"/>
              <w:rPr>
                <w:noProof/>
              </w:rPr>
            </w:pPr>
          </w:p>
          <w:p w14:paraId="1AD646A3" w14:textId="77777777" w:rsidR="001D605F" w:rsidRDefault="00136CC7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#draft proseCR would be raised during RAN5#99</w:t>
            </w:r>
          </w:p>
          <w:p w14:paraId="67D330BE" w14:textId="77777777" w:rsidR="001A505C" w:rsidRDefault="001A505C" w:rsidP="00136CC7">
            <w:pPr>
              <w:pStyle w:val="CRCoverPage"/>
              <w:spacing w:after="0"/>
              <w:rPr>
                <w:noProof/>
              </w:rPr>
            </w:pPr>
          </w:p>
          <w:p w14:paraId="17AD471D" w14:textId="77F45403" w:rsidR="001A505C" w:rsidRPr="00D268E5" w:rsidRDefault="001A505C" w:rsidP="001A505C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Initial max reference power needs to be modied due to change propose in change 1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BADAE" w14:textId="77777777" w:rsidR="001D605F" w:rsidRPr="001A505C" w:rsidRDefault="00136CC7" w:rsidP="001A505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 xml:space="preserve">Adjust </w:t>
            </w:r>
            <w:r>
              <w:t xml:space="preserve">SS/PBCH SSS EPRE level for NR Cell 1 </w:t>
            </w:r>
            <w:r>
              <w:rPr>
                <w:lang w:val="en-SG"/>
              </w:rPr>
              <w:t>from -80 to -77</w:t>
            </w:r>
          </w:p>
          <w:p w14:paraId="511F6430" w14:textId="7ADE67D3" w:rsidR="001A505C" w:rsidRPr="00D268E5" w:rsidRDefault="001A505C" w:rsidP="001A505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Adjust Initial Max Reference Power of NR CELL1 from -80 to -77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3D5D6EE8" w:rsidR="001D605F" w:rsidRDefault="00903877" w:rsidP="001D605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6.2.3.4.NR5GC</w:t>
            </w:r>
          </w:p>
        </w:tc>
      </w:tr>
      <w:tr w:rsidR="001D605F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05F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75156A5" w:rsidR="001D605F" w:rsidRDefault="00E52668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E887895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A76AF39" w:rsidR="001D605F" w:rsidRDefault="00684D52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</w:t>
            </w:r>
            <w:r w:rsidR="005C7A2D">
              <w:rPr>
                <w:noProof/>
              </w:rPr>
              <w:t>38.523-1</w:t>
            </w:r>
          </w:p>
        </w:tc>
      </w:tr>
      <w:tr w:rsidR="001D605F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</w:p>
        </w:tc>
      </w:tr>
      <w:tr w:rsidR="001D605F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05F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1D605F" w:rsidRPr="008863B9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1D605F" w:rsidRPr="008863B9" w:rsidRDefault="001D605F" w:rsidP="001D60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05F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4005686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52CBAE" w14:textId="57E670C3" w:rsidR="00136CC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136CC7" w:rsidRPr="007D347D">
        <w:rPr>
          <w:rFonts w:ascii="Arial" w:hAnsi="Arial" w:cs="Arial"/>
          <w:iCs/>
        </w:rPr>
        <w:t>Table of Contents</w:t>
      </w:r>
      <w:r w:rsidR="00136CC7">
        <w:tab/>
      </w:r>
      <w:r w:rsidR="00136CC7">
        <w:fldChar w:fldCharType="begin"/>
      </w:r>
      <w:r w:rsidR="00136CC7">
        <w:instrText xml:space="preserve"> PAGEREF _Toc134005686 \h </w:instrText>
      </w:r>
      <w:r w:rsidR="00136CC7">
        <w:fldChar w:fldCharType="separate"/>
      </w:r>
      <w:r w:rsidR="00136CC7">
        <w:t>2</w:t>
      </w:r>
      <w:r w:rsidR="00136CC7">
        <w:fldChar w:fldCharType="end"/>
      </w:r>
    </w:p>
    <w:p w14:paraId="7F5C9CD6" w14:textId="23F04F79" w:rsidR="00136CC7" w:rsidRDefault="00136CC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D347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D347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_Toc134005687 \h </w:instrText>
      </w:r>
      <w:r>
        <w:fldChar w:fldCharType="separate"/>
      </w:r>
      <w:r>
        <w:t>3</w:t>
      </w:r>
      <w:r>
        <w:fldChar w:fldCharType="end"/>
      </w:r>
    </w:p>
    <w:p w14:paraId="1EF9BAA6" w14:textId="072495B8" w:rsidR="00136CC7" w:rsidRDefault="00136CC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D347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D347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_Toc134005688 \h </w:instrText>
      </w:r>
      <w:r>
        <w:fldChar w:fldCharType="separate"/>
      </w:r>
      <w:r>
        <w:t>3</w:t>
      </w:r>
      <w:r>
        <w:fldChar w:fldCharType="end"/>
      </w:r>
    </w:p>
    <w:p w14:paraId="6D7A4459" w14:textId="1089EAA6" w:rsidR="00136CC7" w:rsidRDefault="00136CC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347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347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_Toc134005689 \h </w:instrText>
      </w:r>
      <w:r>
        <w:fldChar w:fldCharType="separate"/>
      </w:r>
      <w:r>
        <w:t>3</w:t>
      </w:r>
      <w:r>
        <w:fldChar w:fldCharType="end"/>
      </w:r>
    </w:p>
    <w:p w14:paraId="069D0691" w14:textId="29B4FFCF" w:rsidR="00136CC7" w:rsidRDefault="00136CC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D347D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D347D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_Toc134005690 \h </w:instrText>
      </w:r>
      <w:r>
        <w:fldChar w:fldCharType="separate"/>
      </w:r>
      <w:r>
        <w:t>5</w:t>
      </w:r>
      <w:r>
        <w:fldChar w:fldCharType="end"/>
      </w:r>
    </w:p>
    <w:p w14:paraId="33D17DF6" w14:textId="5111A272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4005687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4005688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318EBBDF" w14:textId="0011141B" w:rsidR="00730855" w:rsidRDefault="00730855" w:rsidP="0073085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34005689"/>
      <w:bookmarkStart w:id="7" w:name="_Toc106975634"/>
      <w:bookmarkStart w:id="8" w:name="_Toc109680267"/>
      <w:bookmarkStart w:id="9" w:name="_Toc122623878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0855" w14:paraId="547EA83D" w14:textId="77777777" w:rsidTr="00CD4E61">
        <w:trPr>
          <w:trHeight w:val="447"/>
        </w:trPr>
        <w:tc>
          <w:tcPr>
            <w:tcW w:w="1985" w:type="dxa"/>
          </w:tcPr>
          <w:p w14:paraId="4BCA3307" w14:textId="77777777" w:rsidR="00730855" w:rsidRDefault="00730855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714654B" w14:textId="77777777" w:rsidR="00730855" w:rsidRDefault="00730855" w:rsidP="00CD4E61">
            <w:pPr>
              <w:spacing w:after="0"/>
            </w:pPr>
            <w:r w:rsidRPr="00903877">
              <w:t>fl_TC_6_2_3_4_TestBody()</w:t>
            </w:r>
          </w:p>
        </w:tc>
      </w:tr>
      <w:tr w:rsidR="00730855" w14:paraId="36FA9065" w14:textId="77777777" w:rsidTr="00CD4E61">
        <w:trPr>
          <w:trHeight w:val="452"/>
        </w:trPr>
        <w:tc>
          <w:tcPr>
            <w:tcW w:w="1985" w:type="dxa"/>
          </w:tcPr>
          <w:p w14:paraId="1A091CA1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9C189D" w14:textId="77777777" w:rsidR="00730855" w:rsidRDefault="00730855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test case is unstable during step 6 due to high noise power in comparision with PDSCH power as NR Cell1’s power level of PDSCH(-83dBm/SCS) and Noise level((-85dBm/SCS) quite close.</w:t>
            </w:r>
          </w:p>
          <w:p w14:paraId="01692DDC" w14:textId="77777777" w:rsidR="00730855" w:rsidRDefault="00730855" w:rsidP="00CD4E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10F6D6" w14:textId="77777777" w:rsidR="00730855" w:rsidRDefault="00730855" w:rsidP="00136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Even though SSS PBCH EPRE is -80dBm/SCS, but PDSCH would be 3dB lower than SSS PBCH EPRE ie -83dBm/SCS as per </w:t>
            </w:r>
            <w:r w:rsidRPr="00F73C8F">
              <w:rPr>
                <w:noProof/>
              </w:rPr>
              <w:t>Table 6.2.1.2-1</w:t>
            </w:r>
            <w:r>
              <w:rPr>
                <w:noProof/>
              </w:rPr>
              <w:t>, TS38.508-1.</w:t>
            </w:r>
          </w:p>
          <w:p w14:paraId="14DA4623" w14:textId="77777777" w:rsidR="00730855" w:rsidRDefault="00730855" w:rsidP="00CD4E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C17C37" w14:textId="77777777" w:rsidR="00730855" w:rsidRDefault="00730855" w:rsidP="00CD4E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improve the stability, it is proposed to increase NR Cell’1 PBCH power level by 3dB.</w:t>
            </w:r>
          </w:p>
          <w:p w14:paraId="5DC7191A" w14:textId="77777777" w:rsidR="00730855" w:rsidRDefault="00730855" w:rsidP="00CD4E61">
            <w:pPr>
              <w:pStyle w:val="CRCoverPage"/>
              <w:spacing w:after="0"/>
              <w:rPr>
                <w:noProof/>
              </w:rPr>
            </w:pPr>
          </w:p>
          <w:p w14:paraId="3A1AF375" w14:textId="77777777" w:rsidR="00730855" w:rsidRPr="00FA46AD" w:rsidRDefault="00730855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>#draft proseCR would be raised during RAN5#99</w:t>
            </w:r>
          </w:p>
        </w:tc>
      </w:tr>
      <w:tr w:rsidR="00730855" w14:paraId="26A2F6CD" w14:textId="77777777" w:rsidTr="00CD4E61">
        <w:tc>
          <w:tcPr>
            <w:tcW w:w="1985" w:type="dxa"/>
          </w:tcPr>
          <w:p w14:paraId="458231B5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BD61" w14:textId="77777777" w:rsidR="00730855" w:rsidRPr="00FA46AD" w:rsidRDefault="00730855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Adjust </w:t>
            </w:r>
            <w:r>
              <w:t xml:space="preserve">SS/PBCH SSS EPRE level for NR Cell 1 </w:t>
            </w:r>
            <w:r>
              <w:rPr>
                <w:lang w:val="en-SG"/>
              </w:rPr>
              <w:t>from -80 to -77.</w:t>
            </w:r>
          </w:p>
        </w:tc>
      </w:tr>
      <w:tr w:rsidR="00730855" w14:paraId="349F1E68" w14:textId="77777777" w:rsidTr="00CD4E61">
        <w:tc>
          <w:tcPr>
            <w:tcW w:w="1985" w:type="dxa"/>
          </w:tcPr>
          <w:p w14:paraId="54E2D1AA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9253A2" w14:textId="77777777" w:rsidR="00730855" w:rsidRPr="00880368" w:rsidRDefault="00730855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</w:rPr>
              <w:t>Idle_CellReSelection_NR5GC_NR.ttcn</w:t>
            </w:r>
          </w:p>
        </w:tc>
      </w:tr>
      <w:tr w:rsidR="00730855" w14:paraId="16EE4A56" w14:textId="77777777" w:rsidTr="00CD4E61">
        <w:tc>
          <w:tcPr>
            <w:tcW w:w="1985" w:type="dxa"/>
          </w:tcPr>
          <w:p w14:paraId="575E4A3B" w14:textId="77777777" w:rsidR="00730855" w:rsidRDefault="00730855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7529A17" w14:textId="332EEF74" w:rsidR="00730855" w:rsidRDefault="00E032D2" w:rsidP="00E032D2">
            <w:pPr>
              <w:pStyle w:val="CRCoverPage"/>
              <w:spacing w:after="0"/>
              <w:rPr>
                <w:highlight w:val="cyan"/>
              </w:rPr>
            </w:pPr>
            <w:r w:rsidRPr="00E032D2">
              <w:rPr>
                <w:noProof/>
                <w:highlight w:val="cyan"/>
              </w:rPr>
              <w:t xml:space="preserve">Accepted conditional to </w:t>
            </w:r>
            <w:r w:rsidR="004026AE" w:rsidRPr="00E032D2">
              <w:rPr>
                <w:noProof/>
                <w:highlight w:val="cyan"/>
              </w:rPr>
              <w:t xml:space="preserve">agreement </w:t>
            </w:r>
            <w:r w:rsidR="004026AE">
              <w:rPr>
                <w:noProof/>
                <w:highlight w:val="cyan"/>
              </w:rPr>
              <w:t xml:space="preserve">of </w:t>
            </w:r>
            <w:r w:rsidR="004026AE" w:rsidRPr="004026AE">
              <w:rPr>
                <w:noProof/>
                <w:highlight w:val="cyan"/>
              </w:rPr>
              <w:fldChar w:fldCharType="begin"/>
            </w:r>
            <w:r w:rsidR="004026AE" w:rsidRPr="004026AE">
              <w:rPr>
                <w:noProof/>
                <w:highlight w:val="cyan"/>
              </w:rPr>
              <w:instrText xml:space="preserve"> DOCPROPERTY  Tdoc#  \* MERGEFORMAT </w:instrText>
            </w:r>
            <w:r w:rsidR="004026AE" w:rsidRPr="004026AE">
              <w:rPr>
                <w:noProof/>
                <w:highlight w:val="cyan"/>
              </w:rPr>
              <w:fldChar w:fldCharType="separate"/>
            </w:r>
            <w:r w:rsidR="004026AE" w:rsidRPr="004026AE">
              <w:rPr>
                <w:noProof/>
                <w:highlight w:val="cyan"/>
              </w:rPr>
              <w:t>R5-232131</w:t>
            </w:r>
            <w:r w:rsidR="004026AE" w:rsidRPr="004026AE">
              <w:rPr>
                <w:noProof/>
                <w:highlight w:val="cyan"/>
              </w:rPr>
              <w:fldChar w:fldCharType="end"/>
            </w:r>
            <w:r w:rsidR="004026AE">
              <w:rPr>
                <w:noProof/>
                <w:highlight w:val="cyan"/>
              </w:rPr>
              <w:t xml:space="preserve"> </w:t>
            </w:r>
            <w:r w:rsidRPr="00E032D2">
              <w:rPr>
                <w:noProof/>
                <w:highlight w:val="cyan"/>
              </w:rPr>
              <w:t>at RAN5#</w:t>
            </w:r>
            <w:r>
              <w:rPr>
                <w:noProof/>
                <w:highlight w:val="cyan"/>
              </w:rPr>
              <w:t>99</w:t>
            </w:r>
          </w:p>
        </w:tc>
      </w:tr>
    </w:tbl>
    <w:p w14:paraId="4EA680E2" w14:textId="77777777" w:rsidR="00730855" w:rsidRDefault="00730855" w:rsidP="00730855"/>
    <w:p w14:paraId="64AB4E6B" w14:textId="77777777" w:rsidR="00730855" w:rsidRPr="00570959" w:rsidRDefault="00730855" w:rsidP="00730855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7EAC3B07" w14:textId="77777777" w:rsidTr="00CD4E61">
        <w:tc>
          <w:tcPr>
            <w:tcW w:w="9855" w:type="dxa"/>
          </w:tcPr>
          <w:p w14:paraId="1AEC436D" w14:textId="77777777" w:rsidR="00730855" w:rsidRDefault="00730855" w:rsidP="00CD4E61">
            <w:pPr>
              <w:spacing w:after="0"/>
            </w:pPr>
            <w:r>
              <w:t>function fl_TC_6_2_3_4_TestBody() runs on NR5GC_PTC</w:t>
            </w:r>
          </w:p>
          <w:p w14:paraId="74E37D4B" w14:textId="77777777" w:rsidR="00730855" w:rsidRDefault="00730855" w:rsidP="00CD4E61">
            <w:pPr>
              <w:spacing w:after="0"/>
            </w:pPr>
            <w:r>
              <w:t xml:space="preserve">  {</w:t>
            </w:r>
          </w:p>
          <w:p w14:paraId="564A9823" w14:textId="77777777" w:rsidR="00730855" w:rsidRDefault="00730855" w:rsidP="00CD4E61">
            <w:pPr>
              <w:spacing w:after="0"/>
            </w:pPr>
            <w:r>
              <w:t xml:space="preserve">    var integer v_Noc := -85; // @sic R5s200723 sic@</w:t>
            </w:r>
          </w:p>
          <w:p w14:paraId="06BB5427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5B98230C" w14:textId="77777777" w:rsidR="00730855" w:rsidRDefault="00730855" w:rsidP="00CD4E61">
            <w:pPr>
              <w:spacing w:after="0"/>
            </w:pPr>
            <w:r>
              <w:t xml:space="preserve">    //@siclog "Step 1" siclog@</w:t>
            </w:r>
          </w:p>
          <w:p w14:paraId="76857D1D" w14:textId="77777777" w:rsidR="00730855" w:rsidRDefault="00730855" w:rsidP="00CD4E61">
            <w:pPr>
              <w:spacing w:after="0"/>
            </w:pPr>
            <w:r>
              <w:t xml:space="preserve">    //The SS changes SS/PBCH SSS EPRE level for NR Cell 1 and Cell-specific RS EPRE level for E-UTRA Cell 1 according to row "T1" in table 6.2.3.4.3.2-1</w:t>
            </w:r>
          </w:p>
          <w:p w14:paraId="7A1DC81A" w14:textId="77777777" w:rsidR="00730855" w:rsidRDefault="00730855" w:rsidP="00CD4E61">
            <w:pPr>
              <w:spacing w:after="0"/>
            </w:pPr>
            <w:r>
              <w:t xml:space="preserve">    f_NR_SetCellPower (nr_Cell1, -95, -95);</w:t>
            </w:r>
          </w:p>
          <w:p w14:paraId="63929656" w14:textId="77777777" w:rsidR="00730855" w:rsidRDefault="00730855" w:rsidP="00CD4E61">
            <w:pPr>
              <w:spacing w:after="0"/>
            </w:pPr>
            <w:r>
              <w:t xml:space="preserve">    f_NR_ConfigureAndActivateVNG_MultipleCells({cs_CellNoiseLevel(nr_Cell1, v_Noc)});</w:t>
            </w:r>
          </w:p>
          <w:p w14:paraId="099E5C0E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1B3E2D66" w14:textId="77777777" w:rsidR="00730855" w:rsidRDefault="00730855" w:rsidP="00CD4E61">
            <w:pPr>
              <w:spacing w:after="0"/>
            </w:pPr>
            <w:r>
              <w:t xml:space="preserve">    // Send both authentication and NR sysinfo parameters to EUTRA that will be used throughout the test</w:t>
            </w:r>
          </w:p>
          <w:p w14:paraId="3B607141" w14:textId="77777777" w:rsidR="00730855" w:rsidRDefault="00730855" w:rsidP="00CD4E61">
            <w:pPr>
              <w:spacing w:after="0"/>
            </w:pPr>
            <w:r>
              <w:t xml:space="preserve">    f_NR5GC_TrackingAreaUpdateFromN1(nr_Cell1);</w:t>
            </w:r>
          </w:p>
          <w:p w14:paraId="7DE5A439" w14:textId="77777777" w:rsidR="00730855" w:rsidRDefault="00730855" w:rsidP="00CD4E61">
            <w:pPr>
              <w:spacing w:after="0"/>
            </w:pPr>
          </w:p>
          <w:p w14:paraId="6DDA2833" w14:textId="77777777" w:rsidR="00730855" w:rsidRDefault="00730855" w:rsidP="00CD4E61">
            <w:pPr>
              <w:spacing w:after="0"/>
            </w:pPr>
            <w:r>
              <w:t xml:space="preserve">    f_EUTRA_NR_WaitForCoOrd_Trigger (EUTRA); // wait until power level change on Step4</w:t>
            </w:r>
          </w:p>
          <w:p w14:paraId="6545125A" w14:textId="77777777" w:rsidR="00730855" w:rsidRDefault="00730855" w:rsidP="00CD4E61">
            <w:pPr>
              <w:spacing w:after="0"/>
            </w:pPr>
            <w:r>
              <w:t xml:space="preserve">    //@siclog "Step 4" siclog@</w:t>
            </w:r>
          </w:p>
          <w:p w14:paraId="25DE0134" w14:textId="77777777" w:rsidR="00730855" w:rsidRDefault="00730855" w:rsidP="00CD4E61">
            <w:pPr>
              <w:spacing w:after="0"/>
            </w:pPr>
            <w:r>
              <w:t xml:space="preserve">    // The SS changes SS/PBCH SSS EPRE level for NR Cell 1 and Cell-specific RS EPRE level for E-UTRA Cell 1 according to row "T2" in table 6.2.3.4.3.2-1</w:t>
            </w:r>
          </w:p>
          <w:p w14:paraId="50E1010E" w14:textId="77777777" w:rsidR="00730855" w:rsidRDefault="00730855" w:rsidP="00CD4E61">
            <w:pPr>
              <w:spacing w:after="0"/>
            </w:pPr>
            <w:r>
              <w:t xml:space="preserve">    f_NR_SetCellPower (nr_Cell1, -80, -80);</w:t>
            </w:r>
          </w:p>
          <w:p w14:paraId="62F255C4" w14:textId="77777777" w:rsidR="00730855" w:rsidRDefault="00730855" w:rsidP="00CD4E61">
            <w:pPr>
              <w:spacing w:after="0"/>
            </w:pPr>
          </w:p>
          <w:p w14:paraId="05D13EB0" w14:textId="77777777" w:rsidR="00730855" w:rsidRDefault="00730855" w:rsidP="00CD4E61">
            <w:pPr>
              <w:spacing w:after="0"/>
            </w:pPr>
            <w:r>
              <w:t xml:space="preserve">    // @siclog "Step 5" siclog@</w:t>
            </w:r>
          </w:p>
          <w:p w14:paraId="475E8A6D" w14:textId="77777777" w:rsidR="00730855" w:rsidRDefault="00730855" w:rsidP="00CD4E61">
            <w:pPr>
              <w:spacing w:after="0"/>
            </w:pPr>
            <w:r>
              <w:t xml:space="preserve">    // The UE selects NR Cell 1 and performs the generic test procedure in TS 38.508-1 Table 4.9.9.2.2-1 with condition 'connected without release'.</w:t>
            </w:r>
          </w:p>
          <w:p w14:paraId="10F1630C" w14:textId="77777777" w:rsidR="00730855" w:rsidRDefault="00730855" w:rsidP="00CD4E61">
            <w:pPr>
              <w:spacing w:after="0"/>
            </w:pPr>
            <w:r>
              <w:lastRenderedPageBreak/>
              <w:t xml:space="preserve">    f_NR5GC_IRAT_S1ToN1_IdleMode(nr_Cell1, noRrcConnectionRelease, false);</w:t>
            </w:r>
          </w:p>
          <w:p w14:paraId="177188F8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79A0621D" w14:textId="77777777" w:rsidR="00730855" w:rsidRDefault="00730855" w:rsidP="00CD4E61">
            <w:pPr>
              <w:spacing w:after="0"/>
            </w:pPr>
            <w:r>
              <w:t xml:space="preserve">    // @siclog "Step 6" siclog@</w:t>
            </w:r>
          </w:p>
          <w:p w14:paraId="18E0F271" w14:textId="77777777" w:rsidR="00730855" w:rsidRDefault="00730855" w:rsidP="00CD4E61">
            <w:pPr>
              <w:spacing w:after="0"/>
            </w:pPr>
            <w:r>
              <w:t xml:space="preserve">    // The SS transmits an RRCRelease message on NR Cell 1.</w:t>
            </w:r>
          </w:p>
          <w:p w14:paraId="08C18EEE" w14:textId="77777777" w:rsidR="00730855" w:rsidRDefault="00730855" w:rsidP="00CD4E61">
            <w:pPr>
              <w:spacing w:after="0"/>
            </w:pPr>
            <w:r>
              <w:t xml:space="preserve">    f_NR_RRCRelease(nr_Cell1); // @sic R5s210276 sic@</w:t>
            </w:r>
          </w:p>
          <w:p w14:paraId="0494E495" w14:textId="77777777" w:rsidR="00730855" w:rsidRDefault="00730855" w:rsidP="00CD4E61">
            <w:pPr>
              <w:spacing w:after="0"/>
            </w:pPr>
            <w:r>
              <w:t xml:space="preserve">     </w:t>
            </w:r>
          </w:p>
          <w:p w14:paraId="5F11CA5F" w14:textId="77777777" w:rsidR="00730855" w:rsidRDefault="00730855" w:rsidP="00CD4E61">
            <w:pPr>
              <w:spacing w:after="0"/>
            </w:pPr>
            <w:r>
              <w:t xml:space="preserve">    // @siclog "Step 7" siclog@</w:t>
            </w:r>
          </w:p>
          <w:p w14:paraId="488D78BA" w14:textId="77777777" w:rsidR="00730855" w:rsidRDefault="00730855" w:rsidP="00CD4E61">
            <w:pPr>
              <w:spacing w:after="0"/>
            </w:pPr>
            <w:r>
              <w:t xml:space="preserve">    // The SS changes the E-UTRA cell priority broadcast in system information on NR Cell 1.</w:t>
            </w:r>
          </w:p>
          <w:p w14:paraId="765D45B8" w14:textId="77777777" w:rsidR="00730855" w:rsidRDefault="00730855" w:rsidP="00CD4E61">
            <w:pPr>
              <w:spacing w:after="0"/>
            </w:pPr>
            <w:r>
              <w:t xml:space="preserve">    f_NR5GC_CellInfo_SetSIB5_CellReselectionPriority(nr_Cell1, 0, 5);      // Table 6.2.3.4.3.3-7: SIB5 NR Cell 1</w:t>
            </w:r>
          </w:p>
          <w:p w14:paraId="73488EFD" w14:textId="77777777" w:rsidR="00730855" w:rsidRDefault="00730855" w:rsidP="00CD4E61">
            <w:pPr>
              <w:spacing w:after="0"/>
            </w:pPr>
            <w:r>
              <w:t xml:space="preserve">    f_NR_CellInfo_SetSIB5_ThreshXHighQ(nr_Cell1, 0, cs_InterFreqCarrierFreqInfo_ThreshX_Q(12, 20)); // @sic R5-213455 sic@</w:t>
            </w:r>
          </w:p>
          <w:p w14:paraId="41A27686" w14:textId="77777777" w:rsidR="00730855" w:rsidRDefault="00730855" w:rsidP="00CD4E61">
            <w:pPr>
              <w:spacing w:after="0"/>
            </w:pPr>
            <w:r>
              <w:t xml:space="preserve">    f_NR5GC_CellInfo_SetSIB5_TReselectionEUTRA(nr_Cell1, 7);</w:t>
            </w:r>
          </w:p>
          <w:p w14:paraId="10A9BAD7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5A717A82" w14:textId="77777777" w:rsidR="00730855" w:rsidRDefault="00730855" w:rsidP="00CD4E61">
            <w:pPr>
              <w:spacing w:after="0"/>
            </w:pPr>
            <w:r>
              <w:t xml:space="preserve">    // @siclog "Step 8" siclog@</w:t>
            </w:r>
          </w:p>
          <w:p w14:paraId="4E75B41A" w14:textId="77777777" w:rsidR="00730855" w:rsidRDefault="00730855" w:rsidP="00CD4E61">
            <w:pPr>
              <w:spacing w:after="0"/>
            </w:pPr>
            <w:r>
              <w:t xml:space="preserve">    // Notify UE change of System Information on NR Cell 1.</w:t>
            </w:r>
          </w:p>
          <w:p w14:paraId="148B3259" w14:textId="77777777" w:rsidR="00730855" w:rsidRDefault="00730855" w:rsidP="00CD4E61">
            <w:pPr>
              <w:spacing w:after="0"/>
            </w:pPr>
            <w:r>
              <w:t xml:space="preserve">    // Table 6.2.3.4.3.3-8: SIB1 of NR Cell 1</w:t>
            </w:r>
          </w:p>
          <w:p w14:paraId="3B173F33" w14:textId="77777777" w:rsidR="00730855" w:rsidRDefault="00730855" w:rsidP="00CD4E61">
            <w:pPr>
              <w:spacing w:after="0"/>
            </w:pPr>
            <w:r>
              <w:t xml:space="preserve">    f_NR_IncrementValueTag(nr_Cell1, sibType5);</w:t>
            </w:r>
          </w:p>
          <w:p w14:paraId="05E04A38" w14:textId="77777777" w:rsidR="00730855" w:rsidRDefault="00730855" w:rsidP="00CD4E61">
            <w:pPr>
              <w:spacing w:after="0"/>
            </w:pPr>
            <w:r>
              <w:t xml:space="preserve">    f_NR_ModifySysinfo(nr_Cell1); //Modify Sysinfo in SS</w:t>
            </w:r>
          </w:p>
          <w:p w14:paraId="088BECC9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7B079576" w14:textId="77777777" w:rsidR="00730855" w:rsidRDefault="00730855" w:rsidP="00CD4E61">
            <w:pPr>
              <w:spacing w:after="0"/>
            </w:pPr>
            <w:r>
              <w:t xml:space="preserve">    // @siclog "Step 9" siclog@</w:t>
            </w:r>
          </w:p>
          <w:p w14:paraId="6CFDC3C7" w14:textId="77777777" w:rsidR="00730855" w:rsidRDefault="00730855" w:rsidP="00CD4E61">
            <w:pPr>
              <w:spacing w:after="0"/>
            </w:pPr>
            <w:r>
              <w:t xml:space="preserve">    // Wait for 6 s for UE to receive system information.</w:t>
            </w:r>
          </w:p>
          <w:p w14:paraId="5E4CA97E" w14:textId="77777777" w:rsidR="00730855" w:rsidRDefault="00730855" w:rsidP="00CD4E61">
            <w:pPr>
              <w:spacing w:after="0"/>
            </w:pPr>
            <w:r>
              <w:t xml:space="preserve">    f_Delay(6.0);</w:t>
            </w:r>
          </w:p>
          <w:p w14:paraId="3E0F3EE2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69EC4475" w14:textId="77777777" w:rsidR="00730855" w:rsidRDefault="00730855" w:rsidP="00CD4E61">
            <w:pPr>
              <w:spacing w:after="0"/>
            </w:pPr>
            <w:r>
              <w:t xml:space="preserve">    // @siclog "Step 10" siclog@</w:t>
            </w:r>
          </w:p>
          <w:p w14:paraId="280B2CF9" w14:textId="77777777" w:rsidR="00730855" w:rsidRDefault="00730855" w:rsidP="00CD4E61">
            <w:pPr>
              <w:spacing w:after="0"/>
            </w:pPr>
            <w:r>
              <w:t xml:space="preserve">    // The SS changes SS/PBCH SSS EPRE level for NR Cell 1 and Cell-specific RS EPRE level for E-UTRA Cell 1 according to row "T3" in table 6.2.3.4.3.2-1</w:t>
            </w:r>
          </w:p>
          <w:p w14:paraId="4FC91895" w14:textId="77777777" w:rsidR="00730855" w:rsidRDefault="00730855" w:rsidP="00CD4E61">
            <w:pPr>
              <w:spacing w:after="0"/>
            </w:pPr>
            <w:r>
              <w:t xml:space="preserve">    f_NR_SetCellPower (nr_Cell1, -95, -95);</w:t>
            </w:r>
          </w:p>
          <w:p w14:paraId="70C0FAF2" w14:textId="77777777" w:rsidR="00730855" w:rsidRDefault="00730855" w:rsidP="00CD4E61">
            <w:pPr>
              <w:spacing w:after="0"/>
            </w:pPr>
            <w:r>
              <w:t xml:space="preserve">    f_EUTRA_NR_SendCoOrd (EUTRA, cms_EUTRA_NR_Trigger); // send coordination to move context to EUTRA</w:t>
            </w:r>
          </w:p>
          <w:p w14:paraId="3668088E" w14:textId="77777777" w:rsidR="00730855" w:rsidRDefault="00730855" w:rsidP="00CD4E61">
            <w:pPr>
              <w:spacing w:after="0"/>
            </w:pPr>
          </w:p>
          <w:p w14:paraId="501D0621" w14:textId="77777777" w:rsidR="00730855" w:rsidRDefault="00730855" w:rsidP="00CD4E61">
            <w:pPr>
              <w:spacing w:after="0"/>
            </w:pPr>
            <w:r>
              <w:t xml:space="preserve">    // @siclog "Step 11" siclog@</w:t>
            </w:r>
          </w:p>
          <w:p w14:paraId="0480F1F7" w14:textId="77777777" w:rsidR="00730855" w:rsidRDefault="00730855" w:rsidP="00CD4E61">
            <w:pPr>
              <w:spacing w:after="0"/>
            </w:pPr>
            <w:r>
              <w:t xml:space="preserve">    // Send both authentication and NR sysinfo parameters to EUTRA that will be used throughout the test</w:t>
            </w:r>
          </w:p>
          <w:p w14:paraId="61CF3944" w14:textId="77777777" w:rsidR="00730855" w:rsidRDefault="00730855" w:rsidP="00CD4E61">
            <w:pPr>
              <w:spacing w:after="0"/>
            </w:pPr>
            <w:r>
              <w:t xml:space="preserve">    f_NR5GC_TrackingAreaUpdateFromN1(nr_Cell1);</w:t>
            </w:r>
          </w:p>
          <w:p w14:paraId="65D4C9CE" w14:textId="77777777" w:rsidR="00730855" w:rsidRDefault="00730855" w:rsidP="00CD4E61">
            <w:pPr>
              <w:spacing w:after="0"/>
            </w:pPr>
          </w:p>
          <w:p w14:paraId="2F4ED774" w14:textId="77777777" w:rsidR="00730855" w:rsidRPr="00847BF2" w:rsidRDefault="00730855" w:rsidP="00CD4E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t xml:space="preserve">  }</w:t>
            </w:r>
          </w:p>
        </w:tc>
      </w:tr>
    </w:tbl>
    <w:p w14:paraId="30617D18" w14:textId="77777777" w:rsidR="00730855" w:rsidRDefault="00730855" w:rsidP="00730855"/>
    <w:p w14:paraId="2708DDCF" w14:textId="77777777" w:rsidR="00730855" w:rsidRPr="00BC25DD" w:rsidRDefault="00730855" w:rsidP="00730855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30855" w14:paraId="61DF8BEC" w14:textId="77777777" w:rsidTr="00CD4E61">
        <w:tc>
          <w:tcPr>
            <w:tcW w:w="9855" w:type="dxa"/>
          </w:tcPr>
          <w:p w14:paraId="1A320ABE" w14:textId="77777777" w:rsidR="00730855" w:rsidRDefault="00730855" w:rsidP="00CD4E61">
            <w:pPr>
              <w:spacing w:after="0"/>
            </w:pPr>
            <w:r>
              <w:t>function fl_TC_6_2_3_4_TestBody() runs on NR5GC_PTC</w:t>
            </w:r>
          </w:p>
          <w:p w14:paraId="0CD2EBE0" w14:textId="77777777" w:rsidR="00730855" w:rsidRDefault="00730855" w:rsidP="00CD4E61">
            <w:pPr>
              <w:spacing w:after="0"/>
            </w:pPr>
            <w:r>
              <w:t xml:space="preserve">  {</w:t>
            </w:r>
          </w:p>
          <w:p w14:paraId="12AFA37B" w14:textId="77777777" w:rsidR="00730855" w:rsidRDefault="00730855" w:rsidP="00CD4E61">
            <w:pPr>
              <w:spacing w:after="0"/>
            </w:pPr>
            <w:r>
              <w:t xml:space="preserve">    var integer v_Noc := -85; // @sic R5s200723 sic@</w:t>
            </w:r>
          </w:p>
          <w:p w14:paraId="771F5483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07FA1397" w14:textId="77777777" w:rsidR="00730855" w:rsidRDefault="00730855" w:rsidP="00CD4E61">
            <w:pPr>
              <w:spacing w:after="0"/>
            </w:pPr>
            <w:r>
              <w:t xml:space="preserve">    //@siclog "Step 1" siclog@</w:t>
            </w:r>
          </w:p>
          <w:p w14:paraId="1FCE2DD9" w14:textId="77777777" w:rsidR="00730855" w:rsidRDefault="00730855" w:rsidP="00CD4E61">
            <w:pPr>
              <w:spacing w:after="0"/>
            </w:pPr>
            <w:r>
              <w:t xml:space="preserve">    //The SS changes SS/PBCH SSS EPRE level for NR Cell 1 and Cell-specific RS EPRE level for E-UTRA Cell 1 according to row "T1" in table 6.2.3.4.3.2-1</w:t>
            </w:r>
          </w:p>
          <w:p w14:paraId="43C194D4" w14:textId="77777777" w:rsidR="00730855" w:rsidRDefault="00730855" w:rsidP="00CD4E61">
            <w:pPr>
              <w:spacing w:after="0"/>
            </w:pPr>
            <w:r>
              <w:t xml:space="preserve">    f_NR_SetCellPower (nr_Cell1, -95, -95);</w:t>
            </w:r>
          </w:p>
          <w:p w14:paraId="74776F4A" w14:textId="77777777" w:rsidR="00730855" w:rsidRDefault="00730855" w:rsidP="00CD4E61">
            <w:pPr>
              <w:spacing w:after="0"/>
            </w:pPr>
            <w:r>
              <w:t xml:space="preserve">    f_NR_ConfigureAndActivateVNG_MultipleCells({cs_CellNoiseLevel(nr_Cell1, v_Noc)});</w:t>
            </w:r>
          </w:p>
          <w:p w14:paraId="24F567C4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759A83AC" w14:textId="77777777" w:rsidR="00730855" w:rsidRDefault="00730855" w:rsidP="00CD4E61">
            <w:pPr>
              <w:spacing w:after="0"/>
            </w:pPr>
            <w:r>
              <w:t xml:space="preserve">    // Send both authentication and NR sysinfo parameters to EUTRA that will be used throughout the test</w:t>
            </w:r>
          </w:p>
          <w:p w14:paraId="43BA4389" w14:textId="77777777" w:rsidR="00730855" w:rsidRDefault="00730855" w:rsidP="00CD4E61">
            <w:pPr>
              <w:spacing w:after="0"/>
            </w:pPr>
            <w:r>
              <w:t xml:space="preserve">    f_NR5GC_TrackingAreaUpdateFromN1(nr_Cell1);</w:t>
            </w:r>
          </w:p>
          <w:p w14:paraId="5BBDC7E4" w14:textId="77777777" w:rsidR="00730855" w:rsidRDefault="00730855" w:rsidP="00CD4E61">
            <w:pPr>
              <w:spacing w:after="0"/>
            </w:pPr>
          </w:p>
          <w:p w14:paraId="1AAA6FF7" w14:textId="77777777" w:rsidR="00730855" w:rsidRDefault="00730855" w:rsidP="00CD4E61">
            <w:pPr>
              <w:spacing w:after="0"/>
            </w:pPr>
            <w:r>
              <w:t xml:space="preserve">    f_EUTRA_NR_WaitForCoOrd_Trigger (EUTRA); // wait until power level change on Step4</w:t>
            </w:r>
          </w:p>
          <w:p w14:paraId="17960D0E" w14:textId="77777777" w:rsidR="00730855" w:rsidRDefault="00730855" w:rsidP="00CD4E61">
            <w:pPr>
              <w:spacing w:after="0"/>
            </w:pPr>
            <w:r>
              <w:t xml:space="preserve">    //@siclog "Step 4" siclog@</w:t>
            </w:r>
          </w:p>
          <w:p w14:paraId="727FA002" w14:textId="77777777" w:rsidR="00730855" w:rsidRDefault="00730855" w:rsidP="00CD4E61">
            <w:pPr>
              <w:spacing w:after="0"/>
            </w:pPr>
            <w:r>
              <w:t xml:space="preserve">    // The SS changes SS/PBCH SSS EPRE level for NR Cell 1 and Cell-specific RS EPRE level for E-UTRA Cell 1 according to row "T2" in table 6.2.3.4.3.2-1</w:t>
            </w:r>
          </w:p>
          <w:p w14:paraId="252A6956" w14:textId="77777777" w:rsidR="00730855" w:rsidRDefault="00730855" w:rsidP="00CD4E61">
            <w:pPr>
              <w:spacing w:after="0"/>
            </w:pPr>
            <w:r>
              <w:t xml:space="preserve">    </w:t>
            </w:r>
            <w:r w:rsidRPr="00903877">
              <w:rPr>
                <w:highlight w:val="yellow"/>
              </w:rPr>
              <w:t>f_NR_SetCellPower (nr_Cell1, -77, -77);</w:t>
            </w:r>
          </w:p>
          <w:p w14:paraId="6717BE6A" w14:textId="77777777" w:rsidR="00730855" w:rsidRDefault="00730855" w:rsidP="00CD4E61">
            <w:pPr>
              <w:spacing w:after="0"/>
            </w:pPr>
          </w:p>
          <w:p w14:paraId="14F0CEDD" w14:textId="77777777" w:rsidR="00730855" w:rsidRDefault="00730855" w:rsidP="00CD4E61">
            <w:pPr>
              <w:spacing w:after="0"/>
            </w:pPr>
            <w:r>
              <w:t xml:space="preserve">    // @siclog "Step 5" siclog@</w:t>
            </w:r>
          </w:p>
          <w:p w14:paraId="753CAC67" w14:textId="77777777" w:rsidR="00730855" w:rsidRDefault="00730855" w:rsidP="00CD4E61">
            <w:pPr>
              <w:spacing w:after="0"/>
            </w:pPr>
            <w:r>
              <w:t xml:space="preserve">    // The UE selects NR Cell 1 and performs the generic test procedure in TS 38.508-1 Table 4.9.9.2.2-1 with condition 'connected without release'.</w:t>
            </w:r>
          </w:p>
          <w:p w14:paraId="33AEED7F" w14:textId="77777777" w:rsidR="00730855" w:rsidRDefault="00730855" w:rsidP="00CD4E61">
            <w:pPr>
              <w:spacing w:after="0"/>
            </w:pPr>
            <w:r>
              <w:t xml:space="preserve">    f_NR5GC_IRAT_S1ToN1_IdleMode(nr_Cell1, noRrcConnectionRelease, false);</w:t>
            </w:r>
          </w:p>
          <w:p w14:paraId="58D9E133" w14:textId="77777777" w:rsidR="00730855" w:rsidRDefault="00730855" w:rsidP="00CD4E61">
            <w:pPr>
              <w:spacing w:after="0"/>
            </w:pPr>
            <w:r>
              <w:lastRenderedPageBreak/>
              <w:t xml:space="preserve">    </w:t>
            </w:r>
          </w:p>
          <w:p w14:paraId="39A146FB" w14:textId="77777777" w:rsidR="00730855" w:rsidRDefault="00730855" w:rsidP="00CD4E61">
            <w:pPr>
              <w:spacing w:after="0"/>
            </w:pPr>
            <w:r>
              <w:t xml:space="preserve">    // @siclog "Step 6" siclog@</w:t>
            </w:r>
          </w:p>
          <w:p w14:paraId="7B2CE2C5" w14:textId="77777777" w:rsidR="00730855" w:rsidRDefault="00730855" w:rsidP="00CD4E61">
            <w:pPr>
              <w:spacing w:after="0"/>
            </w:pPr>
            <w:r>
              <w:t xml:space="preserve">    // The SS transmits an RRCRelease message on NR Cell 1.</w:t>
            </w:r>
          </w:p>
          <w:p w14:paraId="0404ACBC" w14:textId="77777777" w:rsidR="00730855" w:rsidRDefault="00730855" w:rsidP="00CD4E61">
            <w:pPr>
              <w:spacing w:after="0"/>
            </w:pPr>
            <w:r>
              <w:t xml:space="preserve">    f_NR_RRCRelease(nr_Cell1); // @sic R5s210276 sic@</w:t>
            </w:r>
          </w:p>
          <w:p w14:paraId="426363DD" w14:textId="77777777" w:rsidR="00730855" w:rsidRDefault="00730855" w:rsidP="00CD4E61">
            <w:pPr>
              <w:spacing w:after="0"/>
            </w:pPr>
            <w:r>
              <w:t xml:space="preserve">     </w:t>
            </w:r>
          </w:p>
          <w:p w14:paraId="79FAFEA2" w14:textId="77777777" w:rsidR="00730855" w:rsidRDefault="00730855" w:rsidP="00CD4E61">
            <w:pPr>
              <w:spacing w:after="0"/>
            </w:pPr>
            <w:r>
              <w:t xml:space="preserve">    // @siclog "Step 7" siclog@</w:t>
            </w:r>
          </w:p>
          <w:p w14:paraId="2D077587" w14:textId="77777777" w:rsidR="00730855" w:rsidRDefault="00730855" w:rsidP="00CD4E61">
            <w:pPr>
              <w:spacing w:after="0"/>
            </w:pPr>
            <w:r>
              <w:t xml:space="preserve">    // The SS changes the E-UTRA cell priority broadcast in system information on NR Cell 1.</w:t>
            </w:r>
          </w:p>
          <w:p w14:paraId="12348C72" w14:textId="77777777" w:rsidR="00730855" w:rsidRDefault="00730855" w:rsidP="00CD4E61">
            <w:pPr>
              <w:spacing w:after="0"/>
            </w:pPr>
            <w:r>
              <w:t xml:space="preserve">    f_NR5GC_CellInfo_SetSIB5_CellReselectionPriority(nr_Cell1, 0, 5);      // Table 6.2.3.4.3.3-7: SIB5 NR Cell 1</w:t>
            </w:r>
          </w:p>
          <w:p w14:paraId="04FCA113" w14:textId="77777777" w:rsidR="00730855" w:rsidRDefault="00730855" w:rsidP="00CD4E61">
            <w:pPr>
              <w:spacing w:after="0"/>
            </w:pPr>
            <w:r>
              <w:t xml:space="preserve">    f_NR_CellInfo_SetSIB5_ThreshXHighQ(nr_Cell1, 0, cs_InterFreqCarrierFreqInfo_ThreshX_Q(12, 20)); // @sic R5-213455 sic@</w:t>
            </w:r>
          </w:p>
          <w:p w14:paraId="6ABBF718" w14:textId="77777777" w:rsidR="00730855" w:rsidRDefault="00730855" w:rsidP="00CD4E61">
            <w:pPr>
              <w:spacing w:after="0"/>
            </w:pPr>
            <w:r>
              <w:t xml:space="preserve">    f_NR5GC_CellInfo_SetSIB5_TReselectionEUTRA(nr_Cell1, 7);</w:t>
            </w:r>
          </w:p>
          <w:p w14:paraId="48033F77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3FA699B6" w14:textId="77777777" w:rsidR="00730855" w:rsidRDefault="00730855" w:rsidP="00CD4E61">
            <w:pPr>
              <w:spacing w:after="0"/>
            </w:pPr>
            <w:r>
              <w:t xml:space="preserve">    // @siclog "Step 8" siclog@</w:t>
            </w:r>
          </w:p>
          <w:p w14:paraId="7563C104" w14:textId="77777777" w:rsidR="00730855" w:rsidRDefault="00730855" w:rsidP="00CD4E61">
            <w:pPr>
              <w:spacing w:after="0"/>
            </w:pPr>
            <w:r>
              <w:t xml:space="preserve">    // Notify UE change of System Information on NR Cell 1.</w:t>
            </w:r>
          </w:p>
          <w:p w14:paraId="0EF0B7DC" w14:textId="77777777" w:rsidR="00730855" w:rsidRDefault="00730855" w:rsidP="00CD4E61">
            <w:pPr>
              <w:spacing w:after="0"/>
            </w:pPr>
            <w:r>
              <w:t xml:space="preserve">    // Table 6.2.3.4.3.3-8: SIB1 of NR Cell 1</w:t>
            </w:r>
          </w:p>
          <w:p w14:paraId="43CA1AB5" w14:textId="77777777" w:rsidR="00730855" w:rsidRDefault="00730855" w:rsidP="00CD4E61">
            <w:pPr>
              <w:spacing w:after="0"/>
            </w:pPr>
            <w:r>
              <w:t xml:space="preserve">    f_NR_IncrementValueTag(nr_Cell1, sibType5);</w:t>
            </w:r>
          </w:p>
          <w:p w14:paraId="3B6F7CE7" w14:textId="77777777" w:rsidR="00730855" w:rsidRDefault="00730855" w:rsidP="00CD4E61">
            <w:pPr>
              <w:spacing w:after="0"/>
            </w:pPr>
            <w:r>
              <w:t xml:space="preserve">    f_NR_ModifySysinfo(nr_Cell1); //Modify Sysinfo in SS</w:t>
            </w:r>
          </w:p>
          <w:p w14:paraId="3F177A04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02B0CBF7" w14:textId="77777777" w:rsidR="00730855" w:rsidRDefault="00730855" w:rsidP="00CD4E61">
            <w:pPr>
              <w:spacing w:after="0"/>
            </w:pPr>
            <w:r>
              <w:t xml:space="preserve">    // @siclog "Step 9" siclog@</w:t>
            </w:r>
          </w:p>
          <w:p w14:paraId="538D7468" w14:textId="77777777" w:rsidR="00730855" w:rsidRDefault="00730855" w:rsidP="00CD4E61">
            <w:pPr>
              <w:spacing w:after="0"/>
            </w:pPr>
            <w:r>
              <w:t xml:space="preserve">    // Wait for 6 s for UE to receive system information.</w:t>
            </w:r>
          </w:p>
          <w:p w14:paraId="74B7A407" w14:textId="77777777" w:rsidR="00730855" w:rsidRDefault="00730855" w:rsidP="00CD4E61">
            <w:pPr>
              <w:spacing w:after="0"/>
            </w:pPr>
            <w:r>
              <w:t xml:space="preserve">    f_Delay(6.0);</w:t>
            </w:r>
          </w:p>
          <w:p w14:paraId="441CA71D" w14:textId="77777777" w:rsidR="00730855" w:rsidRDefault="00730855" w:rsidP="00CD4E61">
            <w:pPr>
              <w:spacing w:after="0"/>
            </w:pPr>
            <w:r>
              <w:t xml:space="preserve">    </w:t>
            </w:r>
          </w:p>
          <w:p w14:paraId="1A43E612" w14:textId="77777777" w:rsidR="00730855" w:rsidRDefault="00730855" w:rsidP="00CD4E61">
            <w:pPr>
              <w:spacing w:after="0"/>
            </w:pPr>
            <w:r>
              <w:t xml:space="preserve">    // @siclog "Step 10" siclog@</w:t>
            </w:r>
          </w:p>
          <w:p w14:paraId="39DDEE8C" w14:textId="77777777" w:rsidR="00730855" w:rsidRDefault="00730855" w:rsidP="00CD4E61">
            <w:pPr>
              <w:spacing w:after="0"/>
            </w:pPr>
            <w:r>
              <w:t xml:space="preserve">    // The SS changes SS/PBCH SSS EPRE level for NR Cell 1 and Cell-specific RS EPRE level for E-UTRA Cell 1 according to row "T3" in table 6.2.3.4.3.2-1</w:t>
            </w:r>
          </w:p>
          <w:p w14:paraId="12153892" w14:textId="77777777" w:rsidR="00730855" w:rsidRDefault="00730855" w:rsidP="00CD4E61">
            <w:pPr>
              <w:spacing w:after="0"/>
            </w:pPr>
            <w:r>
              <w:t xml:space="preserve">    f_NR_SetCellPower (nr_Cell1, -95, -95);</w:t>
            </w:r>
          </w:p>
          <w:p w14:paraId="5327E5FF" w14:textId="77777777" w:rsidR="00730855" w:rsidRDefault="00730855" w:rsidP="00CD4E61">
            <w:pPr>
              <w:spacing w:after="0"/>
            </w:pPr>
            <w:r>
              <w:t xml:space="preserve">    f_EUTRA_NR_SendCoOrd (EUTRA, cms_EUTRA_NR_Trigger); // send coordination to move context to EUTRA</w:t>
            </w:r>
          </w:p>
          <w:p w14:paraId="3CAF40E0" w14:textId="77777777" w:rsidR="00730855" w:rsidRDefault="00730855" w:rsidP="00CD4E61">
            <w:pPr>
              <w:spacing w:after="0"/>
            </w:pPr>
          </w:p>
          <w:p w14:paraId="2A58B807" w14:textId="77777777" w:rsidR="00730855" w:rsidRDefault="00730855" w:rsidP="00CD4E61">
            <w:pPr>
              <w:spacing w:after="0"/>
            </w:pPr>
            <w:r>
              <w:t xml:space="preserve">    // @siclog "Step 11" siclog@</w:t>
            </w:r>
          </w:p>
          <w:p w14:paraId="2898B88A" w14:textId="77777777" w:rsidR="00730855" w:rsidRDefault="00730855" w:rsidP="00CD4E61">
            <w:pPr>
              <w:spacing w:after="0"/>
            </w:pPr>
            <w:r>
              <w:t xml:space="preserve">    // Send both authentication and NR sysinfo parameters to EUTRA that will be used throughout the test</w:t>
            </w:r>
          </w:p>
          <w:p w14:paraId="05EC515D" w14:textId="77777777" w:rsidR="00730855" w:rsidRDefault="00730855" w:rsidP="00CD4E61">
            <w:pPr>
              <w:spacing w:after="0"/>
            </w:pPr>
            <w:r>
              <w:t xml:space="preserve">    f_NR5GC_TrackingAreaUpdateFromN1(nr_Cell1);</w:t>
            </w:r>
          </w:p>
          <w:p w14:paraId="55FA1E59" w14:textId="77777777" w:rsidR="00730855" w:rsidRDefault="00730855" w:rsidP="00CD4E61">
            <w:pPr>
              <w:spacing w:after="0"/>
            </w:pPr>
          </w:p>
          <w:p w14:paraId="776B13B2" w14:textId="77777777" w:rsidR="00730855" w:rsidRDefault="00730855" w:rsidP="00CD4E61">
            <w:r>
              <w:t xml:space="preserve">  }</w:t>
            </w:r>
          </w:p>
        </w:tc>
      </w:tr>
    </w:tbl>
    <w:p w14:paraId="5807CB1A" w14:textId="77777777" w:rsidR="00730855" w:rsidRDefault="00730855" w:rsidP="00730855"/>
    <w:p w14:paraId="5C5F4576" w14:textId="2F18DC07" w:rsidR="009136DD" w:rsidRDefault="009136DD" w:rsidP="009136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34005690"/>
      <w:r>
        <w:rPr>
          <w:b/>
          <w:lang w:val="pt-BR"/>
        </w:rPr>
        <w:t xml:space="preserve">Change </w:t>
      </w:r>
      <w:bookmarkEnd w:id="7"/>
      <w:bookmarkEnd w:id="8"/>
      <w:bookmarkEnd w:id="9"/>
      <w:r w:rsidR="00730855"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6DD" w14:paraId="42C42D49" w14:textId="77777777" w:rsidTr="00CD4E61">
        <w:trPr>
          <w:trHeight w:val="447"/>
        </w:trPr>
        <w:tc>
          <w:tcPr>
            <w:tcW w:w="1985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F12924" w14:textId="3FB18B5C" w:rsidR="009136DD" w:rsidRDefault="00903877" w:rsidP="00CD4E61">
            <w:pPr>
              <w:spacing w:after="0"/>
            </w:pPr>
            <w:r>
              <w:t>f_TC_6_2_3_4_NR5GC()</w:t>
            </w:r>
          </w:p>
        </w:tc>
      </w:tr>
      <w:tr w:rsidR="009136DD" w14:paraId="1B05B0B0" w14:textId="77777777" w:rsidTr="00CD4E61">
        <w:trPr>
          <w:trHeight w:val="452"/>
        </w:trPr>
        <w:tc>
          <w:tcPr>
            <w:tcW w:w="1985" w:type="dxa"/>
          </w:tcPr>
          <w:p w14:paraId="7B0A0FE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0FF3B8" w14:textId="7E542C47" w:rsidR="009136DD" w:rsidRPr="00FA46AD" w:rsidRDefault="00730855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Initial max reference power needs to be modied due to change propose in change 1.</w:t>
            </w:r>
          </w:p>
        </w:tc>
      </w:tr>
      <w:tr w:rsidR="009136DD" w14:paraId="1AFAEDE9" w14:textId="77777777" w:rsidTr="00CD4E61">
        <w:tc>
          <w:tcPr>
            <w:tcW w:w="1985" w:type="dxa"/>
          </w:tcPr>
          <w:p w14:paraId="4458176B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8748A7" w14:textId="468FFE5C" w:rsidR="009136DD" w:rsidRPr="00FA46AD" w:rsidRDefault="00060658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Adjust Initial Max Reference Power of NR CELL1 from -80 to -77.</w:t>
            </w:r>
          </w:p>
        </w:tc>
      </w:tr>
      <w:tr w:rsidR="009136DD" w14:paraId="077F3675" w14:textId="77777777" w:rsidTr="00CD4E61">
        <w:tc>
          <w:tcPr>
            <w:tcW w:w="1985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8F74C3" w14:textId="455AFCBD" w:rsidR="009136DD" w:rsidRPr="00880368" w:rsidRDefault="00903877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</w:rPr>
              <w:t>Idle_CellReSelection_NR5GC_NR.</w:t>
            </w:r>
            <w:r w:rsidR="009136DD">
              <w:rPr>
                <w:rFonts w:ascii="Arial" w:hAnsi="Arial" w:cs="Arial"/>
              </w:rPr>
              <w:t>ttcn</w:t>
            </w:r>
          </w:p>
        </w:tc>
      </w:tr>
      <w:tr w:rsidR="009136DD" w14:paraId="0DE64C65" w14:textId="77777777" w:rsidTr="00CD4E61">
        <w:tc>
          <w:tcPr>
            <w:tcW w:w="1985" w:type="dxa"/>
          </w:tcPr>
          <w:p w14:paraId="3658E346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13B3D3" w14:textId="048A82F8" w:rsidR="009136DD" w:rsidRDefault="004026AE" w:rsidP="00B122EF">
            <w:pPr>
              <w:pStyle w:val="CRCoverPage"/>
              <w:spacing w:after="0"/>
              <w:rPr>
                <w:highlight w:val="cyan"/>
              </w:rPr>
            </w:pPr>
            <w:r w:rsidRPr="00E032D2">
              <w:rPr>
                <w:noProof/>
                <w:highlight w:val="cyan"/>
              </w:rPr>
              <w:t xml:space="preserve">Accepted conditional to agreement </w:t>
            </w:r>
            <w:r>
              <w:rPr>
                <w:noProof/>
                <w:highlight w:val="cyan"/>
              </w:rPr>
              <w:t xml:space="preserve">of </w:t>
            </w:r>
            <w:r w:rsidRPr="004026AE">
              <w:rPr>
                <w:noProof/>
                <w:highlight w:val="cyan"/>
              </w:rPr>
              <w:fldChar w:fldCharType="begin"/>
            </w:r>
            <w:r w:rsidRPr="004026AE">
              <w:rPr>
                <w:noProof/>
                <w:highlight w:val="cyan"/>
              </w:rPr>
              <w:instrText xml:space="preserve"> DOCPROPERTY  Tdoc#  \* MERGEFORMAT </w:instrText>
            </w:r>
            <w:r w:rsidRPr="004026AE">
              <w:rPr>
                <w:noProof/>
                <w:highlight w:val="cyan"/>
              </w:rPr>
              <w:fldChar w:fldCharType="separate"/>
            </w:r>
            <w:r w:rsidRPr="004026AE">
              <w:rPr>
                <w:noProof/>
                <w:highlight w:val="cyan"/>
              </w:rPr>
              <w:t>R5-232131</w:t>
            </w:r>
            <w:r w:rsidRPr="004026AE">
              <w:rPr>
                <w:noProof/>
                <w:highlight w:val="cyan"/>
              </w:rPr>
              <w:fldChar w:fldCharType="end"/>
            </w:r>
            <w:r>
              <w:rPr>
                <w:noProof/>
                <w:highlight w:val="cyan"/>
              </w:rPr>
              <w:t xml:space="preserve"> </w:t>
            </w:r>
            <w:r w:rsidRPr="00E032D2">
              <w:rPr>
                <w:noProof/>
                <w:highlight w:val="cyan"/>
              </w:rPr>
              <w:t>at RAN5#</w:t>
            </w:r>
            <w:r>
              <w:rPr>
                <w:noProof/>
                <w:highlight w:val="cyan"/>
              </w:rPr>
              <w:t>99</w:t>
            </w: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43DA3BF8" w14:textId="77777777" w:rsidR="00903877" w:rsidRDefault="00903877" w:rsidP="00903877">
            <w:pPr>
              <w:spacing w:after="0"/>
            </w:pPr>
            <w:r>
              <w:t>function f_TC_6_2_3_4_NR5GC() runs on NR5GC_PTC</w:t>
            </w:r>
          </w:p>
          <w:p w14:paraId="263B7F73" w14:textId="77777777" w:rsidR="00903877" w:rsidRDefault="00903877" w:rsidP="00903877">
            <w:pPr>
              <w:spacing w:after="0"/>
            </w:pPr>
            <w:r>
              <w:t xml:space="preserve">  { // Inter-RAT cell reselection / From NR RRC_Idle to E-UTRA_IDLE (lower priority &amp; higher priority, Squal based)</w:t>
            </w:r>
          </w:p>
          <w:p w14:paraId="539516E6" w14:textId="77777777" w:rsidR="00903877" w:rsidRDefault="00903877" w:rsidP="00903877">
            <w:pPr>
              <w:spacing w:after="0"/>
            </w:pPr>
            <w:r>
              <w:t xml:space="preserve">    // @sic R5-210632 sic@</w:t>
            </w:r>
          </w:p>
          <w:p w14:paraId="199C5145" w14:textId="77777777" w:rsidR="00903877" w:rsidRDefault="00903877" w:rsidP="00903877">
            <w:pPr>
              <w:spacing w:after="0"/>
            </w:pPr>
            <w:r>
              <w:t xml:space="preserve">    var EUTRA_NR_CoOrd_SysInfo_Type v_CoOrd_SysInfo;</w:t>
            </w:r>
          </w:p>
          <w:p w14:paraId="1CE68422" w14:textId="77777777" w:rsidR="00903877" w:rsidRDefault="00903877" w:rsidP="00903877">
            <w:pPr>
              <w:spacing w:after="0"/>
            </w:pPr>
            <w:r>
              <w:t xml:space="preserve">    var boolean v_IsFR1; // @sic R5-225372 sic@</w:t>
            </w:r>
          </w:p>
          <w:p w14:paraId="5267CB71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72F485A4" w14:textId="77777777" w:rsidR="00903877" w:rsidRDefault="00903877" w:rsidP="00903877">
            <w:pPr>
              <w:spacing w:after="0"/>
            </w:pPr>
            <w:r>
              <w:lastRenderedPageBreak/>
              <w:t xml:space="preserve">    // System information combination NR-6 as defined in TS 38.508-1 clause 4.4.3.1, and message contents defined in clause 4.6.1 and clause 4.6.2 with QBASED condition is used in NR cell.</w:t>
            </w:r>
          </w:p>
          <w:p w14:paraId="29B7CB62" w14:textId="77777777" w:rsidR="00903877" w:rsidRDefault="00903877" w:rsidP="00903877">
            <w:pPr>
              <w:spacing w:after="0"/>
            </w:pPr>
            <w:r>
              <w:t xml:space="preserve">    f_NR5GC_IRAT_Init(NR_6);</w:t>
            </w:r>
          </w:p>
          <w:p w14:paraId="0B022A2C" w14:textId="77777777" w:rsidR="00903877" w:rsidRDefault="00903877" w:rsidP="00903877">
            <w:pPr>
              <w:spacing w:after="0"/>
            </w:pPr>
            <w:r>
              <w:t xml:space="preserve">    f_NR_CellInfo_InitMaxReferencePower(nr_Cell1, -80, -80);</w:t>
            </w:r>
          </w:p>
          <w:p w14:paraId="6D189CF8" w14:textId="77777777" w:rsidR="00903877" w:rsidRDefault="00903877" w:rsidP="00903877">
            <w:pPr>
              <w:spacing w:after="0"/>
            </w:pPr>
          </w:p>
          <w:p w14:paraId="644ABEC4" w14:textId="77777777" w:rsidR="00903877" w:rsidRDefault="00903877" w:rsidP="00903877">
            <w:pPr>
              <w:spacing w:after="0"/>
            </w:pPr>
            <w:r>
              <w:t xml:space="preserve">    v_IsFR1 := f_NR_CellInfo_GetIsFR1(nr_Cell1);</w:t>
            </w:r>
          </w:p>
          <w:p w14:paraId="22855BF7" w14:textId="77777777" w:rsidR="00903877" w:rsidRDefault="00903877" w:rsidP="00903877">
            <w:pPr>
              <w:spacing w:after="0"/>
            </w:pPr>
            <w:r>
              <w:t xml:space="preserve">    //NR Cell 1 is configured to operate in FR1 bands as defined in TS 38.508-1 clause 6.2.3.</w:t>
            </w:r>
          </w:p>
          <w:p w14:paraId="7125E8BF" w14:textId="77777777" w:rsidR="00903877" w:rsidRDefault="00903877" w:rsidP="00903877">
            <w:pPr>
              <w:spacing w:after="0"/>
            </w:pPr>
            <w:r>
              <w:t xml:space="preserve">    if (not v_IsFR1) {</w:t>
            </w:r>
          </w:p>
          <w:p w14:paraId="565ED54E" w14:textId="77777777" w:rsidR="00903877" w:rsidRDefault="00903877" w:rsidP="00903877">
            <w:pPr>
              <w:spacing w:after="0"/>
            </w:pPr>
            <w:r>
              <w:t xml:space="preserve">        f_NR_SetVerdictFailOrInconc (__FILE__, __LINE__, "Test Case 6.2.3.4: NR Cell 1 shall operate in FR1 bands");</w:t>
            </w:r>
          </w:p>
          <w:p w14:paraId="0F29FD29" w14:textId="77777777" w:rsidR="00903877" w:rsidRDefault="00903877" w:rsidP="00903877">
            <w:pPr>
              <w:spacing w:after="0"/>
            </w:pPr>
            <w:r>
              <w:t xml:space="preserve">    }</w:t>
            </w:r>
          </w:p>
          <w:p w14:paraId="58E1CFFB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69F4B1F6" w14:textId="77777777" w:rsidR="00903877" w:rsidRDefault="00903877" w:rsidP="00903877">
            <w:pPr>
              <w:spacing w:after="0"/>
            </w:pPr>
            <w:r>
              <w:t xml:space="preserve">    v_CoOrd_SysInfo := f_EUTRA_NR_WaitForCoOrd_SysInfo(EUTRA);   // E-UTRA Cell 1 information Rx.</w:t>
            </w:r>
          </w:p>
          <w:p w14:paraId="6B5C2C24" w14:textId="77777777" w:rsidR="00903877" w:rsidRDefault="00903877" w:rsidP="00903877">
            <w:pPr>
              <w:spacing w:after="0"/>
            </w:pPr>
          </w:p>
          <w:p w14:paraId="4A1651FF" w14:textId="77777777" w:rsidR="00903877" w:rsidRDefault="00903877" w:rsidP="00903877">
            <w:pPr>
              <w:spacing w:after="0"/>
            </w:pPr>
            <w:r>
              <w:t xml:space="preserve">    // Table 6.2.3.4.3.3-1:SIB1 for NR Cell 1</w:t>
            </w:r>
          </w:p>
          <w:p w14:paraId="55547349" w14:textId="77777777" w:rsidR="00903877" w:rsidRDefault="00903877" w:rsidP="00903877">
            <w:pPr>
              <w:spacing w:after="0"/>
            </w:pPr>
            <w:r>
              <w:t xml:space="preserve">    f_NR_CellInfo_SetSIB1_CellSelectionInfo(nr_Cell1, cs_38508_SIB1_CellSelectionInfo(-55,-,-25));</w:t>
            </w:r>
          </w:p>
          <w:p w14:paraId="23D79495" w14:textId="77777777" w:rsidR="00903877" w:rsidRDefault="00903877" w:rsidP="00903877">
            <w:pPr>
              <w:spacing w:after="0"/>
            </w:pPr>
          </w:p>
          <w:p w14:paraId="206BE289" w14:textId="77777777" w:rsidR="00903877" w:rsidRDefault="00903877" w:rsidP="00903877">
            <w:pPr>
              <w:spacing w:after="0"/>
            </w:pPr>
            <w:r>
              <w:t xml:space="preserve">    // Table 6.2.3.4.3.3-2:SIB2 for NR Cell 1</w:t>
            </w:r>
          </w:p>
          <w:p w14:paraId="65DE6368" w14:textId="77777777" w:rsidR="00903877" w:rsidRDefault="00903877" w:rsidP="00903877">
            <w:pPr>
              <w:spacing w:after="0"/>
            </w:pPr>
            <w:r>
              <w:t xml:space="preserve">    f_NR_CellInfo_SetSIB2_ThreshServingLowQ(nr_Cell1, 9); // @sic R5-213455 sic@</w:t>
            </w:r>
          </w:p>
          <w:p w14:paraId="1F986B1E" w14:textId="77777777" w:rsidR="00903877" w:rsidRDefault="00903877" w:rsidP="00903877">
            <w:pPr>
              <w:spacing w:after="0"/>
            </w:pPr>
          </w:p>
          <w:p w14:paraId="35522BAD" w14:textId="77777777" w:rsidR="00903877" w:rsidRDefault="00903877" w:rsidP="00903877">
            <w:pPr>
              <w:spacing w:after="0"/>
            </w:pPr>
            <w:r>
              <w:t xml:space="preserve">    // Table 6.2.3.4.3.3-3:SIB5 NR Cell 1</w:t>
            </w:r>
          </w:p>
          <w:p w14:paraId="2C625428" w14:textId="77777777" w:rsidR="00903877" w:rsidRDefault="00903877" w:rsidP="00903877">
            <w:pPr>
              <w:spacing w:after="0"/>
            </w:pPr>
            <w:r>
              <w:t xml:space="preserve">    f_NR_CellInfo_SetSIB5_CarrierFreq(nr_Cell1, 0, v_CoOrd_SysInfo.Eutra[0].Arfcn);</w:t>
            </w:r>
          </w:p>
          <w:p w14:paraId="534340DF" w14:textId="77777777" w:rsidR="00903877" w:rsidRDefault="00903877" w:rsidP="00903877">
            <w:pPr>
              <w:spacing w:after="0"/>
            </w:pPr>
            <w:r>
              <w:t xml:space="preserve">    f_NR_CellInfo_SetSIB5_ThreshXHighQ(nr_Cell1, 0, cs_InterFreqCarrierFreqInfo_ThreshX_Q(20, 10));</w:t>
            </w:r>
          </w:p>
          <w:p w14:paraId="561C89A5" w14:textId="77777777" w:rsidR="00903877" w:rsidRDefault="00903877" w:rsidP="00903877">
            <w:pPr>
              <w:spacing w:after="0"/>
            </w:pPr>
            <w:r>
              <w:t xml:space="preserve">    f_NR5GC_CellInfo_SetSIB5_TReselectionEUTRA(nr_Cell1, 7);</w:t>
            </w:r>
          </w:p>
          <w:p w14:paraId="1FD96898" w14:textId="77777777" w:rsidR="00903877" w:rsidRDefault="00903877" w:rsidP="00903877">
            <w:pPr>
              <w:spacing w:after="0"/>
            </w:pPr>
            <w:r>
              <w:t xml:space="preserve">  </w:t>
            </w:r>
          </w:p>
          <w:p w14:paraId="728E470A" w14:textId="77777777" w:rsidR="00903877" w:rsidRDefault="00903877" w:rsidP="00903877">
            <w:pPr>
              <w:spacing w:after="0"/>
            </w:pPr>
            <w:r>
              <w:t xml:space="preserve">    //Create and configure cell</w:t>
            </w:r>
          </w:p>
          <w:p w14:paraId="574830D5" w14:textId="77777777" w:rsidR="00903877" w:rsidRDefault="00903877" w:rsidP="00903877">
            <w:pPr>
              <w:spacing w:after="0"/>
            </w:pPr>
            <w:r>
              <w:t xml:space="preserve">    f_NR_CellConfig_Def(nr_Cell1);</w:t>
            </w:r>
          </w:p>
          <w:p w14:paraId="0786524B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470FC4D6" w14:textId="77777777" w:rsidR="00903877" w:rsidRDefault="00903877" w:rsidP="00903877">
            <w:pPr>
              <w:spacing w:after="0"/>
            </w:pPr>
            <w:r>
              <w:t xml:space="preserve">    f_NR5GC_IRAT_PreambleEUTRA_NR (nr_Cell1, STATE_IDLE_1A);</w:t>
            </w:r>
          </w:p>
          <w:p w14:paraId="42FF2B6C" w14:textId="77777777" w:rsidR="00903877" w:rsidRDefault="00903877" w:rsidP="00903877">
            <w:pPr>
              <w:spacing w:after="0"/>
            </w:pPr>
          </w:p>
          <w:p w14:paraId="5231945E" w14:textId="77777777" w:rsidR="00903877" w:rsidRDefault="00903877" w:rsidP="00903877">
            <w:pPr>
              <w:spacing w:after="0"/>
            </w:pPr>
            <w:r>
              <w:t xml:space="preserve">    f_NR_TestBody_Set(true);</w:t>
            </w:r>
          </w:p>
          <w:p w14:paraId="5315B496" w14:textId="77777777" w:rsidR="00903877" w:rsidRDefault="00903877" w:rsidP="00903877">
            <w:pPr>
              <w:spacing w:after="0"/>
            </w:pPr>
            <w:r>
              <w:t xml:space="preserve">    fl_TC_6_2_3_4_TestBody();</w:t>
            </w:r>
          </w:p>
          <w:p w14:paraId="02BDC18D" w14:textId="77777777" w:rsidR="00903877" w:rsidRDefault="00903877" w:rsidP="00903877">
            <w:pPr>
              <w:spacing w:after="0"/>
            </w:pPr>
            <w:r>
              <w:t xml:space="preserve">    f_NR_TestBody_Set(false);</w:t>
            </w:r>
          </w:p>
          <w:p w14:paraId="44B6F6A5" w14:textId="77777777" w:rsidR="00903877" w:rsidRDefault="00903877" w:rsidP="00903877">
            <w:pPr>
              <w:spacing w:after="0"/>
            </w:pPr>
          </w:p>
          <w:p w14:paraId="3A20E92B" w14:textId="77777777" w:rsidR="00903877" w:rsidRDefault="00903877" w:rsidP="00903877">
            <w:pPr>
              <w:spacing w:after="0"/>
            </w:pPr>
            <w:r>
              <w:t xml:space="preserve">    f_EUTRA_NR_WaitForCoOrd_Trigger (EUTRA, "Postamble");</w:t>
            </w:r>
          </w:p>
          <w:p w14:paraId="1B9DDD35" w14:textId="77777777" w:rsidR="00903877" w:rsidRDefault="00903877" w:rsidP="00903877">
            <w:pPr>
              <w:spacing w:after="0"/>
            </w:pPr>
            <w:r>
              <w:t xml:space="preserve">    // UE now on EUTRA</w:t>
            </w:r>
          </w:p>
          <w:p w14:paraId="123BF1C7" w14:textId="77777777" w:rsidR="00903877" w:rsidRDefault="00903877" w:rsidP="00903877">
            <w:pPr>
              <w:spacing w:after="0"/>
            </w:pPr>
            <w:r>
              <w:t xml:space="preserve">    f_NR_ReleaseAllCells();</w:t>
            </w:r>
          </w:p>
          <w:p w14:paraId="334D27C2" w14:textId="20B729A0" w:rsidR="009136DD" w:rsidRPr="00847BF2" w:rsidRDefault="00903877" w:rsidP="0090387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t xml:space="preserve">  }</w:t>
            </w: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299EC049" w14:textId="77777777" w:rsidTr="00CD4E61">
        <w:tc>
          <w:tcPr>
            <w:tcW w:w="9855" w:type="dxa"/>
          </w:tcPr>
          <w:p w14:paraId="736F48BC" w14:textId="77777777" w:rsidR="00903877" w:rsidRDefault="00903877" w:rsidP="00903877">
            <w:pPr>
              <w:spacing w:after="0"/>
            </w:pPr>
            <w:r>
              <w:t>function f_TC_6_2_3_4_NR5GC() runs on NR5GC_PTC</w:t>
            </w:r>
          </w:p>
          <w:p w14:paraId="0F464B36" w14:textId="77777777" w:rsidR="00903877" w:rsidRDefault="00903877" w:rsidP="00903877">
            <w:pPr>
              <w:spacing w:after="0"/>
            </w:pPr>
            <w:r>
              <w:t xml:space="preserve">  { // Inter-RAT cell reselection / From NR RRC_Idle to E-UTRA_IDLE (lower priority &amp; higher priority, Squal based)</w:t>
            </w:r>
          </w:p>
          <w:p w14:paraId="16C01449" w14:textId="77777777" w:rsidR="00903877" w:rsidRDefault="00903877" w:rsidP="00903877">
            <w:pPr>
              <w:spacing w:after="0"/>
            </w:pPr>
            <w:r>
              <w:t xml:space="preserve">    // @sic R5-210632 sic@</w:t>
            </w:r>
          </w:p>
          <w:p w14:paraId="61D6FACD" w14:textId="77777777" w:rsidR="00903877" w:rsidRDefault="00903877" w:rsidP="00903877">
            <w:pPr>
              <w:spacing w:after="0"/>
            </w:pPr>
            <w:r>
              <w:t xml:space="preserve">    var EUTRA_NR_CoOrd_SysInfo_Type v_CoOrd_SysInfo;</w:t>
            </w:r>
          </w:p>
          <w:p w14:paraId="0F6072DA" w14:textId="77777777" w:rsidR="00903877" w:rsidRDefault="00903877" w:rsidP="00903877">
            <w:pPr>
              <w:spacing w:after="0"/>
            </w:pPr>
            <w:r>
              <w:t xml:space="preserve">    var boolean v_IsFR1; // @sic R5-225372 sic@</w:t>
            </w:r>
          </w:p>
          <w:p w14:paraId="0222C9A6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0B9E9E7A" w14:textId="77777777" w:rsidR="00903877" w:rsidRDefault="00903877" w:rsidP="00903877">
            <w:pPr>
              <w:spacing w:after="0"/>
            </w:pPr>
            <w:r>
              <w:t xml:space="preserve">    // System information combination NR-6 as defined in TS 38.508-1 clause 4.4.3.1, and message contents defined in clause 4.6.1 and clause 4.6.2 with QBASED condition is used in NR cell.</w:t>
            </w:r>
          </w:p>
          <w:p w14:paraId="5F327880" w14:textId="77777777" w:rsidR="00903877" w:rsidRDefault="00903877" w:rsidP="00903877">
            <w:pPr>
              <w:spacing w:after="0"/>
            </w:pPr>
            <w:r>
              <w:t xml:space="preserve">    f_NR5GC_IRAT_Init(NR_6);</w:t>
            </w:r>
          </w:p>
          <w:p w14:paraId="2E45B097" w14:textId="1D19C19B" w:rsidR="00903877" w:rsidRDefault="00903877" w:rsidP="00903877">
            <w:pPr>
              <w:spacing w:after="0"/>
            </w:pPr>
            <w:r>
              <w:t xml:space="preserve">    </w:t>
            </w:r>
            <w:r w:rsidRPr="00903877">
              <w:rPr>
                <w:highlight w:val="yellow"/>
              </w:rPr>
              <w:t>f_NR_CellInfo_InitMaxReferencePower(nr_Cell1, -</w:t>
            </w:r>
            <w:r>
              <w:rPr>
                <w:highlight w:val="yellow"/>
              </w:rPr>
              <w:t>77</w:t>
            </w:r>
            <w:r w:rsidRPr="00903877">
              <w:rPr>
                <w:highlight w:val="yellow"/>
              </w:rPr>
              <w:t>, -</w:t>
            </w:r>
            <w:r>
              <w:rPr>
                <w:highlight w:val="yellow"/>
              </w:rPr>
              <w:t>77</w:t>
            </w:r>
            <w:r w:rsidRPr="00903877">
              <w:rPr>
                <w:highlight w:val="yellow"/>
              </w:rPr>
              <w:t>);</w:t>
            </w:r>
          </w:p>
          <w:p w14:paraId="42946334" w14:textId="77777777" w:rsidR="00903877" w:rsidRDefault="00903877" w:rsidP="00903877">
            <w:pPr>
              <w:spacing w:after="0"/>
            </w:pPr>
          </w:p>
          <w:p w14:paraId="51AE8D45" w14:textId="77777777" w:rsidR="00903877" w:rsidRDefault="00903877" w:rsidP="00903877">
            <w:pPr>
              <w:spacing w:after="0"/>
            </w:pPr>
            <w:r>
              <w:t xml:space="preserve">    v_IsFR1 := f_NR_CellInfo_GetIsFR1(nr_Cell1);</w:t>
            </w:r>
          </w:p>
          <w:p w14:paraId="306E5F91" w14:textId="77777777" w:rsidR="00903877" w:rsidRDefault="00903877" w:rsidP="00903877">
            <w:pPr>
              <w:spacing w:after="0"/>
            </w:pPr>
            <w:r>
              <w:t xml:space="preserve">    //NR Cell 1 is configured to operate in FR1 bands as defined in TS 38.508-1 clause 6.2.3.</w:t>
            </w:r>
          </w:p>
          <w:p w14:paraId="15550CCE" w14:textId="77777777" w:rsidR="00903877" w:rsidRDefault="00903877" w:rsidP="00903877">
            <w:pPr>
              <w:spacing w:after="0"/>
            </w:pPr>
            <w:r>
              <w:t xml:space="preserve">    if (not v_IsFR1) {</w:t>
            </w:r>
          </w:p>
          <w:p w14:paraId="7AD8E71E" w14:textId="77777777" w:rsidR="00903877" w:rsidRDefault="00903877" w:rsidP="00903877">
            <w:pPr>
              <w:spacing w:after="0"/>
            </w:pPr>
            <w:r>
              <w:t xml:space="preserve">        f_NR_SetVerdictFailOrInconc (__FILE__, __LINE__, "Test Case 6.2.3.4: NR Cell 1 shall operate in FR1 bands");</w:t>
            </w:r>
          </w:p>
          <w:p w14:paraId="6E275126" w14:textId="77777777" w:rsidR="00903877" w:rsidRDefault="00903877" w:rsidP="00903877">
            <w:pPr>
              <w:spacing w:after="0"/>
            </w:pPr>
            <w:r>
              <w:t xml:space="preserve">    }</w:t>
            </w:r>
          </w:p>
          <w:p w14:paraId="75610454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25F00F84" w14:textId="77777777" w:rsidR="00903877" w:rsidRDefault="00903877" w:rsidP="00903877">
            <w:pPr>
              <w:spacing w:after="0"/>
            </w:pPr>
            <w:r>
              <w:t xml:space="preserve">    v_CoOrd_SysInfo := f_EUTRA_NR_WaitForCoOrd_SysInfo(EUTRA);   // E-UTRA Cell 1 information Rx.</w:t>
            </w:r>
          </w:p>
          <w:p w14:paraId="058FFE51" w14:textId="77777777" w:rsidR="00903877" w:rsidRDefault="00903877" w:rsidP="00903877">
            <w:pPr>
              <w:spacing w:after="0"/>
            </w:pPr>
          </w:p>
          <w:p w14:paraId="001C2838" w14:textId="77777777" w:rsidR="00903877" w:rsidRDefault="00903877" w:rsidP="00903877">
            <w:pPr>
              <w:spacing w:after="0"/>
            </w:pPr>
            <w:r>
              <w:t xml:space="preserve">    // Table 6.2.3.4.3.3-1:SIB1 for NR Cell 1</w:t>
            </w:r>
          </w:p>
          <w:p w14:paraId="533FA810" w14:textId="77777777" w:rsidR="00903877" w:rsidRDefault="00903877" w:rsidP="00903877">
            <w:pPr>
              <w:spacing w:after="0"/>
            </w:pPr>
            <w:r>
              <w:t xml:space="preserve">    f_NR_CellInfo_SetSIB1_CellSelectionInfo(nr_Cell1, cs_38508_SIB1_CellSelectionInfo(-55,-,-25));</w:t>
            </w:r>
          </w:p>
          <w:p w14:paraId="4C1F3EBC" w14:textId="77777777" w:rsidR="00903877" w:rsidRDefault="00903877" w:rsidP="00903877">
            <w:pPr>
              <w:spacing w:after="0"/>
            </w:pPr>
          </w:p>
          <w:p w14:paraId="65B6A11D" w14:textId="77777777" w:rsidR="00903877" w:rsidRDefault="00903877" w:rsidP="00903877">
            <w:pPr>
              <w:spacing w:after="0"/>
            </w:pPr>
            <w:r>
              <w:t xml:space="preserve">    // Table 6.2.3.4.3.3-2:SIB2 for NR Cell 1</w:t>
            </w:r>
          </w:p>
          <w:p w14:paraId="2A4FC82D" w14:textId="77777777" w:rsidR="00903877" w:rsidRDefault="00903877" w:rsidP="00903877">
            <w:pPr>
              <w:spacing w:after="0"/>
            </w:pPr>
            <w:r>
              <w:t xml:space="preserve">    f_NR_CellInfo_SetSIB2_ThreshServingLowQ(nr_Cell1, 9); // @sic R5-213455 sic@</w:t>
            </w:r>
          </w:p>
          <w:p w14:paraId="51BF3CBD" w14:textId="77777777" w:rsidR="00903877" w:rsidRDefault="00903877" w:rsidP="00903877">
            <w:pPr>
              <w:spacing w:after="0"/>
            </w:pPr>
          </w:p>
          <w:p w14:paraId="308A090F" w14:textId="77777777" w:rsidR="00903877" w:rsidRDefault="00903877" w:rsidP="00903877">
            <w:pPr>
              <w:spacing w:after="0"/>
            </w:pPr>
            <w:r>
              <w:t xml:space="preserve">    // Table 6.2.3.4.3.3-3:SIB5 NR Cell 1</w:t>
            </w:r>
          </w:p>
          <w:p w14:paraId="3A8A5B97" w14:textId="77777777" w:rsidR="00903877" w:rsidRDefault="00903877" w:rsidP="00903877">
            <w:pPr>
              <w:spacing w:after="0"/>
            </w:pPr>
            <w:r>
              <w:t xml:space="preserve">    f_NR_CellInfo_SetSIB5_CarrierFreq(nr_Cell1, 0, v_CoOrd_SysInfo.Eutra[0].Arfcn);</w:t>
            </w:r>
          </w:p>
          <w:p w14:paraId="68E89335" w14:textId="77777777" w:rsidR="00903877" w:rsidRDefault="00903877" w:rsidP="00903877">
            <w:pPr>
              <w:spacing w:after="0"/>
            </w:pPr>
            <w:r>
              <w:t xml:space="preserve">    f_NR_CellInfo_SetSIB5_ThreshXHighQ(nr_Cell1, 0, cs_InterFreqCarrierFreqInfo_ThreshX_Q(20, 10));</w:t>
            </w:r>
          </w:p>
          <w:p w14:paraId="3D6452E9" w14:textId="77777777" w:rsidR="00903877" w:rsidRDefault="00903877" w:rsidP="00903877">
            <w:pPr>
              <w:spacing w:after="0"/>
            </w:pPr>
            <w:r>
              <w:t xml:space="preserve">    f_NR5GC_CellInfo_SetSIB5_TReselectionEUTRA(nr_Cell1, 7);</w:t>
            </w:r>
          </w:p>
          <w:p w14:paraId="4CCD9BBF" w14:textId="77777777" w:rsidR="00903877" w:rsidRDefault="00903877" w:rsidP="00903877">
            <w:pPr>
              <w:spacing w:after="0"/>
            </w:pPr>
            <w:r>
              <w:t xml:space="preserve">  </w:t>
            </w:r>
          </w:p>
          <w:p w14:paraId="06DCC5D5" w14:textId="77777777" w:rsidR="00903877" w:rsidRDefault="00903877" w:rsidP="00903877">
            <w:pPr>
              <w:spacing w:after="0"/>
            </w:pPr>
            <w:r>
              <w:t xml:space="preserve">    //Create and configure cell</w:t>
            </w:r>
          </w:p>
          <w:p w14:paraId="5E9E2EE1" w14:textId="77777777" w:rsidR="00903877" w:rsidRDefault="00903877" w:rsidP="00903877">
            <w:pPr>
              <w:spacing w:after="0"/>
            </w:pPr>
            <w:r>
              <w:t xml:space="preserve">    f_NR_CellConfig_Def(nr_Cell1);</w:t>
            </w:r>
          </w:p>
          <w:p w14:paraId="757957E9" w14:textId="77777777" w:rsidR="00903877" w:rsidRDefault="00903877" w:rsidP="00903877">
            <w:pPr>
              <w:spacing w:after="0"/>
            </w:pPr>
            <w:r>
              <w:t xml:space="preserve">    </w:t>
            </w:r>
          </w:p>
          <w:p w14:paraId="4B2E6E3E" w14:textId="77777777" w:rsidR="00903877" w:rsidRDefault="00903877" w:rsidP="00903877">
            <w:pPr>
              <w:spacing w:after="0"/>
            </w:pPr>
            <w:r>
              <w:t xml:space="preserve">    f_NR5GC_IRAT_PreambleEUTRA_NR (nr_Cell1, STATE_IDLE_1A);</w:t>
            </w:r>
          </w:p>
          <w:p w14:paraId="4F48303E" w14:textId="77777777" w:rsidR="00903877" w:rsidRDefault="00903877" w:rsidP="00903877">
            <w:pPr>
              <w:spacing w:after="0"/>
            </w:pPr>
          </w:p>
          <w:p w14:paraId="1F6F8DB2" w14:textId="77777777" w:rsidR="00903877" w:rsidRDefault="00903877" w:rsidP="00903877">
            <w:pPr>
              <w:spacing w:after="0"/>
            </w:pPr>
            <w:r>
              <w:t xml:space="preserve">    f_NR_TestBody_Set(true);</w:t>
            </w:r>
          </w:p>
          <w:p w14:paraId="159BB0F8" w14:textId="77777777" w:rsidR="00903877" w:rsidRDefault="00903877" w:rsidP="00903877">
            <w:pPr>
              <w:spacing w:after="0"/>
            </w:pPr>
            <w:r>
              <w:t xml:space="preserve">    fl_TC_6_2_3_4_TestBody();</w:t>
            </w:r>
          </w:p>
          <w:p w14:paraId="10E0E2A1" w14:textId="77777777" w:rsidR="00903877" w:rsidRDefault="00903877" w:rsidP="00903877">
            <w:pPr>
              <w:spacing w:after="0"/>
            </w:pPr>
            <w:r>
              <w:t xml:space="preserve">    f_NR_TestBody_Set(false);</w:t>
            </w:r>
          </w:p>
          <w:p w14:paraId="1E62E75F" w14:textId="77777777" w:rsidR="00903877" w:rsidRDefault="00903877" w:rsidP="00903877">
            <w:pPr>
              <w:spacing w:after="0"/>
            </w:pPr>
          </w:p>
          <w:p w14:paraId="5352F9C8" w14:textId="77777777" w:rsidR="00903877" w:rsidRDefault="00903877" w:rsidP="00903877">
            <w:pPr>
              <w:spacing w:after="0"/>
            </w:pPr>
            <w:r>
              <w:t xml:space="preserve">    f_EUTRA_NR_WaitForCoOrd_Trigger (EUTRA, "Postamble");</w:t>
            </w:r>
          </w:p>
          <w:p w14:paraId="3145586E" w14:textId="77777777" w:rsidR="00903877" w:rsidRDefault="00903877" w:rsidP="00903877">
            <w:pPr>
              <w:spacing w:after="0"/>
            </w:pPr>
            <w:r>
              <w:t xml:space="preserve">    // UE now on EUTRA</w:t>
            </w:r>
          </w:p>
          <w:p w14:paraId="4C5E4795" w14:textId="77777777" w:rsidR="00903877" w:rsidRDefault="00903877" w:rsidP="00903877">
            <w:pPr>
              <w:spacing w:after="0"/>
            </w:pPr>
            <w:r>
              <w:t xml:space="preserve">    f_NR_ReleaseAllCells();</w:t>
            </w:r>
          </w:p>
          <w:p w14:paraId="7F70E8C5" w14:textId="57ECEDE1" w:rsidR="009136DD" w:rsidRDefault="00903877" w:rsidP="00903877">
            <w:r>
              <w:t xml:space="preserve">  }</w:t>
            </w:r>
          </w:p>
        </w:tc>
      </w:tr>
      <w:bookmarkEnd w:id="10"/>
      <w:bookmarkEnd w:id="11"/>
      <w:bookmarkEnd w:id="12"/>
    </w:tbl>
    <w:p w14:paraId="49088C6A" w14:textId="63A28F4F" w:rsidR="00213FE3" w:rsidRDefault="00213FE3" w:rsidP="00213FE3"/>
    <w:sectPr w:rsidR="00213FE3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9A225" w14:textId="77777777" w:rsidR="00961CC5" w:rsidRDefault="00961CC5">
      <w:r>
        <w:separator/>
      </w:r>
    </w:p>
  </w:endnote>
  <w:endnote w:type="continuationSeparator" w:id="0">
    <w:p w14:paraId="7EC15A72" w14:textId="77777777" w:rsidR="00961CC5" w:rsidRDefault="0096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6410D" w14:textId="77777777" w:rsidR="00961CC5" w:rsidRDefault="00961CC5">
      <w:r>
        <w:separator/>
      </w:r>
    </w:p>
  </w:footnote>
  <w:footnote w:type="continuationSeparator" w:id="0">
    <w:p w14:paraId="7DB59248" w14:textId="77777777" w:rsidR="00961CC5" w:rsidRDefault="00961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823D5"/>
    <w:multiLevelType w:val="hybridMultilevel"/>
    <w:tmpl w:val="579ED3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72496"/>
    <w:multiLevelType w:val="hybridMultilevel"/>
    <w:tmpl w:val="40A8D7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8"/>
  </w:num>
  <w:num w:numId="3" w16cid:durableId="728577482">
    <w:abstractNumId w:val="9"/>
  </w:num>
  <w:num w:numId="4" w16cid:durableId="1191602620">
    <w:abstractNumId w:val="19"/>
  </w:num>
  <w:num w:numId="5" w16cid:durableId="507260479">
    <w:abstractNumId w:val="0"/>
  </w:num>
  <w:num w:numId="6" w16cid:durableId="894242694">
    <w:abstractNumId w:val="34"/>
  </w:num>
  <w:num w:numId="7" w16cid:durableId="948120722">
    <w:abstractNumId w:val="20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7"/>
  </w:num>
  <w:num w:numId="12" w16cid:durableId="523324553">
    <w:abstractNumId w:val="14"/>
  </w:num>
  <w:num w:numId="13" w16cid:durableId="287051507">
    <w:abstractNumId w:val="37"/>
  </w:num>
  <w:num w:numId="14" w16cid:durableId="1795129136">
    <w:abstractNumId w:val="42"/>
  </w:num>
  <w:num w:numId="15" w16cid:durableId="26806023">
    <w:abstractNumId w:val="28"/>
  </w:num>
  <w:num w:numId="16" w16cid:durableId="1962613018">
    <w:abstractNumId w:val="38"/>
  </w:num>
  <w:num w:numId="17" w16cid:durableId="463736656">
    <w:abstractNumId w:val="29"/>
  </w:num>
  <w:num w:numId="18" w16cid:durableId="1131020819">
    <w:abstractNumId w:val="17"/>
  </w:num>
  <w:num w:numId="19" w16cid:durableId="1121147347">
    <w:abstractNumId w:val="35"/>
  </w:num>
  <w:num w:numId="20" w16cid:durableId="709764419">
    <w:abstractNumId w:val="36"/>
  </w:num>
  <w:num w:numId="21" w16cid:durableId="1517619772">
    <w:abstractNumId w:val="2"/>
  </w:num>
  <w:num w:numId="22" w16cid:durableId="1614285389">
    <w:abstractNumId w:val="39"/>
  </w:num>
  <w:num w:numId="23" w16cid:durableId="248924874">
    <w:abstractNumId w:val="23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30"/>
  </w:num>
  <w:num w:numId="28" w16cid:durableId="198469485">
    <w:abstractNumId w:val="22"/>
  </w:num>
  <w:num w:numId="29" w16cid:durableId="460268226">
    <w:abstractNumId w:val="21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4"/>
  </w:num>
  <w:num w:numId="33" w16cid:durableId="783620396">
    <w:abstractNumId w:val="25"/>
  </w:num>
  <w:num w:numId="34" w16cid:durableId="1217546700">
    <w:abstractNumId w:val="32"/>
  </w:num>
  <w:num w:numId="35" w16cid:durableId="226065135">
    <w:abstractNumId w:val="26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41"/>
  </w:num>
  <w:num w:numId="39" w16cid:durableId="1583375453">
    <w:abstractNumId w:val="11"/>
  </w:num>
  <w:num w:numId="40" w16cid:durableId="1001350174">
    <w:abstractNumId w:val="33"/>
  </w:num>
  <w:num w:numId="41" w16cid:durableId="1673878103">
    <w:abstractNumId w:val="8"/>
  </w:num>
  <w:num w:numId="42" w16cid:durableId="968978302">
    <w:abstractNumId w:val="31"/>
  </w:num>
  <w:num w:numId="43" w16cid:durableId="1204633067">
    <w:abstractNumId w:val="16"/>
  </w:num>
  <w:num w:numId="44" w16cid:durableId="72548898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0658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07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6CC7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505C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3A4A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AE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088A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C7A2D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393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855"/>
    <w:rsid w:val="00730E2A"/>
    <w:rsid w:val="007326C0"/>
    <w:rsid w:val="0073784E"/>
    <w:rsid w:val="00742356"/>
    <w:rsid w:val="00742C1C"/>
    <w:rsid w:val="007448CF"/>
    <w:rsid w:val="00745BC0"/>
    <w:rsid w:val="007473D5"/>
    <w:rsid w:val="007519A6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877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1CC5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2818"/>
    <w:rsid w:val="00A246B6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759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2EF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347D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4F3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32D2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2668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8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2085</Words>
  <Characters>11471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13529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6</cp:revision>
  <cp:lastPrinted>1900-01-01T00:00:00Z</cp:lastPrinted>
  <dcterms:created xsi:type="dcterms:W3CDTF">2023-05-03T13:27:00Z</dcterms:created>
  <dcterms:modified xsi:type="dcterms:W3CDTF">2023-05-03T13:30:00Z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