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3164F" w14:textId="77777777" w:rsidR="00234822" w:rsidRDefault="00234822" w:rsidP="0023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R5s230173</w:t>
        </w:r>
      </w:fldSimple>
    </w:p>
    <w:p w14:paraId="7DEBC743" w14:textId="77777777" w:rsidR="00234822" w:rsidRDefault="00234822" w:rsidP="0023482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4822" w14:paraId="4579D917" w14:textId="77777777" w:rsidTr="00F675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84B33" w14:textId="77777777" w:rsidR="00234822" w:rsidRDefault="00234822" w:rsidP="00F675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34822" w14:paraId="441FAD39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A20F8" w14:textId="77777777" w:rsidR="00234822" w:rsidRDefault="00234822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4822" w14:paraId="1322E0D8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5498A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6B4E993D" w14:textId="77777777" w:rsidTr="00F6751A">
        <w:tc>
          <w:tcPr>
            <w:tcW w:w="142" w:type="dxa"/>
            <w:tcBorders>
              <w:left w:val="single" w:sz="4" w:space="0" w:color="auto"/>
            </w:tcBorders>
          </w:tcPr>
          <w:p w14:paraId="3C186A4D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B2EFC8" w14:textId="77777777" w:rsidR="00234822" w:rsidRPr="00410371" w:rsidRDefault="00234822" w:rsidP="00F675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5EA57D08" w14:textId="77777777" w:rsidR="00234822" w:rsidRDefault="00234822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BA90A6" w14:textId="77777777" w:rsidR="00234822" w:rsidRPr="00410371" w:rsidRDefault="00234822" w:rsidP="00F6751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4718</w:t>
              </w:r>
            </w:fldSimple>
          </w:p>
        </w:tc>
        <w:tc>
          <w:tcPr>
            <w:tcW w:w="709" w:type="dxa"/>
          </w:tcPr>
          <w:p w14:paraId="494BE3A1" w14:textId="77777777" w:rsidR="00234822" w:rsidRDefault="00234822" w:rsidP="00F675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88195" w14:textId="77777777" w:rsidR="00234822" w:rsidRPr="00410371" w:rsidRDefault="00234822" w:rsidP="00F675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740391F" w14:textId="77777777" w:rsidR="00234822" w:rsidRDefault="00234822" w:rsidP="00F675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DC4E2D" w14:textId="77777777" w:rsidR="00234822" w:rsidRPr="00410371" w:rsidRDefault="00234822" w:rsidP="00F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AFEE1D" w14:textId="77777777" w:rsidR="00234822" w:rsidRDefault="00234822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234822" w14:paraId="24F61256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996AC" w14:textId="77777777" w:rsidR="00234822" w:rsidRDefault="00234822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234822" w14:paraId="62607489" w14:textId="77777777" w:rsidTr="00F675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2A3C85" w14:textId="77777777" w:rsidR="00234822" w:rsidRPr="00F25D98" w:rsidRDefault="00234822" w:rsidP="00F675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4822" w14:paraId="6ACFDA6B" w14:textId="77777777" w:rsidTr="00F6751A">
        <w:tc>
          <w:tcPr>
            <w:tcW w:w="9641" w:type="dxa"/>
            <w:gridSpan w:val="9"/>
          </w:tcPr>
          <w:p w14:paraId="29638AC8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FB2AD0" w14:textId="77777777" w:rsidR="00234822" w:rsidRDefault="00234822" w:rsidP="00234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4822" w14:paraId="03B2EA73" w14:textId="77777777" w:rsidTr="00F6751A">
        <w:tc>
          <w:tcPr>
            <w:tcW w:w="2835" w:type="dxa"/>
          </w:tcPr>
          <w:p w14:paraId="38A655CA" w14:textId="77777777" w:rsidR="00234822" w:rsidRDefault="00234822" w:rsidP="00F675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35F342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C212C1" w14:textId="77777777" w:rsidR="00234822" w:rsidRDefault="00234822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F8C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091A3" w14:textId="77777777" w:rsidR="00234822" w:rsidRDefault="00234822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6FE165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26DD56" w14:textId="77777777" w:rsidR="00234822" w:rsidRDefault="00234822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60E3F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D7735" w14:textId="77777777" w:rsidR="00234822" w:rsidRDefault="00234822" w:rsidP="00F675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D8E81E" w14:textId="77777777" w:rsidR="00234822" w:rsidRDefault="00234822" w:rsidP="00234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4822" w14:paraId="2A377F41" w14:textId="77777777" w:rsidTr="00F6751A">
        <w:tc>
          <w:tcPr>
            <w:tcW w:w="9640" w:type="dxa"/>
            <w:gridSpan w:val="11"/>
          </w:tcPr>
          <w:p w14:paraId="794D6C0F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1D422408" w14:textId="77777777" w:rsidTr="00F67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199823" w14:textId="77777777" w:rsidR="00234822" w:rsidRDefault="0023482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E410C" w14:textId="77777777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f_TC_7_1_6_4_EUTRA</w:t>
              </w:r>
            </w:fldSimple>
          </w:p>
        </w:tc>
      </w:tr>
      <w:tr w:rsidR="00234822" w14:paraId="17FF0F40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0D6D0301" w14:textId="77777777" w:rsidR="00234822" w:rsidRDefault="0023482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8E467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69ABC7F8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2EF8B6D5" w14:textId="77777777" w:rsidR="00234822" w:rsidRDefault="0023482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8AE625" w14:textId="77777777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34822" w14:paraId="2EA426E2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7E236D93" w14:textId="77777777" w:rsidR="00234822" w:rsidRDefault="0023482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FA39A" w14:textId="676A9462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34822" w14:paraId="1622C135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6A748111" w14:textId="77777777" w:rsidR="00234822" w:rsidRDefault="0023482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868A2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42890022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4E5AC420" w14:textId="77777777" w:rsidR="00234822" w:rsidRDefault="0023482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22F078" w14:textId="77777777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66FF433" w14:textId="77777777" w:rsidR="00234822" w:rsidRDefault="00234822" w:rsidP="00F67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22BE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9A12D" w14:textId="2F163ED3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234822" w14:paraId="22DC986C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1CD6E874" w14:textId="77777777" w:rsidR="00234822" w:rsidRDefault="0023482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A06448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41C8F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388447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37419A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0B5061DC" w14:textId="77777777" w:rsidTr="00F675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03B28" w14:textId="77777777" w:rsidR="00234822" w:rsidRDefault="0023482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7A31CA" w14:textId="77777777" w:rsidR="00234822" w:rsidRDefault="00234822" w:rsidP="00F675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D4FE6D" w14:textId="77777777" w:rsidR="00234822" w:rsidRDefault="00234822" w:rsidP="00F675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3198F5" w14:textId="77777777" w:rsidR="00234822" w:rsidRDefault="00234822" w:rsidP="00F675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59E22" w14:textId="77777777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34822" w14:paraId="35574D4D" w14:textId="77777777" w:rsidTr="00F675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C6F0CB" w14:textId="77777777" w:rsidR="00234822" w:rsidRDefault="00234822" w:rsidP="00F6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0543E" w14:textId="77777777" w:rsidR="00234822" w:rsidRDefault="00234822" w:rsidP="00F675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7CA6B6" w14:textId="77777777" w:rsidR="00234822" w:rsidRDefault="00234822" w:rsidP="00F675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48C4D" w14:textId="77777777" w:rsidR="00234822" w:rsidRPr="007C2097" w:rsidRDefault="00234822" w:rsidP="00F675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4822" w14:paraId="34D45F3D" w14:textId="77777777" w:rsidTr="00F6751A">
        <w:tc>
          <w:tcPr>
            <w:tcW w:w="1843" w:type="dxa"/>
          </w:tcPr>
          <w:p w14:paraId="713D48F4" w14:textId="77777777" w:rsidR="00234822" w:rsidRDefault="0023482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4AB81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3A24AF90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665CD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0E275" w14:textId="77777777" w:rsidR="00234822" w:rsidRPr="00234822" w:rsidRDefault="00234822" w:rsidP="002348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34822">
              <w:rPr>
                <w:rFonts w:ascii="Arial" w:hAnsi="Arial" w:cs="Arial"/>
              </w:rPr>
              <w:t xml:space="preserve">In TDD Mode, at Step 9, the return value of the function </w:t>
            </w:r>
            <w:proofErr w:type="spellStart"/>
            <w:r w:rsidRPr="00234822">
              <w:rPr>
                <w:rFonts w:ascii="Arial" w:hAnsi="Arial" w:cs="Arial"/>
              </w:rPr>
              <w:t>f_DRX_NormalSF</w:t>
            </w:r>
            <w:proofErr w:type="spellEnd"/>
            <w:r w:rsidRPr="00234822">
              <w:rPr>
                <w:rFonts w:ascii="Arial" w:hAnsi="Arial" w:cs="Arial"/>
              </w:rPr>
              <w:t xml:space="preserve"> would be negative due to parameter </w:t>
            </w:r>
            <w:proofErr w:type="spellStart"/>
            <w:r w:rsidRPr="00234822">
              <w:rPr>
                <w:rFonts w:ascii="Arial" w:hAnsi="Arial" w:cs="Arial"/>
              </w:rPr>
              <w:t>p_CountY</w:t>
            </w:r>
            <w:proofErr w:type="spellEnd"/>
            <w:r w:rsidRPr="00234822">
              <w:rPr>
                <w:rFonts w:ascii="Arial" w:hAnsi="Arial" w:cs="Arial"/>
              </w:rPr>
              <w:t xml:space="preserve"> being set to 0, while it is expected to be an integer (0…infinity). </w:t>
            </w:r>
          </w:p>
          <w:p w14:paraId="00AEB105" w14:textId="77777777" w:rsidR="00234822" w:rsidRPr="00234822" w:rsidRDefault="00234822" w:rsidP="002348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34822">
              <w:rPr>
                <w:rFonts w:ascii="Arial" w:hAnsi="Arial" w:cs="Arial"/>
              </w:rPr>
              <w:t xml:space="preserve">This will cause runtime error. </w:t>
            </w:r>
          </w:p>
          <w:p w14:paraId="578C3D9E" w14:textId="7DE01A8E" w:rsidR="00234822" w:rsidRDefault="00234822" w:rsidP="0023482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234822">
              <w:rPr>
                <w:rFonts w:ascii="Arial" w:hAnsi="Arial" w:cs="Arial"/>
                <w:noProof/>
              </w:rPr>
              <w:t>In TDD Mode, at Step 9, parameter p_CountY should be set to 1.</w:t>
            </w:r>
          </w:p>
        </w:tc>
      </w:tr>
      <w:tr w:rsidR="00234822" w14:paraId="232C82F8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006FF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93CC0" w14:textId="77777777" w:rsidR="00234822" w:rsidRDefault="00234822" w:rsidP="0023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00900CE4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292D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D8F51" w14:textId="2BFC77E2" w:rsidR="00234822" w:rsidRDefault="00234822" w:rsidP="00234822">
            <w:pPr>
              <w:pStyle w:val="CRCoverPage"/>
              <w:spacing w:after="0"/>
              <w:ind w:left="100"/>
              <w:rPr>
                <w:noProof/>
              </w:rPr>
            </w:pPr>
            <w:r w:rsidRPr="00234822">
              <w:rPr>
                <w:rFonts w:ascii="Arial" w:hAnsi="Arial" w:cs="Arial"/>
                <w:noProof/>
                <w:lang w:val="en-SG"/>
              </w:rPr>
              <w:t xml:space="preserve">Changed the second input parameter from 0 </w:t>
            </w:r>
            <w:r w:rsidRPr="00234822">
              <w:rPr>
                <w:rFonts w:ascii="Arial" w:hAnsi="Arial" w:cs="Arial"/>
                <w:noProof/>
                <w:lang w:val="en-SG"/>
              </w:rPr>
              <w:sym w:font="Wingdings" w:char="F0E0"/>
            </w:r>
            <w:r w:rsidRPr="00234822">
              <w:rPr>
                <w:rFonts w:ascii="Arial" w:hAnsi="Arial" w:cs="Arial"/>
                <w:noProof/>
                <w:lang w:val="en-SG"/>
              </w:rPr>
              <w:t xml:space="preserve"> 1 in function f_DRX_NormalSF at step 9 (for TDD mode)</w:t>
            </w:r>
          </w:p>
        </w:tc>
      </w:tr>
      <w:tr w:rsidR="00234822" w14:paraId="709DC5E2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B40F9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86880" w14:textId="77777777" w:rsidR="00234822" w:rsidRDefault="00234822" w:rsidP="0023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13A9E0E6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BD6D51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7A88C" w14:textId="01996100" w:rsidR="00234822" w:rsidRDefault="008A29A7" w:rsidP="0023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  <w:r w:rsidR="00234822">
              <w:rPr>
                <w:noProof/>
              </w:rPr>
              <w:t xml:space="preserve"> </w:t>
            </w:r>
          </w:p>
        </w:tc>
      </w:tr>
      <w:tr w:rsidR="00234822" w14:paraId="7124EE86" w14:textId="77777777" w:rsidTr="00F6751A">
        <w:tc>
          <w:tcPr>
            <w:tcW w:w="2694" w:type="dxa"/>
            <w:gridSpan w:val="2"/>
          </w:tcPr>
          <w:p w14:paraId="77258974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7264A" w14:textId="77777777" w:rsidR="00234822" w:rsidRDefault="00234822" w:rsidP="0023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45D9A857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F7E72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2A752" w14:textId="7DD10179" w:rsidR="00234822" w:rsidRDefault="00234822" w:rsidP="0023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7.1.6.4</w:t>
            </w:r>
          </w:p>
        </w:tc>
      </w:tr>
      <w:tr w:rsidR="00234822" w14:paraId="223AF522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BEA3F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64828" w14:textId="77777777" w:rsidR="00234822" w:rsidRDefault="00234822" w:rsidP="0023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3B188A3A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AE195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CEEDD" w14:textId="77777777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34770A" w14:textId="77777777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C7A3E9" w14:textId="77777777" w:rsidR="00234822" w:rsidRDefault="00234822" w:rsidP="002348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E7DD10" w14:textId="77777777" w:rsidR="00234822" w:rsidRDefault="00234822" w:rsidP="002348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822" w14:paraId="0BB6D3CD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B9DA0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AD2B4" w14:textId="77777777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1F31E" w14:textId="54066A7E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E8BAC9" w14:textId="77777777" w:rsidR="00234822" w:rsidRDefault="00234822" w:rsidP="002348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298A5" w14:textId="0374EF23" w:rsidR="00234822" w:rsidRDefault="00234822" w:rsidP="002348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822" w14:paraId="06D3BF4F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81B7D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37736" w14:textId="77777777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0FC35" w14:textId="15304F00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82977" w14:textId="77777777" w:rsidR="00234822" w:rsidRDefault="00234822" w:rsidP="00234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B7425" w14:textId="3806B3F5" w:rsidR="00234822" w:rsidRDefault="00234822" w:rsidP="002348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822" w14:paraId="0DDF1FA5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EE397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DB993" w14:textId="77777777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50C34" w14:textId="795363B3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41EB87" w14:textId="77777777" w:rsidR="00234822" w:rsidRDefault="00234822" w:rsidP="00234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55C35" w14:textId="74329837" w:rsidR="00234822" w:rsidRDefault="00234822" w:rsidP="002348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822" w14:paraId="7F0DFF99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DADDF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40EF1" w14:textId="77777777" w:rsidR="00234822" w:rsidRDefault="00234822" w:rsidP="00234822">
            <w:pPr>
              <w:pStyle w:val="CRCoverPage"/>
              <w:spacing w:after="0"/>
              <w:rPr>
                <w:noProof/>
              </w:rPr>
            </w:pPr>
          </w:p>
        </w:tc>
      </w:tr>
      <w:tr w:rsidR="00234822" w14:paraId="2681B8FD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39ECB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FC8A9" w14:textId="77777777" w:rsidR="00234822" w:rsidRDefault="00234822" w:rsidP="00234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4822" w:rsidRPr="008863B9" w14:paraId="3A5F2954" w14:textId="77777777" w:rsidTr="00F675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28139" w14:textId="77777777" w:rsidR="00234822" w:rsidRPr="008863B9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45434" w14:textId="77777777" w:rsidR="00234822" w:rsidRPr="008863B9" w:rsidRDefault="00234822" w:rsidP="002348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4822" w14:paraId="425EA0F3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15E91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5E5D2" w14:textId="77777777" w:rsidR="00234822" w:rsidRDefault="00234822" w:rsidP="00234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7438968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C4E35A5" w14:textId="7473B3C1" w:rsidR="00234822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34822" w:rsidRPr="00F514D8">
        <w:rPr>
          <w:rFonts w:ascii="Arial" w:hAnsi="Arial" w:cs="Arial"/>
          <w:iCs/>
        </w:rPr>
        <w:t>Table of Contents</w:t>
      </w:r>
      <w:r w:rsidR="00234822">
        <w:tab/>
      </w:r>
      <w:r w:rsidR="00234822">
        <w:fldChar w:fldCharType="begin"/>
      </w:r>
      <w:r w:rsidR="00234822">
        <w:instrText xml:space="preserve"> PAGEREF _Toc127438968 \h </w:instrText>
      </w:r>
      <w:r w:rsidR="00234822">
        <w:fldChar w:fldCharType="separate"/>
      </w:r>
      <w:r w:rsidR="00234822">
        <w:t>2</w:t>
      </w:r>
      <w:r w:rsidR="00234822">
        <w:fldChar w:fldCharType="end"/>
      </w:r>
    </w:p>
    <w:p w14:paraId="0F6CFCA5" w14:textId="12B04F51" w:rsidR="00234822" w:rsidRDefault="002348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14D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14D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_Toc127438969 \h </w:instrText>
      </w:r>
      <w:r>
        <w:fldChar w:fldCharType="separate"/>
      </w:r>
      <w:r>
        <w:t>2</w:t>
      </w:r>
      <w:r>
        <w:fldChar w:fldCharType="end"/>
      </w:r>
    </w:p>
    <w:p w14:paraId="6325099A" w14:textId="54AAF0C9" w:rsidR="00234822" w:rsidRDefault="002348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14D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14D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_Toc127438970 \h </w:instrText>
      </w:r>
      <w:r>
        <w:fldChar w:fldCharType="separate"/>
      </w:r>
      <w:r>
        <w:t>2</w:t>
      </w:r>
      <w:r>
        <w:fldChar w:fldCharType="end"/>
      </w:r>
    </w:p>
    <w:p w14:paraId="1EEE339C" w14:textId="0018A720" w:rsidR="00234822" w:rsidRDefault="0023482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14D8">
        <w:rPr>
          <w:rFonts w:ascii="Arial" w:hAnsi="Arial"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514D8">
        <w:rPr>
          <w:rFonts w:ascii="Arial" w:hAnsi="Arial" w:cs="Arial"/>
          <w:b/>
        </w:rPr>
        <w:t xml:space="preserve">function </w:t>
      </w:r>
      <w:r w:rsidRPr="00F514D8">
        <w:rPr>
          <w:rFonts w:ascii="Arial" w:hAnsi="Arial" w:cs="Arial"/>
          <w:b/>
          <w:color w:val="000000"/>
          <w:lang w:eastAsia="en-GB"/>
        </w:rPr>
        <w:t>f_TC_7_1_6_4_EUTRA()</w:t>
      </w:r>
      <w:r>
        <w:tab/>
      </w:r>
      <w:r>
        <w:fldChar w:fldCharType="begin"/>
      </w:r>
      <w:r>
        <w:instrText xml:space="preserve"> PAGEREF _Toc127438971 \h </w:instrText>
      </w:r>
      <w:r>
        <w:fldChar w:fldCharType="separate"/>
      </w:r>
      <w:r>
        <w:t>2</w:t>
      </w:r>
      <w:r>
        <w:fldChar w:fldCharType="end"/>
      </w:r>
    </w:p>
    <w:p w14:paraId="25F511A4" w14:textId="6F8C16A9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7438969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2350055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 w:rsidR="00234822"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A751F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12F7AD2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5876989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27438970"/>
      <w:r>
        <w:rPr>
          <w:b/>
        </w:rPr>
        <w:t>Corrections required</w:t>
      </w:r>
      <w:bookmarkEnd w:id="39"/>
      <w:bookmarkEnd w:id="40"/>
      <w:bookmarkEnd w:id="41"/>
    </w:p>
    <w:p w14:paraId="7BDC75D4" w14:textId="4F8FE781" w:rsidR="00CE415D" w:rsidRPr="00234822" w:rsidRDefault="00234822" w:rsidP="00234822">
      <w:pPr>
        <w:pStyle w:val="Heading2"/>
        <w:numPr>
          <w:ilvl w:val="1"/>
          <w:numId w:val="1"/>
        </w:numPr>
        <w:rPr>
          <w:rFonts w:ascii="Arial" w:hAnsi="Arial" w:cs="Arial"/>
          <w:b/>
          <w:sz w:val="28"/>
          <w:szCs w:val="28"/>
        </w:rPr>
      </w:pPr>
      <w:bookmarkStart w:id="42" w:name="_Toc127438971"/>
      <w:r w:rsidRPr="00234822">
        <w:rPr>
          <w:rFonts w:ascii="Arial" w:hAnsi="Arial" w:cs="Arial"/>
          <w:b/>
          <w:sz w:val="28"/>
          <w:szCs w:val="28"/>
        </w:rPr>
        <w:t xml:space="preserve">function </w:t>
      </w:r>
      <w:r w:rsidRPr="00234822">
        <w:rPr>
          <w:rFonts w:ascii="Arial" w:hAnsi="Arial" w:cs="Arial"/>
          <w:b/>
          <w:color w:val="000000"/>
          <w:sz w:val="28"/>
          <w:szCs w:val="28"/>
          <w:lang w:eastAsia="en-GB"/>
        </w:rPr>
        <w:t>f_TC_7_1_6_4_</w:t>
      </w:r>
      <w:proofErr w:type="gramStart"/>
      <w:r w:rsidRPr="00234822">
        <w:rPr>
          <w:rFonts w:ascii="Arial" w:hAnsi="Arial" w:cs="Arial"/>
          <w:b/>
          <w:color w:val="000000"/>
          <w:sz w:val="28"/>
          <w:szCs w:val="28"/>
          <w:lang w:eastAsia="en-GB"/>
        </w:rPr>
        <w:t>EUTRA(</w:t>
      </w:r>
      <w:proofErr w:type="gramEnd"/>
      <w:r w:rsidRPr="00234822">
        <w:rPr>
          <w:rFonts w:ascii="Arial" w:hAnsi="Arial" w:cs="Arial"/>
          <w:b/>
          <w:color w:val="000000"/>
          <w:sz w:val="28"/>
          <w:szCs w:val="28"/>
          <w:lang w:eastAsia="en-GB"/>
        </w:rPr>
        <w:t>)</w:t>
      </w:r>
      <w:bookmarkEnd w:id="42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0CA459A2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304D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D9F4" w14:textId="575CD69B" w:rsidR="00C67A18" w:rsidRPr="00234822" w:rsidRDefault="002040A7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234822">
              <w:rPr>
                <w:rFonts w:ascii="Arial" w:hAnsi="Arial" w:cs="Arial"/>
                <w:color w:val="000000"/>
                <w:lang w:eastAsia="en-GB"/>
              </w:rPr>
              <w:t>f_TC_7_1_6_4_</w:t>
            </w:r>
            <w:proofErr w:type="gramStart"/>
            <w:r w:rsidRPr="00234822">
              <w:rPr>
                <w:rFonts w:ascii="Arial" w:hAnsi="Arial" w:cs="Arial"/>
                <w:color w:val="000000"/>
                <w:lang w:eastAsia="en-GB"/>
              </w:rPr>
              <w:t>EUTRA(</w:t>
            </w:r>
            <w:proofErr w:type="gramEnd"/>
            <w:r w:rsidRPr="00234822">
              <w:rPr>
                <w:rFonts w:ascii="Arial" w:hAnsi="Arial" w:cs="Arial"/>
                <w:color w:val="000000"/>
                <w:lang w:eastAsia="en-GB"/>
              </w:rPr>
              <w:t>)</w:t>
            </w:r>
          </w:p>
        </w:tc>
      </w:tr>
      <w:tr w:rsidR="00163394" w:rsidRPr="00B76627" w14:paraId="7C64E7C4" w14:textId="7777777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5639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F5A" w14:textId="77777777" w:rsidR="00234822" w:rsidRPr="00234822" w:rsidRDefault="001225AD" w:rsidP="00D322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34822">
              <w:rPr>
                <w:rFonts w:ascii="Arial" w:hAnsi="Arial" w:cs="Arial"/>
              </w:rPr>
              <w:t xml:space="preserve">In TDD Mode, at Step 9, the return value of the function </w:t>
            </w:r>
            <w:proofErr w:type="spellStart"/>
            <w:r w:rsidRPr="00234822">
              <w:rPr>
                <w:rFonts w:ascii="Arial" w:hAnsi="Arial" w:cs="Arial"/>
              </w:rPr>
              <w:t>f_DRX_NormalSF</w:t>
            </w:r>
            <w:proofErr w:type="spellEnd"/>
            <w:r w:rsidRPr="00234822">
              <w:rPr>
                <w:rFonts w:ascii="Arial" w:hAnsi="Arial" w:cs="Arial"/>
              </w:rPr>
              <w:t xml:space="preserve"> would be negative due to parameter </w:t>
            </w:r>
            <w:proofErr w:type="spellStart"/>
            <w:r w:rsidRPr="00234822">
              <w:rPr>
                <w:rFonts w:ascii="Arial" w:hAnsi="Arial" w:cs="Arial"/>
              </w:rPr>
              <w:t>p_CountY</w:t>
            </w:r>
            <w:proofErr w:type="spellEnd"/>
            <w:r w:rsidRPr="00234822">
              <w:rPr>
                <w:rFonts w:ascii="Arial" w:hAnsi="Arial" w:cs="Arial"/>
              </w:rPr>
              <w:t xml:space="preserve"> being set to 0</w:t>
            </w:r>
            <w:r w:rsidR="00234822" w:rsidRPr="00234822">
              <w:rPr>
                <w:rFonts w:ascii="Arial" w:hAnsi="Arial" w:cs="Arial"/>
              </w:rPr>
              <w:t>, while</w:t>
            </w:r>
            <w:r w:rsidR="003149AB" w:rsidRPr="00234822">
              <w:rPr>
                <w:rFonts w:ascii="Arial" w:hAnsi="Arial" w:cs="Arial"/>
              </w:rPr>
              <w:t xml:space="preserve"> it is expected </w:t>
            </w:r>
            <w:r w:rsidR="00234822" w:rsidRPr="00234822">
              <w:rPr>
                <w:rFonts w:ascii="Arial" w:hAnsi="Arial" w:cs="Arial"/>
              </w:rPr>
              <w:t xml:space="preserve">to be </w:t>
            </w:r>
            <w:r w:rsidR="003149AB" w:rsidRPr="00234822">
              <w:rPr>
                <w:rFonts w:ascii="Arial" w:hAnsi="Arial" w:cs="Arial"/>
              </w:rPr>
              <w:t xml:space="preserve">an integer (0…infinity). </w:t>
            </w:r>
          </w:p>
          <w:p w14:paraId="28B8AD14" w14:textId="77777777" w:rsidR="00234822" w:rsidRPr="00234822" w:rsidRDefault="003149AB" w:rsidP="00D322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34822">
              <w:rPr>
                <w:rFonts w:ascii="Arial" w:hAnsi="Arial" w:cs="Arial"/>
              </w:rPr>
              <w:t>This will cause runtime error.</w:t>
            </w:r>
            <w:r w:rsidR="00234822" w:rsidRPr="00234822">
              <w:rPr>
                <w:rFonts w:ascii="Arial" w:hAnsi="Arial" w:cs="Arial"/>
              </w:rPr>
              <w:t xml:space="preserve"> </w:t>
            </w:r>
          </w:p>
          <w:p w14:paraId="1F6B8F4B" w14:textId="0BF3F2DD" w:rsidR="00163394" w:rsidRPr="00234822" w:rsidRDefault="00234822" w:rsidP="00D322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ja-JP"/>
              </w:rPr>
            </w:pPr>
            <w:r w:rsidRPr="00234822">
              <w:rPr>
                <w:rFonts w:ascii="Arial" w:hAnsi="Arial" w:cs="Arial"/>
                <w:color w:val="000000"/>
                <w:shd w:val="clear" w:color="auto" w:fill="FFFFFF"/>
              </w:rPr>
              <w:t xml:space="preserve">In TDD Mode, at Step 9, parameter </w:t>
            </w:r>
            <w:proofErr w:type="spellStart"/>
            <w:r w:rsidRPr="00234822">
              <w:rPr>
                <w:rFonts w:ascii="Arial" w:hAnsi="Arial" w:cs="Arial"/>
                <w:color w:val="000000"/>
                <w:shd w:val="clear" w:color="auto" w:fill="FFFFFF"/>
              </w:rPr>
              <w:t>p_CountY</w:t>
            </w:r>
            <w:proofErr w:type="spellEnd"/>
            <w:r w:rsidRPr="00234822">
              <w:rPr>
                <w:rFonts w:ascii="Arial" w:hAnsi="Arial" w:cs="Arial"/>
                <w:color w:val="000000"/>
                <w:shd w:val="clear" w:color="auto" w:fill="FFFFFF"/>
              </w:rPr>
              <w:t xml:space="preserve"> should be set to 1.</w:t>
            </w:r>
          </w:p>
        </w:tc>
      </w:tr>
      <w:tr w:rsidR="00163394" w:rsidRPr="00B76627" w14:paraId="25A2212A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3AE5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4439" w14:textId="38399ED1" w:rsidR="00163394" w:rsidRPr="00234822" w:rsidRDefault="003149AB" w:rsidP="00163394">
            <w:pPr>
              <w:pStyle w:val="CRCoverPage"/>
              <w:spacing w:after="0"/>
              <w:rPr>
                <w:rFonts w:ascii="Arial" w:hAnsi="Arial" w:cs="Arial"/>
              </w:rPr>
            </w:pPr>
            <w:r w:rsidRPr="00234822">
              <w:rPr>
                <w:rFonts w:ascii="Arial" w:hAnsi="Arial" w:cs="Arial"/>
                <w:noProof/>
                <w:lang w:val="en-SG"/>
              </w:rPr>
              <w:t>Change</w:t>
            </w:r>
            <w:r w:rsidR="00234822" w:rsidRPr="00234822">
              <w:rPr>
                <w:rFonts w:ascii="Arial" w:hAnsi="Arial" w:cs="Arial"/>
                <w:noProof/>
                <w:lang w:val="en-SG"/>
              </w:rPr>
              <w:t>d</w:t>
            </w:r>
            <w:r w:rsidRPr="00234822">
              <w:rPr>
                <w:rFonts w:ascii="Arial" w:hAnsi="Arial" w:cs="Arial"/>
                <w:noProof/>
                <w:lang w:val="en-SG"/>
              </w:rPr>
              <w:t xml:space="preserve"> the second input parameter</w:t>
            </w:r>
            <w:r w:rsidR="00234822" w:rsidRPr="00234822">
              <w:rPr>
                <w:rFonts w:ascii="Arial" w:hAnsi="Arial" w:cs="Arial"/>
                <w:noProof/>
                <w:lang w:val="en-SG"/>
              </w:rPr>
              <w:t xml:space="preserve"> from</w:t>
            </w:r>
            <w:r w:rsidRPr="00234822">
              <w:rPr>
                <w:rFonts w:ascii="Arial" w:hAnsi="Arial" w:cs="Arial"/>
                <w:noProof/>
                <w:lang w:val="en-SG"/>
              </w:rPr>
              <w:t xml:space="preserve"> 0 </w:t>
            </w:r>
            <w:r w:rsidR="00234822" w:rsidRPr="00234822">
              <w:rPr>
                <w:rFonts w:ascii="Arial" w:hAnsi="Arial" w:cs="Arial"/>
                <w:noProof/>
                <w:lang w:val="en-SG"/>
              </w:rPr>
              <w:sym w:font="Wingdings" w:char="F0E0"/>
            </w:r>
            <w:r w:rsidRPr="00234822">
              <w:rPr>
                <w:rFonts w:ascii="Arial" w:hAnsi="Arial" w:cs="Arial"/>
                <w:noProof/>
                <w:lang w:val="en-SG"/>
              </w:rPr>
              <w:t xml:space="preserve"> 1 in function f_DRX_NormalSF at step 9 </w:t>
            </w:r>
            <w:r w:rsidR="00234822" w:rsidRPr="00234822">
              <w:rPr>
                <w:rFonts w:ascii="Arial" w:hAnsi="Arial" w:cs="Arial"/>
                <w:noProof/>
                <w:lang w:val="en-SG"/>
              </w:rPr>
              <w:t>(for TDD mode)</w:t>
            </w:r>
          </w:p>
        </w:tc>
      </w:tr>
      <w:tr w:rsidR="00163394" w:rsidRPr="00B76627" w14:paraId="7C311DA6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15A8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C039" w14:textId="6703862D" w:rsidR="00163394" w:rsidRPr="00234822" w:rsidRDefault="002040A7">
            <w:pPr>
              <w:spacing w:after="0"/>
              <w:rPr>
                <w:rFonts w:ascii="Arial" w:hAnsi="Arial" w:cs="Arial"/>
                <w:color w:val="000000"/>
              </w:rPr>
            </w:pPr>
            <w:r w:rsidRPr="00234822">
              <w:rPr>
                <w:rFonts w:ascii="Arial" w:hAnsi="Arial" w:cs="Arial"/>
                <w:color w:val="000000"/>
              </w:rPr>
              <w:t>LTE\7_1\MAC_716.ttcn</w:t>
            </w:r>
          </w:p>
        </w:tc>
      </w:tr>
      <w:tr w:rsidR="00DA7B56" w:rsidRPr="00B76627" w14:paraId="58186577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35EA" w14:textId="0446F1CA" w:rsidR="00DA7B56" w:rsidRPr="00DA7B56" w:rsidRDefault="00DA7B5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A7B56">
              <w:rPr>
                <w:rFonts w:ascii="Arial" w:hAnsi="Arial" w:cs="Arial"/>
                <w:b/>
                <w:highlight w:val="cyan"/>
              </w:rPr>
              <w:t>MCC 160 Comments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3523" w14:textId="6457CB3A" w:rsidR="00DA7B56" w:rsidRPr="00DA7B56" w:rsidRDefault="00DA7B56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DA7B56">
              <w:rPr>
                <w:rFonts w:ascii="Arial" w:hAnsi="Arial" w:cs="Arial"/>
                <w:color w:val="000000"/>
                <w:highlight w:val="cyan"/>
              </w:rPr>
              <w:t>Accepted</w:t>
            </w:r>
          </w:p>
        </w:tc>
      </w:tr>
    </w:tbl>
    <w:p w14:paraId="3C66FDE8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5"/>
    <w:bookmarkEnd w:id="36"/>
    <w:p w14:paraId="562787CB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78070573" w14:textId="77777777" w:rsidTr="002C636C">
        <w:tc>
          <w:tcPr>
            <w:tcW w:w="9855" w:type="dxa"/>
          </w:tcPr>
          <w:p w14:paraId="1AD38B17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f_TC_7_1_6_4_EUTRA()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408BC07B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/* L2/MAC</w:t>
            </w:r>
          </w:p>
          <w:p w14:paraId="4C640154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  * 7.1.6.4 : DRX Operation / Short cycle configured / DRX command MAC control element reception</w:t>
            </w:r>
          </w:p>
          <w:p w14:paraId="3393DAC5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  */</w:t>
            </w:r>
          </w:p>
          <w:p w14:paraId="4A3C7695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tsc_LongDRXCycle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640;</w:t>
            </w:r>
            <w:proofErr w:type="gramEnd"/>
          </w:p>
          <w:p w14:paraId="0C9E02C1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tsc_ShortDRXCycle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64;</w:t>
            </w:r>
            <w:proofErr w:type="gramEnd"/>
          </w:p>
          <w:p w14:paraId="24DC6AAD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tsc_DrxStartOffset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4;</w:t>
            </w:r>
            <w:proofErr w:type="gramEnd"/>
          </w:p>
          <w:p w14:paraId="36F52A0B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tsc_OnDurationTimer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20;</w:t>
            </w:r>
            <w:proofErr w:type="gramEnd"/>
          </w:p>
          <w:p w14:paraId="765AAE80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tsc_ShortDRXCycleTimer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10;</w:t>
            </w:r>
            <w:proofErr w:type="gramEnd"/>
          </w:p>
          <w:p w14:paraId="0FE561C9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tsc_DRXRetranTimer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6;</w:t>
            </w:r>
            <w:proofErr w:type="gramEnd"/>
          </w:p>
          <w:p w14:paraId="6DE5041B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tsc_SubFrameX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6;</w:t>
            </w:r>
            <w:proofErr w:type="gramEnd"/>
          </w:p>
          <w:p w14:paraId="05DB6078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tsc_SubFrameY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2;</w:t>
            </w:r>
            <w:proofErr w:type="gramEnd"/>
          </w:p>
          <w:p w14:paraId="3041D2A5" w14:textId="0C2E6B97" w:rsidR="00747E23" w:rsidRDefault="00D35BE9" w:rsidP="00D35BE9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 xml:space="preserve"> 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tsc_SubFrameZ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6;</w:t>
            </w:r>
            <w:proofErr w:type="gramEnd"/>
          </w:p>
          <w:p w14:paraId="6BE247B6" w14:textId="77777777" w:rsidR="007330A0" w:rsidRPr="00D35BE9" w:rsidRDefault="007330A0" w:rsidP="00D35BE9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347D3F46" w14:textId="77777777" w:rsidR="007006F5" w:rsidRPr="007330A0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330A0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153BDE6F" w14:textId="77777777" w:rsidR="00D35BE9" w:rsidRPr="00D35BE9" w:rsidRDefault="00D35BE9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3E07004B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9" </w:t>
            </w:r>
            <w:proofErr w:type="spellStart"/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2DA317B0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f_EUTRA_TimingInfoAdd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(v_Timing3, 1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64D077A1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f_SS_ConfigCRC_ErrorMode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(eutra_Cell1,</w:t>
            </w:r>
          </w:p>
          <w:p w14:paraId="2C8A3A46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cs_DL_SCH_CRC_C_RNTI_Error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(Normal),</w:t>
            </w:r>
          </w:p>
          <w:p w14:paraId="4DEA60A7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cs_TimingInfo_EUTRA_NB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338ABC9D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v_Timing4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f_EUTRA_TimingInfoAdd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(v_Timing3,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v_HARQRTTTimer</w:t>
            </w:r>
            <w:proofErr w:type="spellEnd"/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6C72939F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== FDD) {</w:t>
            </w:r>
          </w:p>
          <w:p w14:paraId="02962AA2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f_DRX_NormalSF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(v_Timing4.Subframe.Number,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tsc_DRXRetranTimer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-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tsc_SubFrameZ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55EE43AB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30A6E784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== TDD) {</w:t>
            </w:r>
          </w:p>
          <w:p w14:paraId="0E0C8F1E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f_DRX_NormalSF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 v_Timing4.Subframe.Number, 0,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12DB3569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7E9CC9DE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5FF949D9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v_Timing4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f_EUTRA_TimingInfoAdd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(v_Timing4,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v_NormalSF</w:t>
            </w:r>
            <w:proofErr w:type="spellEnd"/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799301F0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17BE5AE9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DRB.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send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cas_DRB_COMMOM_REQ_MAC_PDU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(eutra_Cell1,</w:t>
            </w:r>
          </w:p>
          <w:p w14:paraId="7CB266E5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tsc_RbId_DRB1,</w:t>
            </w:r>
          </w:p>
          <w:p w14:paraId="63225F9E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cs_TimingInfo_EUTRA_NB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(v_Timing4),</w:t>
            </w:r>
          </w:p>
          <w:p w14:paraId="38BB1720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cs_MAC_PDUList_1 ( cs_MAC_PDU_DRX_Command_10Padding ),</w:t>
            </w:r>
          </w:p>
          <w:p w14:paraId="78130186" w14:textId="77777777" w:rsidR="00D35BE9" w:rsidRDefault="00D35BE9" w:rsidP="00D35BE9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cs_HarqProcessAssignment_Specific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(4))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75DC9B27" w14:textId="77777777" w:rsidR="007330A0" w:rsidRPr="007330A0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330A0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754BCD11" w14:textId="37EF72C7" w:rsidR="007330A0" w:rsidRPr="007006F5" w:rsidRDefault="007330A0" w:rsidP="00D35BE9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40690BC8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18F5CD01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3" w:name="OLE_LINK4"/>
      <w:bookmarkStart w:id="44" w:name="OLE_LINK5"/>
    </w:p>
    <w:p w14:paraId="28C64E92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14:paraId="386FBEEA" w14:textId="77777777" w:rsidTr="00C915E8">
        <w:tc>
          <w:tcPr>
            <w:tcW w:w="10435" w:type="dxa"/>
          </w:tcPr>
          <w:p w14:paraId="5AC0FB26" w14:textId="77777777" w:rsidR="00BA0180" w:rsidRPr="00B76627" w:rsidRDefault="00BA0180" w:rsidP="00ED54B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20EFB" w:rsidRPr="00B76627" w14:paraId="38D4F86A" w14:textId="77777777" w:rsidTr="00C915E8">
        <w:tc>
          <w:tcPr>
            <w:tcW w:w="10435" w:type="dxa"/>
          </w:tcPr>
          <w:p w14:paraId="1A89D7A6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f_TC_7_1_6_4_EUTRA()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3522AEC8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/* L2/MAC</w:t>
            </w:r>
          </w:p>
          <w:p w14:paraId="0E980055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  * 7.1.6.4 : DRX Operation / Short cycle configured / DRX command MAC control element reception</w:t>
            </w:r>
          </w:p>
          <w:p w14:paraId="78516FE7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  */</w:t>
            </w:r>
          </w:p>
          <w:p w14:paraId="673EE581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tsc_LongDRXCycle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640;</w:t>
            </w:r>
            <w:proofErr w:type="gramEnd"/>
          </w:p>
          <w:p w14:paraId="72F777FA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tsc_ShortDRXCycle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64;</w:t>
            </w:r>
            <w:proofErr w:type="gramEnd"/>
          </w:p>
          <w:p w14:paraId="1AC2A42A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tsc_DrxStartOffset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4;</w:t>
            </w:r>
            <w:proofErr w:type="gramEnd"/>
          </w:p>
          <w:p w14:paraId="382099ED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tsc_OnDurationTimer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20;</w:t>
            </w:r>
            <w:proofErr w:type="gramEnd"/>
          </w:p>
          <w:p w14:paraId="55BDFB8D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tsc_ShortDRXCycleTimer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10;</w:t>
            </w:r>
            <w:proofErr w:type="gramEnd"/>
          </w:p>
          <w:p w14:paraId="746843FC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tsc_DRXRetranTimer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6;</w:t>
            </w:r>
            <w:proofErr w:type="gramEnd"/>
          </w:p>
          <w:p w14:paraId="5F050CBC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tsc_SubFrameX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6;</w:t>
            </w:r>
            <w:proofErr w:type="gramEnd"/>
          </w:p>
          <w:p w14:paraId="5FC6819B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tsc_SubFrameY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2;</w:t>
            </w:r>
            <w:proofErr w:type="gramEnd"/>
          </w:p>
          <w:p w14:paraId="5D66F411" w14:textId="77777777" w:rsidR="007330A0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 xml:space="preserve"> 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tsc_SubFrameZ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6;</w:t>
            </w:r>
            <w:proofErr w:type="gramEnd"/>
          </w:p>
          <w:p w14:paraId="51AE2B6F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21C51373" w14:textId="77777777" w:rsidR="007330A0" w:rsidRPr="007330A0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330A0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2087D941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16A6481D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9" </w:t>
            </w:r>
            <w:proofErr w:type="spellStart"/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04294E8A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f_EUTRA_TimingInfoAdd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(v_Timing3, 1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3FB6BAFB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f_SS_ConfigCRC_ErrorMode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(eutra_Cell1,</w:t>
            </w:r>
          </w:p>
          <w:p w14:paraId="60300786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cs_DL_SCH_CRC_C_RNTI_Error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(Normal),</w:t>
            </w:r>
          </w:p>
          <w:p w14:paraId="2D9D7F71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cs_TimingInfo_EUTRA_NB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0E2ECAC6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v_Timing4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f_EUTRA_TimingInfoAdd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(v_Timing3,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v_HARQRTTTimer</w:t>
            </w:r>
            <w:proofErr w:type="spellEnd"/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3425D4AA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== FDD) {</w:t>
            </w:r>
          </w:p>
          <w:p w14:paraId="2A5C4338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f_DRX_NormalSF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(v_Timing4.Subframe.Number,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tsc_DRXRetranTimer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-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tsc_SubFrameZ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308B7D6F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7257C6BD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== TDD) {</w:t>
            </w:r>
          </w:p>
          <w:p w14:paraId="2C704270" w14:textId="09CF4366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f_DRX_NormalSF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 v_Timing4.Subframe.Number, </w:t>
            </w:r>
            <w:r w:rsidR="00A87761" w:rsidRPr="00A87761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1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69B18D3D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5B845319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7E74BC2C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v_Timing4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f_EUTRA_TimingInfoAdd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(v_Timing4,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v_NormalSF</w:t>
            </w:r>
            <w:proofErr w:type="spellEnd"/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5F63D8DF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1483CAA4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DRB.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send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cas_DRB_COMMOM_REQ_MAC_PDU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(eutra_Cell1,</w:t>
            </w:r>
          </w:p>
          <w:p w14:paraId="1F01B113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tsc_RbId_DRB1,</w:t>
            </w:r>
          </w:p>
          <w:p w14:paraId="1EF2E1EC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cs_TimingInfo_EUTRA_NB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(v_Timing4),</w:t>
            </w:r>
          </w:p>
          <w:p w14:paraId="66D1E12A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cs_MAC_PDUList_1 ( cs_MAC_PDU_DRX_Command_10Padding ),</w:t>
            </w:r>
          </w:p>
          <w:p w14:paraId="1CB7FE92" w14:textId="77777777" w:rsidR="007330A0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cs_HarqProcessAssignment_Specific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(4))</w:t>
            </w:r>
            <w:proofErr w:type="gram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59ADF99C" w14:textId="77777777" w:rsidR="007330A0" w:rsidRPr="007330A0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330A0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23E239ED" w14:textId="784F7008" w:rsidR="003A71A2" w:rsidRDefault="003A71A2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3F7F5F"/>
                <w:lang w:val="en-US" w:eastAsia="zh-CN"/>
              </w:rPr>
            </w:pPr>
          </w:p>
        </w:tc>
      </w:tr>
      <w:bookmarkEnd w:id="37"/>
      <w:bookmarkEnd w:id="38"/>
      <w:bookmarkEnd w:id="43"/>
      <w:bookmarkEnd w:id="44"/>
    </w:tbl>
    <w:p w14:paraId="5D4AC0A4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17CD2E05" w14:textId="77777777" w:rsidR="003A71A2" w:rsidRDefault="006365D3" w:rsidP="006365D3">
      <w:pPr>
        <w:pStyle w:val="Heading2"/>
        <w:rPr>
          <w:b/>
          <w:lang w:eastAsia="en-GB"/>
        </w:rPr>
      </w:pPr>
      <w:r>
        <w:rPr>
          <w:b/>
          <w:lang w:eastAsia="en-GB"/>
        </w:rPr>
        <w:t xml:space="preserve"> </w:t>
      </w:r>
    </w:p>
    <w:p w14:paraId="356B3282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6C7D8402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263E3850" w14:textId="77777777" w:rsidR="003A71A2" w:rsidRDefault="003A71A2" w:rsidP="00DD41A1">
      <w:pPr>
        <w:spacing w:after="0"/>
        <w:rPr>
          <w:rFonts w:ascii="Tahoma" w:hAnsi="Tahoma"/>
          <w:b/>
          <w:lang w:eastAsia="en-GB"/>
        </w:rPr>
      </w:pPr>
    </w:p>
    <w:sectPr w:rsidR="003A71A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A1C40" w14:textId="77777777" w:rsidR="005804E0" w:rsidRDefault="005804E0">
      <w:r>
        <w:separator/>
      </w:r>
    </w:p>
  </w:endnote>
  <w:endnote w:type="continuationSeparator" w:id="0">
    <w:p w14:paraId="174409AB" w14:textId="77777777" w:rsidR="005804E0" w:rsidRDefault="00580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996FE" w14:textId="77777777" w:rsidR="008A29A7" w:rsidRDefault="008A29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71985" w14:textId="77777777" w:rsidR="008A29A7" w:rsidRDefault="008A29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7AE9A" w14:textId="77777777" w:rsidR="008A29A7" w:rsidRDefault="008A29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7D2F3" w14:textId="77777777" w:rsidR="005804E0" w:rsidRDefault="005804E0">
      <w:r>
        <w:separator/>
      </w:r>
    </w:p>
  </w:footnote>
  <w:footnote w:type="continuationSeparator" w:id="0">
    <w:p w14:paraId="110048F9" w14:textId="77777777" w:rsidR="005804E0" w:rsidRDefault="00580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255487">
    <w:abstractNumId w:val="15"/>
  </w:num>
  <w:num w:numId="2" w16cid:durableId="1871792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4226242">
    <w:abstractNumId w:val="8"/>
  </w:num>
  <w:num w:numId="4" w16cid:durableId="998733890">
    <w:abstractNumId w:val="21"/>
  </w:num>
  <w:num w:numId="5" w16cid:durableId="1351100055">
    <w:abstractNumId w:val="4"/>
  </w:num>
  <w:num w:numId="6" w16cid:durableId="767041681">
    <w:abstractNumId w:val="18"/>
  </w:num>
  <w:num w:numId="7" w16cid:durableId="1296641301">
    <w:abstractNumId w:val="7"/>
  </w:num>
  <w:num w:numId="8" w16cid:durableId="980843953">
    <w:abstractNumId w:val="26"/>
  </w:num>
  <w:num w:numId="9" w16cid:durableId="888221066">
    <w:abstractNumId w:val="2"/>
  </w:num>
  <w:num w:numId="10" w16cid:durableId="753624201">
    <w:abstractNumId w:val="28"/>
  </w:num>
  <w:num w:numId="11" w16cid:durableId="672994099">
    <w:abstractNumId w:val="11"/>
  </w:num>
  <w:num w:numId="12" w16cid:durableId="538317680">
    <w:abstractNumId w:val="5"/>
  </w:num>
  <w:num w:numId="13" w16cid:durableId="1113553693">
    <w:abstractNumId w:val="19"/>
  </w:num>
  <w:num w:numId="14" w16cid:durableId="231282135">
    <w:abstractNumId w:val="17"/>
  </w:num>
  <w:num w:numId="15" w16cid:durableId="489058649">
    <w:abstractNumId w:val="3"/>
  </w:num>
  <w:num w:numId="16" w16cid:durableId="694506658">
    <w:abstractNumId w:val="22"/>
  </w:num>
  <w:num w:numId="17" w16cid:durableId="652373799">
    <w:abstractNumId w:val="10"/>
  </w:num>
  <w:num w:numId="18" w16cid:durableId="727991753">
    <w:abstractNumId w:val="1"/>
  </w:num>
  <w:num w:numId="19" w16cid:durableId="2110811352">
    <w:abstractNumId w:val="14"/>
  </w:num>
  <w:num w:numId="20" w16cid:durableId="484976162">
    <w:abstractNumId w:val="13"/>
  </w:num>
  <w:num w:numId="21" w16cid:durableId="570653449">
    <w:abstractNumId w:val="24"/>
  </w:num>
  <w:num w:numId="22" w16cid:durableId="1283537441">
    <w:abstractNumId w:val="27"/>
  </w:num>
  <w:num w:numId="23" w16cid:durableId="290133794">
    <w:abstractNumId w:val="16"/>
  </w:num>
  <w:num w:numId="24" w16cid:durableId="1801264388">
    <w:abstractNumId w:val="20"/>
  </w:num>
  <w:num w:numId="25" w16cid:durableId="1451902667">
    <w:abstractNumId w:val="23"/>
  </w:num>
  <w:num w:numId="26" w16cid:durableId="585266963">
    <w:abstractNumId w:val="31"/>
  </w:num>
  <w:num w:numId="27" w16cid:durableId="747002160">
    <w:abstractNumId w:val="0"/>
  </w:num>
  <w:num w:numId="28" w16cid:durableId="1235091802">
    <w:abstractNumId w:val="6"/>
  </w:num>
  <w:num w:numId="29" w16cid:durableId="1840924896">
    <w:abstractNumId w:val="29"/>
  </w:num>
  <w:num w:numId="30" w16cid:durableId="1939093855">
    <w:abstractNumId w:val="9"/>
  </w:num>
  <w:num w:numId="31" w16cid:durableId="811824962">
    <w:abstractNumId w:val="25"/>
  </w:num>
  <w:num w:numId="32" w16cid:durableId="304285632">
    <w:abstractNumId w:val="12"/>
  </w:num>
  <w:num w:numId="33" w16cid:durableId="109355529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2B07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25AD"/>
    <w:rsid w:val="00124836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200092"/>
    <w:rsid w:val="00200229"/>
    <w:rsid w:val="002040A7"/>
    <w:rsid w:val="0020565F"/>
    <w:rsid w:val="00206B7F"/>
    <w:rsid w:val="00210BD5"/>
    <w:rsid w:val="002113AA"/>
    <w:rsid w:val="002125EB"/>
    <w:rsid w:val="00212665"/>
    <w:rsid w:val="002176E7"/>
    <w:rsid w:val="002207CE"/>
    <w:rsid w:val="00221B6D"/>
    <w:rsid w:val="00227F0B"/>
    <w:rsid w:val="00230A79"/>
    <w:rsid w:val="0023107F"/>
    <w:rsid w:val="002311A8"/>
    <w:rsid w:val="00234075"/>
    <w:rsid w:val="00234822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2F3770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4E0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96F3E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5D3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3BED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A683B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9A7"/>
    <w:rsid w:val="008A2DC5"/>
    <w:rsid w:val="008A2FD3"/>
    <w:rsid w:val="008A44C6"/>
    <w:rsid w:val="008A54E2"/>
    <w:rsid w:val="008A7757"/>
    <w:rsid w:val="008B3914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3C65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35BE9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A7B56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2868"/>
    <w:rsid w:val="00DF6713"/>
    <w:rsid w:val="00E02127"/>
    <w:rsid w:val="00E0229B"/>
    <w:rsid w:val="00E04B5D"/>
    <w:rsid w:val="00E05449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2F04"/>
    <w:rsid w:val="00EB3043"/>
    <w:rsid w:val="00EB5698"/>
    <w:rsid w:val="00EB78CD"/>
    <w:rsid w:val="00EC02C4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600E0"/>
    <w:rsid w:val="00F637E7"/>
    <w:rsid w:val="00F647A3"/>
    <w:rsid w:val="00F70C1F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4822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Parikshit.bhise@rohde-schwarz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EA18F-4A98-40F7-A4E0-1D8F151D1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1063</Words>
  <Characters>6063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7112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2023-03-14T04:49:00Z</dcterms:created>
  <dcterms:modified xsi:type="dcterms:W3CDTF">2023-03-14T04:49:00Z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