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D6A4F0" w14:textId="77777777" w:rsidR="003660AA" w:rsidRDefault="003660AA" w:rsidP="003660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R5s230884</w:t>
      </w:r>
      <w:r>
        <w:rPr>
          <w:b/>
          <w:i/>
          <w:noProof/>
          <w:sz w:val="28"/>
        </w:rPr>
        <w:fldChar w:fldCharType="end"/>
      </w:r>
    </w:p>
    <w:p w14:paraId="6A827C41" w14:textId="77777777" w:rsidR="003660AA" w:rsidRDefault="003660AA" w:rsidP="003660A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60AA" w14:paraId="4749447A" w14:textId="77777777" w:rsidTr="002B79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5A720" w14:textId="77777777" w:rsidR="003660AA" w:rsidRDefault="003660AA" w:rsidP="002B790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660AA" w14:paraId="5E9366CD" w14:textId="77777777" w:rsidTr="002B79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D4CB98" w14:textId="77777777" w:rsidR="003660AA" w:rsidRDefault="003660AA" w:rsidP="002B79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60AA" w14:paraId="206845D0" w14:textId="77777777" w:rsidTr="002B79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DBA57B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2474F9AD" w14:textId="77777777" w:rsidTr="002B790D">
        <w:tc>
          <w:tcPr>
            <w:tcW w:w="142" w:type="dxa"/>
            <w:tcBorders>
              <w:left w:val="single" w:sz="4" w:space="0" w:color="auto"/>
            </w:tcBorders>
          </w:tcPr>
          <w:p w14:paraId="5B4B0624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77B27" w14:textId="77777777" w:rsidR="003660AA" w:rsidRPr="00410371" w:rsidRDefault="003660AA" w:rsidP="002B79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7C6C79" w14:textId="77777777" w:rsidR="003660AA" w:rsidRDefault="003660AA" w:rsidP="002B79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5A279D" w14:textId="77777777" w:rsidR="003660AA" w:rsidRPr="00410371" w:rsidRDefault="003660AA" w:rsidP="002B790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3283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AE7AB7" w14:textId="77777777" w:rsidR="003660AA" w:rsidRDefault="003660AA" w:rsidP="002B79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A69FAB" w14:textId="77777777" w:rsidR="003660AA" w:rsidRPr="00410371" w:rsidRDefault="003660AA" w:rsidP="002B790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B4806C9" w14:textId="77777777" w:rsidR="003660AA" w:rsidRDefault="003660AA" w:rsidP="002B79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9388B" w14:textId="77777777" w:rsidR="003660AA" w:rsidRPr="00410371" w:rsidRDefault="003660AA" w:rsidP="002B79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3AF926" w14:textId="77777777" w:rsidR="003660AA" w:rsidRDefault="003660AA" w:rsidP="002B790D">
            <w:pPr>
              <w:pStyle w:val="CRCoverPage"/>
              <w:spacing w:after="0"/>
              <w:rPr>
                <w:noProof/>
              </w:rPr>
            </w:pPr>
          </w:p>
        </w:tc>
      </w:tr>
      <w:tr w:rsidR="003660AA" w14:paraId="7BB26797" w14:textId="77777777" w:rsidTr="002B79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9B37A4" w14:textId="77777777" w:rsidR="003660AA" w:rsidRDefault="003660AA" w:rsidP="002B790D">
            <w:pPr>
              <w:pStyle w:val="CRCoverPage"/>
              <w:spacing w:after="0"/>
              <w:rPr>
                <w:noProof/>
              </w:rPr>
            </w:pPr>
          </w:p>
        </w:tc>
      </w:tr>
      <w:tr w:rsidR="003660AA" w14:paraId="6DCDFB29" w14:textId="77777777" w:rsidTr="002B79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3D03F8" w14:textId="77777777" w:rsidR="003660AA" w:rsidRPr="00F25D98" w:rsidRDefault="003660AA" w:rsidP="002B790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60AA" w14:paraId="553BC409" w14:textId="77777777" w:rsidTr="002B790D">
        <w:tc>
          <w:tcPr>
            <w:tcW w:w="9641" w:type="dxa"/>
            <w:gridSpan w:val="9"/>
          </w:tcPr>
          <w:p w14:paraId="12294B55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DC6409" w14:textId="77777777" w:rsidR="003660AA" w:rsidRDefault="003660AA" w:rsidP="003660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60AA" w14:paraId="21597AAB" w14:textId="77777777" w:rsidTr="002B790D">
        <w:tc>
          <w:tcPr>
            <w:tcW w:w="2835" w:type="dxa"/>
          </w:tcPr>
          <w:p w14:paraId="51F69425" w14:textId="77777777" w:rsidR="003660AA" w:rsidRDefault="003660AA" w:rsidP="002B790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9E386A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E726B3" w14:textId="77777777" w:rsidR="003660AA" w:rsidRDefault="003660AA" w:rsidP="002B79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C4AC51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13930A" w14:textId="77777777" w:rsidR="003660AA" w:rsidRDefault="003660AA" w:rsidP="002B79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FCCAE2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0041A7" w14:textId="77777777" w:rsidR="003660AA" w:rsidRDefault="003660AA" w:rsidP="002B79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E37FC2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A8F205" w14:textId="77777777" w:rsidR="003660AA" w:rsidRDefault="003660AA" w:rsidP="002B790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C3A53A" w14:textId="77777777" w:rsidR="003660AA" w:rsidRDefault="003660AA" w:rsidP="003660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60AA" w14:paraId="437A758D" w14:textId="77777777" w:rsidTr="002B790D">
        <w:tc>
          <w:tcPr>
            <w:tcW w:w="9640" w:type="dxa"/>
            <w:gridSpan w:val="11"/>
          </w:tcPr>
          <w:p w14:paraId="6CA650E6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13730448" w14:textId="77777777" w:rsidTr="002B79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FC7A1D" w14:textId="77777777" w:rsidR="003660AA" w:rsidRDefault="003660AA" w:rsidP="002B79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E586D9" w14:textId="77777777" w:rsidR="003660AA" w:rsidRDefault="003660AA" w:rsidP="002B79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for NR5GC test case 8.1.5.8.1</w:t>
            </w:r>
            <w:r>
              <w:fldChar w:fldCharType="end"/>
            </w:r>
          </w:p>
        </w:tc>
      </w:tr>
      <w:tr w:rsidR="003660AA" w14:paraId="29B3C440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3E7802A4" w14:textId="77777777" w:rsidR="003660AA" w:rsidRDefault="003660AA" w:rsidP="002B79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0A282B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58A2F3E4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707CA1CA" w14:textId="77777777" w:rsidR="003660AA" w:rsidRDefault="003660AA" w:rsidP="002B79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57BAB7" w14:textId="77777777" w:rsidR="003660AA" w:rsidRDefault="003660AA" w:rsidP="002B79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MCC TF160</w:t>
            </w:r>
            <w:r>
              <w:rPr>
                <w:noProof/>
              </w:rPr>
              <w:fldChar w:fldCharType="end"/>
            </w:r>
          </w:p>
        </w:tc>
      </w:tr>
      <w:tr w:rsidR="003660AA" w14:paraId="19EB39DD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7E7363F1" w14:textId="77777777" w:rsidR="003660AA" w:rsidRDefault="003660AA" w:rsidP="002B79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E06E5" w14:textId="40B7CAF1" w:rsidR="003660AA" w:rsidRDefault="003660AA" w:rsidP="002B790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660AA" w14:paraId="1AE9E47C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70178F60" w14:textId="77777777" w:rsidR="003660AA" w:rsidRDefault="003660AA" w:rsidP="002B79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E449A3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2A2607F8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19EF1C9A" w14:textId="77777777" w:rsidR="003660AA" w:rsidRDefault="003660AA" w:rsidP="002B79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28F23A" w14:textId="77777777" w:rsidR="003660AA" w:rsidRDefault="003660AA" w:rsidP="002B79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EE149FB" w14:textId="77777777" w:rsidR="003660AA" w:rsidRDefault="003660AA" w:rsidP="002B790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DFCA6B" w14:textId="77777777" w:rsidR="003660AA" w:rsidRDefault="003660AA" w:rsidP="002B79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55977" w14:textId="77777777" w:rsidR="003660AA" w:rsidRDefault="003660AA" w:rsidP="002B79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2023-12-01</w:t>
            </w:r>
            <w:r>
              <w:rPr>
                <w:noProof/>
              </w:rPr>
              <w:fldChar w:fldCharType="end"/>
            </w:r>
          </w:p>
        </w:tc>
      </w:tr>
      <w:tr w:rsidR="003660AA" w14:paraId="6ACF5904" w14:textId="77777777" w:rsidTr="002B790D">
        <w:tc>
          <w:tcPr>
            <w:tcW w:w="1843" w:type="dxa"/>
            <w:tcBorders>
              <w:left w:val="single" w:sz="4" w:space="0" w:color="auto"/>
            </w:tcBorders>
          </w:tcPr>
          <w:p w14:paraId="100C7190" w14:textId="77777777" w:rsidR="003660AA" w:rsidRDefault="003660AA" w:rsidP="002B79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6D6B31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B61463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38EEC8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2D602C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6839134A" w14:textId="77777777" w:rsidTr="002B79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96D0E9" w14:textId="77777777" w:rsidR="003660AA" w:rsidRDefault="003660AA" w:rsidP="002B79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D94832" w14:textId="77777777" w:rsidR="003660AA" w:rsidRDefault="003660AA" w:rsidP="002B79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B37FED" w14:textId="77777777" w:rsidR="003660AA" w:rsidRDefault="003660AA" w:rsidP="002B790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3F982B" w14:textId="77777777" w:rsidR="003660AA" w:rsidRDefault="003660AA" w:rsidP="002B790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BD60D8" w14:textId="77777777" w:rsidR="003660AA" w:rsidRDefault="003660AA" w:rsidP="002B79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3660AA" w14:paraId="4B28A795" w14:textId="77777777" w:rsidTr="002B79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A5E009" w14:textId="77777777" w:rsidR="003660AA" w:rsidRDefault="003660AA" w:rsidP="002B79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90B787" w14:textId="77777777" w:rsidR="003660AA" w:rsidRDefault="003660AA" w:rsidP="002B790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DD6C12" w14:textId="77777777" w:rsidR="003660AA" w:rsidRDefault="003660AA" w:rsidP="002B790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7A098" w14:textId="77777777" w:rsidR="003660AA" w:rsidRPr="007C2097" w:rsidRDefault="003660AA" w:rsidP="002B79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660AA" w14:paraId="18870051" w14:textId="77777777" w:rsidTr="002B790D">
        <w:tc>
          <w:tcPr>
            <w:tcW w:w="1843" w:type="dxa"/>
          </w:tcPr>
          <w:p w14:paraId="71B1DA17" w14:textId="77777777" w:rsidR="003660AA" w:rsidRDefault="003660AA" w:rsidP="002B79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089D4A" w14:textId="77777777" w:rsidR="003660AA" w:rsidRDefault="003660AA" w:rsidP="002B79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659F360E" w14:textId="77777777" w:rsidTr="002B79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3F480" w14:textId="77777777" w:rsidR="003660AA" w:rsidRDefault="003660AA" w:rsidP="003660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679A82" w14:textId="560E46C1" w:rsidR="003660AA" w:rsidRDefault="003660AA" w:rsidP="003660AA">
            <w:pPr>
              <w:pStyle w:val="CRCoverPage"/>
              <w:spacing w:after="0"/>
              <w:ind w:left="100"/>
              <w:rPr>
                <w:noProof/>
              </w:rPr>
            </w:pPr>
            <w:r w:rsidRPr="001445CA">
              <w:rPr>
                <w:rFonts w:eastAsia="SimSun" w:cs="Arial"/>
                <w:lang w:eastAsia="zh-CN"/>
              </w:rPr>
              <w:t xml:space="preserve">According to </w:t>
            </w:r>
            <w:r>
              <w:rPr>
                <w:rFonts w:eastAsia="SimSun" w:cs="Arial"/>
                <w:lang w:eastAsia="zh-CN"/>
              </w:rPr>
              <w:t xml:space="preserve">TS 38.523-1 step 25A and TS </w:t>
            </w:r>
            <w:r w:rsidRPr="001445CA">
              <w:rPr>
                <w:rFonts w:eastAsia="SimSun" w:cs="Arial"/>
                <w:lang w:eastAsia="zh-CN"/>
              </w:rPr>
              <w:t xml:space="preserve">38.523-3 clause 7.3.7.3, </w:t>
            </w:r>
            <w:r>
              <w:rPr>
                <w:rFonts w:eastAsia="SimSun" w:cs="Arial"/>
                <w:lang w:eastAsia="zh-CN"/>
              </w:rPr>
              <w:t xml:space="preserve">during the RRC Re-establishment, </w:t>
            </w:r>
            <w:r w:rsidRPr="001445CA">
              <w:rPr>
                <w:rFonts w:eastAsia="SimSun" w:cs="Arial"/>
                <w:lang w:eastAsia="zh-CN"/>
              </w:rPr>
              <w:t>the</w:t>
            </w:r>
            <w:r>
              <w:rPr>
                <w:rFonts w:eastAsia="SimSun" w:cs="Arial"/>
                <w:lang w:eastAsia="zh-CN"/>
              </w:rPr>
              <w:t xml:space="preserve"> grant in RAR shall allow UE to send the </w:t>
            </w:r>
            <w:proofErr w:type="spellStart"/>
            <w:r>
              <w:rPr>
                <w:rFonts w:eastAsia="SimSun" w:cs="Arial"/>
                <w:lang w:eastAsia="zh-CN"/>
              </w:rPr>
              <w:t>RRCReestablishmentComplete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in</w:t>
            </w:r>
            <w:r w:rsidRPr="001445CA">
              <w:rPr>
                <w:rFonts w:eastAsia="SimSun" w:cs="Arial"/>
                <w:lang w:eastAsia="zh-CN"/>
              </w:rPr>
              <w:t xml:space="preserve"> Msg3.</w:t>
            </w:r>
          </w:p>
        </w:tc>
      </w:tr>
      <w:tr w:rsidR="003660AA" w14:paraId="3426C8E8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9A635" w14:textId="77777777" w:rsidR="003660AA" w:rsidRDefault="003660AA" w:rsidP="003660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9A010A" w14:textId="77777777" w:rsidR="003660AA" w:rsidRDefault="003660AA" w:rsidP="003660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568D65D8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631D0" w14:textId="77777777" w:rsidR="003660AA" w:rsidRDefault="003660AA" w:rsidP="003660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E1E7FB" w14:textId="7CBD3513" w:rsidR="003660AA" w:rsidRDefault="003660AA" w:rsidP="003660AA">
            <w:pPr>
              <w:pStyle w:val="CRCoverPage"/>
              <w:spacing w:after="0"/>
              <w:ind w:left="100"/>
              <w:rPr>
                <w:noProof/>
              </w:rPr>
            </w:pPr>
            <w:r w:rsidRPr="001445CA">
              <w:rPr>
                <w:rFonts w:eastAsia="SimSun" w:cs="Arial"/>
                <w:lang w:eastAsia="zh-CN"/>
              </w:rPr>
              <w:t>In</w:t>
            </w:r>
            <w:r>
              <w:rPr>
                <w:rFonts w:eastAsia="SimSun" w:cs="Arial"/>
                <w:lang w:eastAsia="zh-CN"/>
              </w:rPr>
              <w:t xml:space="preserve"> TTCN, in </w:t>
            </w:r>
            <w:r w:rsidRPr="001445CA">
              <w:rPr>
                <w:rFonts w:eastAsia="SimSun" w:cs="Arial"/>
                <w:lang w:eastAsia="zh-CN"/>
              </w:rPr>
              <w:t xml:space="preserve">step 24, </w:t>
            </w:r>
            <w:r>
              <w:rPr>
                <w:rFonts w:eastAsia="SimSun" w:cs="Arial"/>
                <w:lang w:eastAsia="zh-CN"/>
              </w:rPr>
              <w:t xml:space="preserve">when reconfiguring system simulator before re-establishment, the </w:t>
            </w:r>
            <w:r w:rsidRPr="001445CA">
              <w:rPr>
                <w:rFonts w:eastAsia="SimSun" w:cs="Arial"/>
                <w:lang w:eastAsia="zh-CN"/>
              </w:rPr>
              <w:t xml:space="preserve">grant of Msg2 in the second RACH procedure </w:t>
            </w:r>
            <w:r>
              <w:rPr>
                <w:rFonts w:eastAsia="SimSun" w:cs="Arial"/>
                <w:lang w:eastAsia="zh-CN"/>
              </w:rPr>
              <w:t>is</w:t>
            </w:r>
            <w:r w:rsidRPr="001445CA">
              <w:rPr>
                <w:rFonts w:eastAsia="SimSun" w:cs="Arial"/>
                <w:lang w:eastAsia="zh-CN"/>
              </w:rPr>
              <w:t xml:space="preserve"> increased</w:t>
            </w:r>
            <w:r>
              <w:rPr>
                <w:rFonts w:eastAsia="SimSun" w:cs="Arial"/>
                <w:lang w:eastAsia="zh-CN"/>
              </w:rPr>
              <w:t>,</w:t>
            </w:r>
            <w:r w:rsidRPr="001445CA">
              <w:rPr>
                <w:rFonts w:eastAsia="SimSun" w:cs="Arial"/>
                <w:lang w:eastAsia="zh-CN"/>
              </w:rPr>
              <w:t xml:space="preserve"> to allow UE to send the </w:t>
            </w:r>
            <w:proofErr w:type="spellStart"/>
            <w:r w:rsidRPr="001445CA">
              <w:rPr>
                <w:rFonts w:eastAsia="SimSun" w:cs="Arial"/>
                <w:lang w:eastAsia="zh-CN"/>
              </w:rPr>
              <w:t>RRCReestablishmentComplete</w:t>
            </w:r>
            <w:proofErr w:type="spellEnd"/>
            <w:r w:rsidRPr="001445CA">
              <w:rPr>
                <w:rFonts w:eastAsia="SimSun" w:cs="Arial"/>
                <w:lang w:eastAsia="zh-CN"/>
              </w:rPr>
              <w:t xml:space="preserve"> message in Msg3.</w:t>
            </w:r>
          </w:p>
        </w:tc>
      </w:tr>
      <w:tr w:rsidR="003660AA" w14:paraId="36AAD00F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8EB42" w14:textId="77777777" w:rsidR="003660AA" w:rsidRDefault="003660AA" w:rsidP="003660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B60A02" w14:textId="77777777" w:rsidR="003660AA" w:rsidRDefault="003660AA" w:rsidP="003660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3986C2B6" w14:textId="77777777" w:rsidTr="002B79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FCA76A" w14:textId="77777777" w:rsidR="003660AA" w:rsidRDefault="003660AA" w:rsidP="003660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F70C9" w14:textId="01AA0760" w:rsidR="003660AA" w:rsidRDefault="003660AA" w:rsidP="003660AA">
            <w:pPr>
              <w:pStyle w:val="CRCoverPage"/>
              <w:spacing w:after="0"/>
              <w:ind w:left="100"/>
              <w:rPr>
                <w:noProof/>
              </w:rPr>
            </w:pPr>
            <w:r>
              <w:t>Test case may fail a correct UE</w:t>
            </w:r>
          </w:p>
        </w:tc>
      </w:tr>
      <w:tr w:rsidR="003660AA" w14:paraId="18E67DDB" w14:textId="77777777" w:rsidTr="002B790D">
        <w:tc>
          <w:tcPr>
            <w:tcW w:w="2694" w:type="dxa"/>
            <w:gridSpan w:val="2"/>
          </w:tcPr>
          <w:p w14:paraId="01E884FB" w14:textId="77777777" w:rsidR="003660AA" w:rsidRDefault="003660AA" w:rsidP="003660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4241E3" w14:textId="77777777" w:rsidR="003660AA" w:rsidRDefault="003660AA" w:rsidP="003660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5AE03773" w14:textId="77777777" w:rsidTr="002B79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77039D" w14:textId="77777777" w:rsidR="003660AA" w:rsidRDefault="003660AA" w:rsidP="003660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27BB2" w14:textId="72E9AFE2" w:rsidR="003660AA" w:rsidRDefault="003660AA" w:rsidP="003660AA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8.1.5.8.1.NR5GC</w:t>
            </w:r>
          </w:p>
        </w:tc>
      </w:tr>
      <w:tr w:rsidR="003660AA" w14:paraId="416E3464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C242C" w14:textId="77777777" w:rsidR="003660AA" w:rsidRDefault="003660AA" w:rsidP="003660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48D51" w14:textId="77777777" w:rsidR="003660AA" w:rsidRDefault="003660AA" w:rsidP="003660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0AA" w14:paraId="77FAD106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CC39C" w14:textId="77777777" w:rsidR="003660AA" w:rsidRDefault="003660AA" w:rsidP="003660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490500" w14:textId="77777777" w:rsidR="003660AA" w:rsidRDefault="003660AA" w:rsidP="003660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5195DC" w14:textId="77777777" w:rsidR="003660AA" w:rsidRDefault="003660AA" w:rsidP="003660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EEEFFE" w14:textId="77777777" w:rsidR="003660AA" w:rsidRDefault="003660AA" w:rsidP="003660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79994B" w14:textId="77777777" w:rsidR="003660AA" w:rsidRDefault="003660AA" w:rsidP="003660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60AA" w14:paraId="0F70EA1E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1B9E7" w14:textId="77777777" w:rsidR="003660AA" w:rsidRDefault="003660AA" w:rsidP="003660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B5D452" w14:textId="77777777" w:rsidR="003660AA" w:rsidRDefault="003660AA" w:rsidP="003660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F1BF1" w14:textId="0A0D7248" w:rsidR="003660AA" w:rsidRDefault="003660AA" w:rsidP="003660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FB156" w14:textId="77777777" w:rsidR="003660AA" w:rsidRDefault="003660AA" w:rsidP="003660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430056" w14:textId="77777777" w:rsidR="003660AA" w:rsidRDefault="003660AA" w:rsidP="003660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60AA" w14:paraId="39AF4C88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23293" w14:textId="77777777" w:rsidR="003660AA" w:rsidRDefault="003660AA" w:rsidP="003660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B1BA7" w14:textId="77777777" w:rsidR="003660AA" w:rsidRDefault="003660AA" w:rsidP="003660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09F06" w14:textId="40E5F8DE" w:rsidR="003660AA" w:rsidRDefault="003660AA" w:rsidP="003660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317C5A" w14:textId="77777777" w:rsidR="003660AA" w:rsidRDefault="003660AA" w:rsidP="003660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7C5400" w14:textId="77777777" w:rsidR="003660AA" w:rsidRDefault="003660AA" w:rsidP="003660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60AA" w14:paraId="4F2B7E90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7D0A8" w14:textId="77777777" w:rsidR="003660AA" w:rsidRDefault="003660AA" w:rsidP="003660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AC68F0" w14:textId="77777777" w:rsidR="003660AA" w:rsidRDefault="003660AA" w:rsidP="003660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2A9F5" w14:textId="518925C7" w:rsidR="003660AA" w:rsidRDefault="003660AA" w:rsidP="003660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7F15FD" w14:textId="77777777" w:rsidR="003660AA" w:rsidRDefault="003660AA" w:rsidP="003660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B59AA" w14:textId="77777777" w:rsidR="003660AA" w:rsidRDefault="003660AA" w:rsidP="003660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60AA" w14:paraId="659E4CD6" w14:textId="77777777" w:rsidTr="002B79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32FCE" w14:textId="77777777" w:rsidR="003660AA" w:rsidRDefault="003660AA" w:rsidP="003660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6DD557" w14:textId="77777777" w:rsidR="003660AA" w:rsidRDefault="003660AA" w:rsidP="003660AA">
            <w:pPr>
              <w:pStyle w:val="CRCoverPage"/>
              <w:spacing w:after="0"/>
              <w:rPr>
                <w:noProof/>
              </w:rPr>
            </w:pPr>
          </w:p>
        </w:tc>
      </w:tr>
      <w:tr w:rsidR="003660AA" w14:paraId="2B16B88A" w14:textId="77777777" w:rsidTr="002B79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F68C9B" w14:textId="77777777" w:rsidR="003660AA" w:rsidRDefault="003660AA" w:rsidP="003660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CC824" w14:textId="77777777" w:rsidR="003660AA" w:rsidRDefault="003660AA" w:rsidP="003660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60AA" w:rsidRPr="008863B9" w14:paraId="71EBA4D3" w14:textId="77777777" w:rsidTr="002B79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B24719" w14:textId="77777777" w:rsidR="003660AA" w:rsidRPr="008863B9" w:rsidRDefault="003660AA" w:rsidP="003660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5E5B91" w14:textId="77777777" w:rsidR="003660AA" w:rsidRPr="008863B9" w:rsidRDefault="003660AA" w:rsidP="003660A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60AA" w14:paraId="4E32FD7D" w14:textId="77777777" w:rsidTr="002B79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F1E65" w14:textId="77777777" w:rsidR="003660AA" w:rsidRDefault="003660AA" w:rsidP="003660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DE10AF" w14:textId="77777777" w:rsidR="003660AA" w:rsidRDefault="003660AA" w:rsidP="003660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337E2D" w14:textId="77777777" w:rsidR="003660AA" w:rsidRDefault="003660AA" w:rsidP="003660AA">
      <w:pPr>
        <w:pStyle w:val="CRCoverPage"/>
        <w:spacing w:after="0"/>
        <w:rPr>
          <w:noProof/>
          <w:sz w:val="8"/>
          <w:szCs w:val="8"/>
        </w:rPr>
      </w:pPr>
    </w:p>
    <w:p w14:paraId="737C4F0C" w14:textId="77777777" w:rsidR="003660AA" w:rsidRDefault="003660AA" w:rsidP="003660AA">
      <w:pPr>
        <w:rPr>
          <w:noProof/>
        </w:rPr>
        <w:sectPr w:rsidR="003660A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52323182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566B2AA7" w14:textId="07478EAB" w:rsidR="001B55E8" w:rsidRDefault="00444FBC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1B55E8" w:rsidRPr="00CC2862">
        <w:rPr>
          <w:rFonts w:ascii="Arial" w:hAnsi="Arial" w:cs="Arial"/>
          <w:iCs/>
          <w:noProof/>
        </w:rPr>
        <w:t>Table of Contents</w:t>
      </w:r>
      <w:r w:rsidR="001B55E8">
        <w:rPr>
          <w:noProof/>
        </w:rPr>
        <w:tab/>
      </w:r>
      <w:r w:rsidR="001B55E8">
        <w:rPr>
          <w:noProof/>
        </w:rPr>
        <w:fldChar w:fldCharType="begin"/>
      </w:r>
      <w:r w:rsidR="001B55E8">
        <w:rPr>
          <w:noProof/>
        </w:rPr>
        <w:instrText xml:space="preserve"> PAGEREF _Toc152323182 \h </w:instrText>
      </w:r>
      <w:r w:rsidR="001B55E8">
        <w:rPr>
          <w:noProof/>
        </w:rPr>
      </w:r>
      <w:r w:rsidR="001B55E8">
        <w:rPr>
          <w:noProof/>
        </w:rPr>
        <w:fldChar w:fldCharType="separate"/>
      </w:r>
      <w:r w:rsidR="001B55E8">
        <w:rPr>
          <w:noProof/>
        </w:rPr>
        <w:t>2</w:t>
      </w:r>
      <w:r w:rsidR="001B55E8">
        <w:rPr>
          <w:noProof/>
        </w:rPr>
        <w:fldChar w:fldCharType="end"/>
      </w:r>
    </w:p>
    <w:p w14:paraId="68502640" w14:textId="01C04DED" w:rsidR="001B55E8" w:rsidRDefault="001B55E8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CC2862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CC2862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_Toc152323183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5D8606E" w14:textId="359CE7DD" w:rsidR="001B55E8" w:rsidRDefault="001B55E8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CC2862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CC2862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_Toc152323184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8F84D7A" w14:textId="3F4F8EFF" w:rsidR="001B55E8" w:rsidRDefault="001B55E8">
      <w:pPr>
        <w:pStyle w:val="TOC2"/>
        <w:rPr>
          <w:rFonts w:asciiTheme="minorHAnsi" w:hAnsiTheme="minorHAnsi" w:cstheme="minorBidi"/>
          <w:noProof/>
          <w:sz w:val="22"/>
          <w:szCs w:val="22"/>
          <w:lang w:eastAsia="en-GB"/>
        </w:rPr>
      </w:pPr>
      <w:r w:rsidRPr="00CC2862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sz w:val="22"/>
          <w:szCs w:val="22"/>
          <w:lang w:eastAsia="en-GB"/>
        </w:rPr>
        <w:tab/>
      </w:r>
      <w:r w:rsidRPr="00CC2862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_Toc152323185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8C12247" w14:textId="16C3459C" w:rsidR="001B55E8" w:rsidRDefault="001B55E8">
      <w:pPr>
        <w:pStyle w:val="TOC2"/>
        <w:rPr>
          <w:rFonts w:asciiTheme="minorHAnsi" w:hAnsiTheme="minorHAnsi" w:cstheme="minorBidi"/>
          <w:noProof/>
          <w:sz w:val="22"/>
          <w:szCs w:val="22"/>
          <w:lang w:eastAsia="en-GB"/>
        </w:rPr>
      </w:pPr>
      <w:r w:rsidRPr="00CC2862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sz w:val="22"/>
          <w:szCs w:val="22"/>
          <w:lang w:eastAsia="en-GB"/>
        </w:rPr>
        <w:tab/>
      </w:r>
      <w:r w:rsidRPr="00CC2862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_Toc152323186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0AE38B7E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52323183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08FC4BDF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iwd-TTCN3-B2022-09_D23wk</w:t>
      </w:r>
      <w:r w:rsidR="00297050">
        <w:rPr>
          <w:lang w:eastAsia="zh-CN"/>
        </w:rPr>
        <w:t>37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22D44C09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Pr="00E12CDE">
        <w:rPr>
          <w:rFonts w:cs="Arial"/>
          <w:sz w:val="24"/>
          <w:lang w:eastAsia="ja-JP"/>
        </w:rPr>
        <w:tab/>
      </w:r>
      <w:r w:rsidR="00297050" w:rsidRPr="00A636FF">
        <w:rPr>
          <w:rFonts w:cs="Arial"/>
          <w:sz w:val="24"/>
          <w:lang w:val="es-ES" w:eastAsia="ja-JP"/>
        </w:rPr>
        <w:t>Olivier Genoud</w:t>
      </w:r>
      <w:r w:rsidR="00297050" w:rsidRPr="00F028B3">
        <w:rPr>
          <w:rFonts w:cs="Arial"/>
          <w:sz w:val="24"/>
          <w:lang w:val="es-ES" w:eastAsia="ja-JP"/>
        </w:rPr>
        <w:br/>
      </w:r>
      <w:r w:rsidR="00297050" w:rsidRPr="00F028B3">
        <w:rPr>
          <w:rFonts w:cs="Arial"/>
          <w:b/>
          <w:lang w:val="es-ES" w:eastAsia="ja-JP"/>
        </w:rPr>
        <w:tab/>
      </w:r>
      <w:r w:rsidR="00297050" w:rsidRPr="00A636FF">
        <w:rPr>
          <w:rFonts w:cs="Arial"/>
          <w:sz w:val="24"/>
          <w:lang w:val="es-ES" w:eastAsia="ja-JP"/>
        </w:rPr>
        <w:t>olivier.genoud@etsi.org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52323184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325725665"/>
      <w:bookmarkStart w:id="11" w:name="_Toc122434493"/>
      <w:bookmarkStart w:id="12" w:name="_Toc295288970"/>
      <w:bookmarkStart w:id="13" w:name="_Toc152323185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1C06F6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7777777" w:rsidR="00273EC8" w:rsidRPr="00E12CDE" w:rsidRDefault="00273EC8" w:rsidP="001C06F6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D778B9" w14:textId="069CE110" w:rsidR="00273EC8" w:rsidRPr="009F5965" w:rsidRDefault="009F5965" w:rsidP="001C06F6">
            <w:pPr>
              <w:spacing w:after="0"/>
              <w:rPr>
                <w:rFonts w:ascii="Arial" w:hAnsi="Arial" w:cs="Arial"/>
              </w:rPr>
            </w:pPr>
            <w:proofErr w:type="spellStart"/>
            <w:r w:rsidRPr="009F5965">
              <w:rPr>
                <w:rFonts w:ascii="Arial" w:hAnsi="Arial" w:cs="Arial"/>
              </w:rPr>
              <w:t>cs_NR_RachProcedureConfig_RRCReestablishment</w:t>
            </w:r>
            <w:proofErr w:type="spellEnd"/>
          </w:p>
        </w:tc>
      </w:tr>
      <w:tr w:rsidR="00273EC8" w:rsidRPr="00E12CDE" w14:paraId="187A9DC5" w14:textId="77777777" w:rsidTr="001C06F6">
        <w:trPr>
          <w:trHeight w:val="452"/>
        </w:trPr>
        <w:tc>
          <w:tcPr>
            <w:tcW w:w="1985" w:type="dxa"/>
          </w:tcPr>
          <w:p w14:paraId="491B6044" w14:textId="77777777" w:rsidR="00273EC8" w:rsidRPr="00E12CDE" w:rsidRDefault="00273EC8" w:rsidP="001C06F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AEEF82B" w14:textId="10986352" w:rsidR="001445CA" w:rsidRPr="001445CA" w:rsidRDefault="001445CA" w:rsidP="001C06F6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 w:rsidRPr="001445CA">
              <w:rPr>
                <w:rFonts w:eastAsia="SimSun" w:cs="Arial"/>
                <w:lang w:eastAsia="zh-CN"/>
              </w:rPr>
              <w:t xml:space="preserve">According to </w:t>
            </w:r>
            <w:r w:rsidR="004C35C0">
              <w:rPr>
                <w:rFonts w:eastAsia="SimSun" w:cs="Arial"/>
                <w:lang w:eastAsia="zh-CN"/>
              </w:rPr>
              <w:t xml:space="preserve">TS </w:t>
            </w:r>
            <w:r w:rsidR="009F5965">
              <w:rPr>
                <w:rFonts w:eastAsia="SimSun" w:cs="Arial"/>
                <w:lang w:eastAsia="zh-CN"/>
              </w:rPr>
              <w:t>38.523-</w:t>
            </w:r>
            <w:r w:rsidR="004C35C0">
              <w:rPr>
                <w:rFonts w:eastAsia="SimSun" w:cs="Arial"/>
                <w:lang w:eastAsia="zh-CN"/>
              </w:rPr>
              <w:t>1</w:t>
            </w:r>
            <w:r w:rsidR="009F5965">
              <w:rPr>
                <w:rFonts w:eastAsia="SimSun" w:cs="Arial"/>
                <w:lang w:eastAsia="zh-CN"/>
              </w:rPr>
              <w:t xml:space="preserve"> step 25A and </w:t>
            </w:r>
            <w:r w:rsidR="004C35C0">
              <w:rPr>
                <w:rFonts w:eastAsia="SimSun" w:cs="Arial"/>
                <w:lang w:eastAsia="zh-CN"/>
              </w:rPr>
              <w:t xml:space="preserve">TS </w:t>
            </w:r>
            <w:r w:rsidRPr="001445CA">
              <w:rPr>
                <w:rFonts w:eastAsia="SimSun" w:cs="Arial"/>
                <w:lang w:eastAsia="zh-CN"/>
              </w:rPr>
              <w:t>38.523-3 clause 7.3.7.3, the</w:t>
            </w:r>
            <w:r w:rsidR="009F5965">
              <w:rPr>
                <w:rFonts w:eastAsia="SimSun" w:cs="Arial"/>
                <w:lang w:eastAsia="zh-CN"/>
              </w:rPr>
              <w:t xml:space="preserve"> grant in RAR shall allow UE to send the </w:t>
            </w:r>
            <w:proofErr w:type="spellStart"/>
            <w:r w:rsidR="009F5965">
              <w:rPr>
                <w:rFonts w:eastAsia="SimSun" w:cs="Arial"/>
                <w:lang w:eastAsia="zh-CN"/>
              </w:rPr>
              <w:t>RRCReestablishmentComplete</w:t>
            </w:r>
            <w:proofErr w:type="spellEnd"/>
            <w:r w:rsidR="009F5965">
              <w:rPr>
                <w:rFonts w:eastAsia="SimSun" w:cs="Arial"/>
                <w:lang w:eastAsia="zh-CN"/>
              </w:rPr>
              <w:t xml:space="preserve"> in</w:t>
            </w:r>
            <w:r w:rsidRPr="001445CA">
              <w:rPr>
                <w:rFonts w:eastAsia="SimSun" w:cs="Arial"/>
                <w:lang w:eastAsia="zh-CN"/>
              </w:rPr>
              <w:t xml:space="preserve"> Msg3.</w:t>
            </w:r>
          </w:p>
          <w:p w14:paraId="3A48DE08" w14:textId="08E46BE7" w:rsidR="00273EC8" w:rsidRPr="001445CA" w:rsidRDefault="001445CA" w:rsidP="001C06F6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 w:rsidRPr="001445CA">
              <w:rPr>
                <w:rFonts w:eastAsia="SimSun" w:cs="Arial"/>
                <w:lang w:eastAsia="zh-CN"/>
              </w:rPr>
              <w:t>In</w:t>
            </w:r>
            <w:r w:rsidR="009F5965">
              <w:rPr>
                <w:rFonts w:eastAsia="SimSun" w:cs="Arial"/>
                <w:lang w:eastAsia="zh-CN"/>
              </w:rPr>
              <w:t xml:space="preserve"> TTCN, in </w:t>
            </w:r>
            <w:r w:rsidRPr="001445CA">
              <w:rPr>
                <w:rFonts w:eastAsia="SimSun" w:cs="Arial"/>
                <w:lang w:eastAsia="zh-CN"/>
              </w:rPr>
              <w:t xml:space="preserve">step 24, the grant of Msg2 in the second RACH procedure shall be increased to allow UE to send the </w:t>
            </w:r>
            <w:proofErr w:type="spellStart"/>
            <w:r w:rsidRPr="001445CA">
              <w:rPr>
                <w:rFonts w:eastAsia="SimSun" w:cs="Arial"/>
                <w:lang w:eastAsia="zh-CN"/>
              </w:rPr>
              <w:t>RRCReestablishmentComplete</w:t>
            </w:r>
            <w:proofErr w:type="spellEnd"/>
            <w:r w:rsidRPr="001445CA">
              <w:rPr>
                <w:rFonts w:eastAsia="SimSun" w:cs="Arial"/>
                <w:lang w:eastAsia="zh-CN"/>
              </w:rPr>
              <w:t xml:space="preserve"> message in Msg3.</w:t>
            </w:r>
          </w:p>
        </w:tc>
      </w:tr>
      <w:tr w:rsidR="00273EC8" w:rsidRPr="00E12CDE" w14:paraId="582D388E" w14:textId="77777777" w:rsidTr="001C06F6">
        <w:tc>
          <w:tcPr>
            <w:tcW w:w="1985" w:type="dxa"/>
          </w:tcPr>
          <w:p w14:paraId="33033F45" w14:textId="77777777" w:rsidR="00273EC8" w:rsidRPr="00E12CDE" w:rsidRDefault="00273EC8" w:rsidP="001C06F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2D79E2DD" w:rsidR="00273EC8" w:rsidRPr="001445CA" w:rsidRDefault="001445CA" w:rsidP="001C06F6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1445CA">
              <w:rPr>
                <w:rFonts w:cs="Arial"/>
                <w:lang w:val="en-SG"/>
              </w:rPr>
              <w:t xml:space="preserve">Adding an additional parameter in </w:t>
            </w:r>
            <w:proofErr w:type="spellStart"/>
            <w:r w:rsidRPr="001445CA">
              <w:rPr>
                <w:rFonts w:cs="Arial"/>
              </w:rPr>
              <w:t>cs_NR_RachProcedureConfig_RRCReestablishment</w:t>
            </w:r>
            <w:proofErr w:type="spellEnd"/>
            <w:r w:rsidRPr="001445CA">
              <w:rPr>
                <w:rFonts w:cs="Arial"/>
              </w:rPr>
              <w:t xml:space="preserve"> to pass the Msg</w:t>
            </w:r>
            <w:r w:rsidR="009F5965">
              <w:rPr>
                <w:rFonts w:cs="Arial"/>
              </w:rPr>
              <w:t>2</w:t>
            </w:r>
            <w:r w:rsidRPr="001445CA">
              <w:rPr>
                <w:rFonts w:cs="Arial"/>
              </w:rPr>
              <w:t xml:space="preserve"> grant</w:t>
            </w:r>
            <w:r w:rsidR="009F5965">
              <w:rPr>
                <w:rFonts w:cs="Arial"/>
              </w:rPr>
              <w:t xml:space="preserve"> size</w:t>
            </w:r>
            <w:r w:rsidRPr="001445CA">
              <w:rPr>
                <w:rFonts w:cs="Arial"/>
              </w:rPr>
              <w:t xml:space="preserve"> of the second RACH procedure.</w:t>
            </w:r>
          </w:p>
        </w:tc>
      </w:tr>
      <w:tr w:rsidR="00273EC8" w:rsidRPr="00E12CDE" w14:paraId="339281A7" w14:textId="77777777" w:rsidTr="001C06F6">
        <w:tc>
          <w:tcPr>
            <w:tcW w:w="1985" w:type="dxa"/>
          </w:tcPr>
          <w:p w14:paraId="59DF8650" w14:textId="77777777" w:rsidR="00273EC8" w:rsidRPr="00E12CDE" w:rsidRDefault="00273EC8" w:rsidP="001C06F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31E3DB30" w:rsidR="00273EC8" w:rsidRPr="001445CA" w:rsidRDefault="009F5965" w:rsidP="001C06F6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9F5965">
              <w:rPr>
                <w:rFonts w:ascii="Arial" w:hAnsi="Arial" w:cs="Arial"/>
                <w:lang w:eastAsia="zh-CN"/>
              </w:rPr>
              <w:t>NR_CellCfg_Templates</w:t>
            </w:r>
            <w:proofErr w:type="spellEnd"/>
          </w:p>
        </w:tc>
      </w:tr>
    </w:tbl>
    <w:p w14:paraId="1684A5AF" w14:textId="77777777" w:rsidR="00273EC8" w:rsidRDefault="00273EC8" w:rsidP="00273EC8"/>
    <w:p w14:paraId="6F28D528" w14:textId="4BF04E0C" w:rsidR="009F5965" w:rsidRPr="009F5965" w:rsidRDefault="009F5965" w:rsidP="00273EC8">
      <w:pPr>
        <w:rPr>
          <w:b/>
          <w:bCs/>
        </w:rPr>
      </w:pPr>
      <w:r w:rsidRPr="009F5965">
        <w:rPr>
          <w:b/>
          <w:bCs/>
        </w:rPr>
        <w:t>Before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96"/>
      </w:tblGrid>
      <w:tr w:rsidR="00273EC8" w:rsidRPr="00E12CDE" w14:paraId="47DF7851" w14:textId="77777777" w:rsidTr="009F5965">
        <w:tc>
          <w:tcPr>
            <w:tcW w:w="14596" w:type="dxa"/>
          </w:tcPr>
          <w:p w14:paraId="2E9834B9" w14:textId="77777777" w:rsidR="009F5965" w:rsidRPr="009F5965" w:rsidRDefault="00273EC8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9F5965" w:rsidRPr="009F5965">
              <w:rPr>
                <w:rFonts w:ascii="Courier New" w:hAnsi="Courier New" w:cs="Courier New"/>
                <w:sz w:val="16"/>
                <w:szCs w:val="16"/>
              </w:rPr>
              <w:t xml:space="preserve">  template (value) </w:t>
            </w:r>
            <w:proofErr w:type="spellStart"/>
            <w:r w:rsidR="009F5965" w:rsidRPr="009F5965">
              <w:rPr>
                <w:rFonts w:ascii="Courier New" w:hAnsi="Courier New" w:cs="Courier New"/>
                <w:sz w:val="16"/>
                <w:szCs w:val="16"/>
              </w:rPr>
              <w:t>NR_RachProcedureConfig_Type</w:t>
            </w:r>
            <w:proofErr w:type="spellEnd"/>
            <w:r w:rsidR="009F5965" w:rsidRPr="009F5965">
              <w:rPr>
                <w:rFonts w:ascii="Courier New" w:hAnsi="Courier New" w:cs="Courier New"/>
                <w:sz w:val="16"/>
                <w:szCs w:val="16"/>
              </w:rPr>
              <w:t xml:space="preserve"> cs_NR_RachProcedureConfig_RRCReestablishment(NR_PhysicalParameters_Type </w:t>
            </w:r>
            <w:proofErr w:type="spellStart"/>
            <w:r w:rsidR="009F5965" w:rsidRPr="009F5965">
              <w:rPr>
                <w:rFonts w:ascii="Courier New" w:hAnsi="Courier New" w:cs="Courier New"/>
                <w:sz w:val="16"/>
                <w:szCs w:val="16"/>
              </w:rPr>
              <w:t>p_PhysicalParameters</w:t>
            </w:r>
            <w:proofErr w:type="spellEnd"/>
            <w:r w:rsidR="009F5965" w:rsidRPr="009F5965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D9163E5" w14:textId="385B809D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RNTI_Value_Type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p_TempC_RNTI_Value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) :=</w:t>
            </w:r>
          </w:p>
          <w:p w14:paraId="0DB2227C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{ /* contention based random access procedure containing a list of two  RACH procedures:</w:t>
            </w:r>
          </w:p>
          <w:p w14:paraId="05E19DCE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- RACH procedure contention-based with UE Contention Resolution Identity MAC CE and with a new C-RNTI,</w:t>
            </w:r>
          </w:p>
          <w:p w14:paraId="3B6FA880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- RACH procedure with contention-based with C-RNTI based contention resolution.</w:t>
            </w:r>
          </w:p>
          <w:p w14:paraId="45A006F9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Acc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to 38.523-3 cl 7.3.5.4</w:t>
            </w:r>
          </w:p>
          <w:p w14:paraId="27385B72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*/</w:t>
            </w:r>
          </w:p>
          <w:p w14:paraId="3818E7DA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/* @status    APPROVED (NR5GC) */</w:t>
            </w:r>
          </w:p>
          <w:p w14:paraId="2E835BF4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RachProcedureList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006B7D9B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cs_NR_RachProcedure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p_PhysicalParameters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, cs_NR_ContentionResolutionCtrl_Msg4Based(cs_NR_RachProcedureMsg4(p_PhysicalParameters, -, cs_NR_RachProcedureMsg4WithNoRrcMsg))),</w:t>
            </w:r>
          </w:p>
          <w:p w14:paraId="36BE4E3E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cs_NR_RachProcedure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p_PhysicalParameters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DCC7D70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cs_NR_ContentionResolutionCtrl_CrntiBased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p_PhysicalParameters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f_NR_ResourceAllocation_UplinkGrant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(tsc_NR_Msg4GrantHO_Def,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p_PhysicalParameters.UL_BWPs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[0]), -, -, cs_NR_DciFormat_0_0_Params),</w:t>
            </w:r>
          </w:p>
          <w:p w14:paraId="68F4F99E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cs_NR_TempC_RNTI_Explicit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p_TempC_RNTI_Value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),</w:t>
            </w:r>
          </w:p>
          <w:p w14:paraId="19190AA0" w14:textId="23CD3AE9" w:rsidR="009F5965" w:rsidRPr="0017390D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7390D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                    tsc_NR_ENDC_Msg3Grant_Def)</w:t>
            </w:r>
          </w:p>
          <w:p w14:paraId="70B96900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7390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 w:rsidRPr="009F5965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  <w:p w14:paraId="04204535" w14:textId="13FE0CC7" w:rsidR="001445CA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  <w:p w14:paraId="7610FD66" w14:textId="77777777" w:rsidR="001445CA" w:rsidRDefault="001445CA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B72381C" w14:textId="19EAA9F0" w:rsidR="00273EC8" w:rsidRPr="00E12CDE" w:rsidRDefault="00273EC8" w:rsidP="00273EC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775913DC" w14:textId="77777777" w:rsidR="009F5965" w:rsidRDefault="009F5965" w:rsidP="009F5965">
      <w:pPr>
        <w:rPr>
          <w:b/>
          <w:bCs/>
        </w:rPr>
      </w:pPr>
    </w:p>
    <w:p w14:paraId="158C3CC4" w14:textId="040DF225" w:rsidR="009F5965" w:rsidRPr="009F5965" w:rsidRDefault="009F5965" w:rsidP="009F5965">
      <w:pPr>
        <w:rPr>
          <w:b/>
          <w:bCs/>
        </w:rPr>
      </w:pPr>
      <w:r>
        <w:rPr>
          <w:b/>
          <w:bCs/>
        </w:rPr>
        <w:t>After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96"/>
      </w:tblGrid>
      <w:tr w:rsidR="009F5965" w:rsidRPr="00E12CDE" w14:paraId="3E4655CF" w14:textId="77777777" w:rsidTr="00C94F87">
        <w:tc>
          <w:tcPr>
            <w:tcW w:w="14596" w:type="dxa"/>
          </w:tcPr>
          <w:p w14:paraId="5D3934F8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template (value)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NR_RachProcedureConfig_Type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cs_NR_RachProcedureConfig_RRCReestablishment(NR_PhysicalParameters_Type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p_PhysicalParameters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6B1FFE8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RNTI_Value_Type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p_TempC_RNTI_Value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  <w:highlight w:val="cyan"/>
              </w:rPr>
              <w:t>,</w:t>
            </w:r>
          </w:p>
          <w:p w14:paraId="25B3641D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                                                                                           integer p_TBS_Msg2 := tsc_NR_ENDC_Msg3Grant_Def</w:t>
            </w:r>
            <w:r w:rsidRPr="009F5965">
              <w:rPr>
                <w:rFonts w:ascii="Courier New" w:hAnsi="Courier New" w:cs="Courier New"/>
                <w:sz w:val="16"/>
                <w:szCs w:val="16"/>
              </w:rPr>
              <w:t>) :=</w:t>
            </w:r>
          </w:p>
          <w:p w14:paraId="6E1477B0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{ /* contention based random access procedure containing a list of two  RACH procedures:</w:t>
            </w:r>
          </w:p>
          <w:p w14:paraId="22407BE6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- RACH procedure contention-based with UE Contention Resolution Identity MAC CE and with a new C-RNTI,</w:t>
            </w:r>
          </w:p>
          <w:p w14:paraId="1EDDDBD5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- RACH procedure with contention-based with C-RNTI based contention resolution.</w:t>
            </w:r>
          </w:p>
          <w:p w14:paraId="40473379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Acc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to 38.523-3 cl 7.3.5.4</w:t>
            </w:r>
          </w:p>
          <w:p w14:paraId="068E9289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*/</w:t>
            </w:r>
          </w:p>
          <w:p w14:paraId="269842A0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/* @status    APPROVED (NR5GC) */</w:t>
            </w:r>
          </w:p>
          <w:p w14:paraId="3A40B816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RachProcedureList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5FE2F42A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cs_NR_RachProcedure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p_PhysicalParameters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, cs_NR_ContentionResolutionCtrl_Msg4Based(cs_NR_RachProcedureMsg4(p_PhysicalParameters, -, cs_NR_RachProcedureMsg4WithNoRrcMsg))),</w:t>
            </w:r>
          </w:p>
          <w:p w14:paraId="20BDD6BC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cs_NR_RachProcedure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p_PhysicalParameters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DE3BE38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cs_NR_ContentionResolutionCtrl_CrntiBased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p_PhysicalParameters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f_NR_ResourceAllocation_UplinkGrant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(tsc_NR_Msg4GrantHO_Def,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p_PhysicalParameters.UL_BWPs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[0]), -, -, cs_NR_DciFormat_0_0_Params),</w:t>
            </w:r>
          </w:p>
          <w:p w14:paraId="15052E9B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cs_NR_TempC_RNTI_Explicit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p_TempC_RNTI_Value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),</w:t>
            </w:r>
          </w:p>
          <w:p w14:paraId="02D9B5FF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</w:t>
            </w:r>
            <w:r w:rsidRPr="009F5965">
              <w:rPr>
                <w:rFonts w:ascii="Courier New" w:hAnsi="Courier New" w:cs="Courier New"/>
                <w:sz w:val="16"/>
                <w:szCs w:val="16"/>
                <w:highlight w:val="cyan"/>
              </w:rPr>
              <w:t>p_TBS_Msg2</w:t>
            </w:r>
            <w:r w:rsidRPr="009F5965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  <w:p w14:paraId="7527A843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6024287" w14:textId="0D6F0E21" w:rsid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  <w:p w14:paraId="5FBF0597" w14:textId="77777777" w:rsidR="009F5965" w:rsidRPr="00E12CDE" w:rsidRDefault="009F5965" w:rsidP="00C94F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3A26ECF6" w14:textId="04E499E8" w:rsidR="00230DAA" w:rsidRPr="00E12CDE" w:rsidRDefault="00230DAA" w:rsidP="00230DA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52323186"/>
      <w:r w:rsidRPr="00E12CDE">
        <w:rPr>
          <w:b/>
          <w:lang w:val="pt-BR"/>
        </w:rPr>
        <w:t xml:space="preserve">Change </w:t>
      </w:r>
      <w:r w:rsidR="00323434">
        <w:rPr>
          <w:b/>
          <w:lang w:val="pt-BR"/>
        </w:rPr>
        <w:t>2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9F5965" w:rsidRPr="00E12CDE" w14:paraId="4652E024" w14:textId="77777777" w:rsidTr="00C94F87">
        <w:trPr>
          <w:trHeight w:val="447"/>
        </w:trPr>
        <w:tc>
          <w:tcPr>
            <w:tcW w:w="1985" w:type="dxa"/>
          </w:tcPr>
          <w:p w14:paraId="5A4D3916" w14:textId="77777777" w:rsidR="009F5965" w:rsidRPr="00E91F5E" w:rsidRDefault="009F5965" w:rsidP="00E91F5E">
            <w:pPr>
              <w:spacing w:before="40" w:after="40"/>
              <w:rPr>
                <w:rFonts w:ascii="Arial" w:hAnsi="Arial" w:cs="Arial"/>
                <w:b/>
              </w:rPr>
            </w:pPr>
            <w:r w:rsidRPr="00E91F5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F93DB59" w14:textId="6A07BB3A" w:rsidR="009F5965" w:rsidRPr="009F5965" w:rsidRDefault="009F5965" w:rsidP="00C94F87">
            <w:pPr>
              <w:spacing w:after="0"/>
              <w:rPr>
                <w:rFonts w:ascii="Arial" w:hAnsi="Arial" w:cs="Arial"/>
              </w:rPr>
            </w:pPr>
            <w:r w:rsidRPr="009F5965">
              <w:rPr>
                <w:rFonts w:ascii="Arial" w:hAnsi="Arial" w:cs="Arial"/>
              </w:rPr>
              <w:t>f_TC_8_1_5_8_1_NR5GC_TestBody</w:t>
            </w:r>
          </w:p>
        </w:tc>
      </w:tr>
      <w:tr w:rsidR="009F5965" w:rsidRPr="00E12CDE" w14:paraId="54C21FD9" w14:textId="77777777" w:rsidTr="00C94F87">
        <w:trPr>
          <w:trHeight w:val="452"/>
        </w:trPr>
        <w:tc>
          <w:tcPr>
            <w:tcW w:w="1985" w:type="dxa"/>
          </w:tcPr>
          <w:p w14:paraId="746D93C0" w14:textId="77777777" w:rsidR="009F5965" w:rsidRPr="00E12CDE" w:rsidRDefault="009F5965" w:rsidP="00C94F8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ACA2250" w14:textId="3D910E40" w:rsidR="009F5965" w:rsidRPr="001445CA" w:rsidRDefault="009F5965" w:rsidP="00C94F87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 w:rsidRPr="001445CA">
              <w:rPr>
                <w:rFonts w:eastAsia="SimSun" w:cs="Arial"/>
                <w:lang w:eastAsia="zh-CN"/>
              </w:rPr>
              <w:t xml:space="preserve">According to </w:t>
            </w:r>
            <w:r w:rsidR="004C35C0">
              <w:rPr>
                <w:rFonts w:eastAsia="SimSun" w:cs="Arial"/>
                <w:lang w:eastAsia="zh-CN"/>
              </w:rPr>
              <w:t xml:space="preserve">TS </w:t>
            </w:r>
            <w:r>
              <w:rPr>
                <w:rFonts w:eastAsia="SimSun" w:cs="Arial"/>
                <w:lang w:eastAsia="zh-CN"/>
              </w:rPr>
              <w:t>38.523-</w:t>
            </w:r>
            <w:r w:rsidR="004C35C0">
              <w:rPr>
                <w:rFonts w:eastAsia="SimSun" w:cs="Arial"/>
                <w:lang w:eastAsia="zh-CN"/>
              </w:rPr>
              <w:t>1</w:t>
            </w:r>
            <w:r>
              <w:rPr>
                <w:rFonts w:eastAsia="SimSun" w:cs="Arial"/>
                <w:lang w:eastAsia="zh-CN"/>
              </w:rPr>
              <w:t xml:space="preserve"> step 25A and </w:t>
            </w:r>
            <w:r w:rsidR="004C35C0">
              <w:rPr>
                <w:rFonts w:eastAsia="SimSun" w:cs="Arial"/>
                <w:lang w:eastAsia="zh-CN"/>
              </w:rPr>
              <w:t xml:space="preserve">TS </w:t>
            </w:r>
            <w:r w:rsidRPr="001445CA">
              <w:rPr>
                <w:rFonts w:eastAsia="SimSun" w:cs="Arial"/>
                <w:lang w:eastAsia="zh-CN"/>
              </w:rPr>
              <w:t>38.523-3 clause 7.3.7.3, the</w:t>
            </w:r>
            <w:r>
              <w:rPr>
                <w:rFonts w:eastAsia="SimSun" w:cs="Arial"/>
                <w:lang w:eastAsia="zh-CN"/>
              </w:rPr>
              <w:t xml:space="preserve"> grant in RAR shall allow UE to send the </w:t>
            </w:r>
            <w:proofErr w:type="spellStart"/>
            <w:r>
              <w:rPr>
                <w:rFonts w:eastAsia="SimSun" w:cs="Arial"/>
                <w:lang w:eastAsia="zh-CN"/>
              </w:rPr>
              <w:t>RRCReestablishmentComplete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in</w:t>
            </w:r>
            <w:r w:rsidRPr="001445CA">
              <w:rPr>
                <w:rFonts w:eastAsia="SimSun" w:cs="Arial"/>
                <w:lang w:eastAsia="zh-CN"/>
              </w:rPr>
              <w:t xml:space="preserve"> Msg3.</w:t>
            </w:r>
          </w:p>
          <w:p w14:paraId="279330C1" w14:textId="41D69AFC" w:rsidR="00E91F5E" w:rsidRPr="001445CA" w:rsidRDefault="009F5965" w:rsidP="00C94F87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 w:rsidRPr="001445CA">
              <w:rPr>
                <w:rFonts w:eastAsia="SimSun" w:cs="Arial"/>
                <w:lang w:eastAsia="zh-CN"/>
              </w:rPr>
              <w:t>In</w:t>
            </w:r>
            <w:r>
              <w:rPr>
                <w:rFonts w:eastAsia="SimSun" w:cs="Arial"/>
                <w:lang w:eastAsia="zh-CN"/>
              </w:rPr>
              <w:t xml:space="preserve"> TTCN, in </w:t>
            </w:r>
            <w:r w:rsidRPr="001445CA">
              <w:rPr>
                <w:rFonts w:eastAsia="SimSun" w:cs="Arial"/>
                <w:lang w:eastAsia="zh-CN"/>
              </w:rPr>
              <w:t xml:space="preserve">step 24, the grant of Msg2 in the second RACH procedure shall be increased to allow UE to send the </w:t>
            </w:r>
            <w:proofErr w:type="spellStart"/>
            <w:r w:rsidRPr="001445CA">
              <w:rPr>
                <w:rFonts w:eastAsia="SimSun" w:cs="Arial"/>
                <w:lang w:eastAsia="zh-CN"/>
              </w:rPr>
              <w:t>RRCReestablishmentComplete</w:t>
            </w:r>
            <w:proofErr w:type="spellEnd"/>
            <w:r w:rsidRPr="001445CA">
              <w:rPr>
                <w:rFonts w:eastAsia="SimSun" w:cs="Arial"/>
                <w:lang w:eastAsia="zh-CN"/>
              </w:rPr>
              <w:t xml:space="preserve"> message in Msg3.</w:t>
            </w:r>
          </w:p>
        </w:tc>
      </w:tr>
      <w:tr w:rsidR="009F5965" w:rsidRPr="00E12CDE" w14:paraId="534A7D8C" w14:textId="77777777" w:rsidTr="00C94F87">
        <w:tc>
          <w:tcPr>
            <w:tcW w:w="1985" w:type="dxa"/>
          </w:tcPr>
          <w:p w14:paraId="364CA977" w14:textId="77777777" w:rsidR="009F5965" w:rsidRPr="00E12CDE" w:rsidRDefault="009F5965" w:rsidP="00C94F8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60E07B5" w14:textId="177B30BD" w:rsidR="009F5965" w:rsidRPr="001445CA" w:rsidRDefault="009F5965" w:rsidP="00C94F87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1445CA">
              <w:rPr>
                <w:rFonts w:cs="Arial"/>
                <w:lang w:val="en-SG"/>
              </w:rPr>
              <w:t xml:space="preserve">Adding </w:t>
            </w:r>
            <w:r w:rsidR="0065426F">
              <w:rPr>
                <w:rFonts w:cs="Arial"/>
                <w:lang w:val="en-SG"/>
              </w:rPr>
              <w:t>the grant of size 256, the default initial grant size.</w:t>
            </w:r>
          </w:p>
        </w:tc>
      </w:tr>
      <w:tr w:rsidR="009F5965" w:rsidRPr="00E12CDE" w14:paraId="617B1F95" w14:textId="77777777" w:rsidTr="00C94F87">
        <w:tc>
          <w:tcPr>
            <w:tcW w:w="1985" w:type="dxa"/>
          </w:tcPr>
          <w:p w14:paraId="6BBF590B" w14:textId="77777777" w:rsidR="009F5965" w:rsidRPr="00E12CDE" w:rsidRDefault="009F5965" w:rsidP="00C94F8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6C7FE7F" w14:textId="77777777" w:rsidR="009F5965" w:rsidRPr="001445CA" w:rsidRDefault="009F5965" w:rsidP="00C94F87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9F5965">
              <w:rPr>
                <w:rFonts w:ascii="Arial" w:hAnsi="Arial" w:cs="Arial"/>
                <w:lang w:eastAsia="zh-CN"/>
              </w:rPr>
              <w:t>NR_CellCfg_Templates</w:t>
            </w:r>
            <w:proofErr w:type="spellEnd"/>
          </w:p>
        </w:tc>
      </w:tr>
    </w:tbl>
    <w:p w14:paraId="4B7781FA" w14:textId="77777777" w:rsidR="009F5965" w:rsidRDefault="009F5965" w:rsidP="009F5965"/>
    <w:p w14:paraId="42C22E69" w14:textId="77777777" w:rsidR="009F5965" w:rsidRPr="009F5965" w:rsidRDefault="009F5965" w:rsidP="009F5965">
      <w:pPr>
        <w:rPr>
          <w:b/>
          <w:bCs/>
        </w:rPr>
      </w:pPr>
      <w:r w:rsidRPr="009F5965">
        <w:rPr>
          <w:b/>
          <w:bCs/>
        </w:rPr>
        <w:t>Before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96"/>
      </w:tblGrid>
      <w:tr w:rsidR="009F5965" w:rsidRPr="00E12CDE" w14:paraId="18FECA93" w14:textId="77777777" w:rsidTr="00C94F87">
        <w:tc>
          <w:tcPr>
            <w:tcW w:w="14596" w:type="dxa"/>
          </w:tcPr>
          <w:p w14:paraId="0F67987E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f_TC_8_1_5_8_1_NR5GC_TestBody() runs on NR5GC_PTC</w:t>
            </w:r>
          </w:p>
          <w:p w14:paraId="1451C89B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089A9F1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RNTI_Value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v_RNTI_Value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C494EE7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PhysCellId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v_PhysCellId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364D148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ShortMAC_I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v_ShortMAC_I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DBD7712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NR_PhysicalParameters_Type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v_NR_PhysicalParameters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88DC50D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NR_SecurityParams_Type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v_SecurityParams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1CD89EB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octetstring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v_EncodeCapRequestNR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530E27F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template (value)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DRB_CountMSB_InfoList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v_CountList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F6E1227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RadioBearerConfig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v_RadioBearerConfig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CBB5149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RadioBearerConfig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v_RadioBearerConfigResume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;//@sic R5s220683 sic@</w:t>
            </w:r>
          </w:p>
          <w:p w14:paraId="692A45BE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CellGroupConfig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v_CellGroupConfig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5C27D57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NR_RadioBearerList_Type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v_SS_Config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14F3AFC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var template (value) RRCReconfiguration_v1530_IEs v_V1530Ext;</w:t>
            </w:r>
          </w:p>
          <w:p w14:paraId="3796C138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template (value)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NR_RRC_MSG_Request_Type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v_RrcMsg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D7F5BDC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NR_SRB_COMMON_IND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v_ReceivedNR_SRB_COMMON_IND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9F3CA96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template (omit)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octetstring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v_EncodedSCG_Config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:= omit;</w:t>
            </w:r>
          </w:p>
          <w:p w14:paraId="68AF90CA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NR_DRBInfoList_Type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v_ExistingDRBs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2528D58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template (value)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NR_RachProcedureConfig_Type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v_NR_RachProcedureConfig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4053B64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integer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v_Max_nPRB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f_NR_CellInfo_GetCarrierBandwidth_DL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(nr_Cell1);</w:t>
            </w:r>
          </w:p>
          <w:p w14:paraId="77C43DAC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NR_ResourceAllocation_Type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v_NR_ResourceAllocation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v_Max_nPRB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, 28};</w:t>
            </w:r>
          </w:p>
          <w:p w14:paraId="3E7EE13A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template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DRB_CountInfoList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v_CountList_UE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4933DB9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template (value)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NG_NAS_MSG_RequestList_Type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v_ServerAcceptMsg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FB398E8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template (value)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NR_CellPowerList_Type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v_CellPowerList_AtT0;</w:t>
            </w:r>
          </w:p>
          <w:p w14:paraId="67FDC6AF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template (value)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NR_CellPowerList_Type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v_CellPowerList_AtT1;</w:t>
            </w:r>
          </w:p>
          <w:p w14:paraId="0DBC0F94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//@sic R5s220683 sic@</w:t>
            </w:r>
          </w:p>
          <w:p w14:paraId="02AE58BE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template (omit)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DRB_ToAddModList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v_DRB_ToAddModList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:= omit;</w:t>
            </w:r>
          </w:p>
          <w:p w14:paraId="758F186F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integer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DA94900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timer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t_Wait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26233FB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8047EB1" w14:textId="24EC01CE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...</w:t>
            </w:r>
          </w:p>
          <w:p w14:paraId="0F7D4DB5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51AD778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//@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"Step 24"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01C8F1B6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//The UE transmits an RRCReestablishmentRequest message on Cell 2</w:t>
            </w:r>
          </w:p>
          <w:p w14:paraId="14ED81CD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v_RNTI_Value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f_NR_CellInfo_GetRNTI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(nr_Cell1);</w:t>
            </w:r>
          </w:p>
          <w:p w14:paraId="76994F2B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v_PhysCellId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f_NR_CellInfo_GetPhysicalCellId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(nr_Cell1);</w:t>
            </w:r>
          </w:p>
          <w:p w14:paraId="727F1037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v_NR_PhysicalParameters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f_NR_CellInfo_GetPhysicalParameters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(nr_Cell2);</w:t>
            </w:r>
          </w:p>
          <w:p w14:paraId="0F9E07E4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</w:p>
          <w:p w14:paraId="3CA17DAF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f_NR_CellInfo_SetRNTI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(nr_Cell2, tsc_C_RNTI_Value4);</w:t>
            </w:r>
          </w:p>
          <w:p w14:paraId="1A5F83D5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f_NR_SS_C_RNTI_Config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(nr_Cell2, tsc_C_RNTI_Value4, -,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tsc_NoCnfReq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tsc_FollowOnFlag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D515360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f_NR_SS_CommonCellConfig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(nr_Cell2,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cads_NR_RachProcedure_DcchDtchToCSS_Config_REQ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(nr_Cell2,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cs_TimingInfo_Now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tsc_CnfReq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3F87147" w14:textId="3D501562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cs_NR_RachProcedureConfig_RRCReestablishment(v_NR_PhysicalParameters,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f_NR_CellInfo_GetRNTI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(nr_Cell2)),  //@sic R5-225418, R5s230476 sic@</w:t>
            </w:r>
          </w:p>
          <w:p w14:paraId="3D1E7DBF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cs_NR_SearchSpaceDlDciAssignment_CSSType1(v_NR_PhysicalParameters),</w:t>
            </w:r>
          </w:p>
          <w:p w14:paraId="55CAD0C4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cs_NR_SearchSpaceUlDciAssignmentCSS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v_NR_PhysicalParameters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, cs_NR_DciFormat_0_0_Params)));</w:t>
            </w:r>
          </w:p>
          <w:p w14:paraId="60B7DAE0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v_ShortMAC_I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f_NR_Calculate_ShortMAC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(nr_Cell1, nr_Cell2);</w:t>
            </w:r>
          </w:p>
          <w:p w14:paraId="08549DE4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//@sic R5s220683 sic@</w:t>
            </w:r>
          </w:p>
          <w:p w14:paraId="3139F77D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alt{</w:t>
            </w:r>
          </w:p>
          <w:p w14:paraId="17D85113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[]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SRB.receive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(car_NR_SRB0_RrcPdu_IND(nr_Cell2, cr_38508_RRCReestablishmentRequest(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cr_NR_ReestabUE_Identity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v_RNTI_Value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v_PhysCellId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v_ShortMAC_I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otherFailure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)))</w:t>
            </w:r>
          </w:p>
          <w:p w14:paraId="60AB177F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{</w:t>
            </w:r>
          </w:p>
          <w:p w14:paraId="1EB15BEC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  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t_Wait.stop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5203F15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1120D403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[]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t_Wait.timeout</w:t>
            </w:r>
            <w:proofErr w:type="spellEnd"/>
          </w:p>
          <w:p w14:paraId="3372203A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{</w:t>
            </w:r>
          </w:p>
          <w:p w14:paraId="3C4B2032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SRB.receive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(car_NR_SRB0_RrcPdu_IND(nr_Cell2, cr_38508_RRCReestablishmentRequest(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cr_NR_ReestabUE_Identity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v_RNTI_Value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v_PhysCellId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v_ShortMAC_I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otherFailure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)));</w:t>
            </w:r>
          </w:p>
          <w:p w14:paraId="291EF0D0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23091C74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F954D28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//@siclog "Step 25 - 26 "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0DBDC828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//The SS transmits an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RRCReestablishment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message on slot #i in the radio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frame,where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: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= 1 for micro=0,1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= 21 for micro=3</w:t>
            </w:r>
          </w:p>
          <w:p w14:paraId="44B46B17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//The SS starts transmitting a periodic DCI from (10*2^numerology+1+TDL) slots after step 25 to schedule PUSCH. IF UE transmits a Random Access Preamble, then SS sends RAR. (Note 1, Note 2)</w:t>
            </w:r>
          </w:p>
          <w:p w14:paraId="587D32E9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//Check: Does the UE transmit an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RRCReestablishmentComplete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message within (10*2^numerology+1+TDL+K2) slots after successful completion of step 25? (Note 1, Note 2, Note 3)</w:t>
            </w:r>
          </w:p>
          <w:p w14:paraId="56170184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//@sic R5-217815 R5-217830 sic@</w:t>
            </w:r>
          </w:p>
          <w:p w14:paraId="4BA1FBDF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f_NR_SS_AS_ActivateSecurity_Current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(nr_Cell2, 0, -, true);</w:t>
            </w:r>
          </w:p>
          <w:p w14:paraId="20486877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4DC5787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f_NR5GC_RRC_ProcedureDelayReestablishment(nr_Cell2,</w:t>
            </w:r>
          </w:p>
          <w:p w14:paraId="641695A8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cas_NR_SRB1_RrcPdu_REQ(nr_Cell2,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cs_TimingInfo_Now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, cs_38508_RRCReestablishment_Def(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tsc_NR_RRC_TI_Def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, 0)),</w:t>
            </w:r>
          </w:p>
          <w:p w14:paraId="51783009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car_NR_SRB1_RrcPdu_IND(nr_Cell2, cr_38508_RRCReestablishmentComplete),</w:t>
            </w:r>
          </w:p>
          <w:p w14:paraId="0AD7B997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10, "Step 26");</w:t>
            </w:r>
          </w:p>
          <w:p w14:paraId="10F7940D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04F76110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//@siclog "Step 26A - 26B"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215347FB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//The SS transmits an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RRCReconfiguration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message to resume existing radio bearer.</w:t>
            </w:r>
          </w:p>
          <w:p w14:paraId="12FD1F42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//The UE transmit an </w:t>
            </w:r>
            <w:proofErr w:type="spellStart"/>
            <w:r w:rsidRPr="009F5965">
              <w:rPr>
                <w:rFonts w:ascii="Courier New" w:hAnsi="Courier New" w:cs="Courier New"/>
                <w:sz w:val="16"/>
                <w:szCs w:val="16"/>
              </w:rPr>
              <w:t>RRCReconfigurationComplete</w:t>
            </w:r>
            <w:proofErr w:type="spellEnd"/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message.</w:t>
            </w:r>
          </w:p>
          <w:p w14:paraId="13A4EDDD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 f_NR5GC_RRCReestablishment_Steps8To13(nr_Cell1, nr_Cell2);</w:t>
            </w:r>
          </w:p>
          <w:p w14:paraId="3945E451" w14:textId="77777777" w:rsidR="009F5965" w:rsidRP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A227DED" w14:textId="4954D7A2" w:rsidR="009F5965" w:rsidRDefault="009F5965" w:rsidP="009F59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 }</w:t>
            </w:r>
          </w:p>
          <w:p w14:paraId="2845CE0E" w14:textId="77777777" w:rsidR="009F5965" w:rsidRPr="00E12CDE" w:rsidRDefault="009F5965" w:rsidP="00C94F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01AE3AEE" w14:textId="77777777" w:rsidR="009F5965" w:rsidRDefault="009F5965" w:rsidP="009F5965">
      <w:pPr>
        <w:rPr>
          <w:b/>
          <w:bCs/>
        </w:rPr>
      </w:pPr>
    </w:p>
    <w:p w14:paraId="1417618E" w14:textId="77777777" w:rsidR="009F5965" w:rsidRPr="009F5965" w:rsidRDefault="009F5965" w:rsidP="009F5965">
      <w:pPr>
        <w:rPr>
          <w:b/>
          <w:bCs/>
        </w:rPr>
      </w:pPr>
      <w:r>
        <w:rPr>
          <w:b/>
          <w:bCs/>
        </w:rPr>
        <w:t>After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96"/>
      </w:tblGrid>
      <w:tr w:rsidR="009F5965" w:rsidRPr="00E12CDE" w14:paraId="465FD73A" w14:textId="77777777" w:rsidTr="00C94F87">
        <w:tc>
          <w:tcPr>
            <w:tcW w:w="14596" w:type="dxa"/>
          </w:tcPr>
          <w:p w14:paraId="56087032" w14:textId="77777777" w:rsidR="006F104C" w:rsidRPr="006F104C" w:rsidRDefault="009F5965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5965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6F104C" w:rsidRPr="006F104C">
              <w:rPr>
                <w:rFonts w:ascii="Courier New" w:hAnsi="Courier New" w:cs="Courier New"/>
                <w:sz w:val="16"/>
                <w:szCs w:val="16"/>
              </w:rPr>
              <w:t xml:space="preserve">  function f_TC_8_1_5_8_1_NR5GC_TestBody() runs on NR5GC_PTC</w:t>
            </w:r>
          </w:p>
          <w:p w14:paraId="1CC52142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51999474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RNTI_Value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v_RNTI_Value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BE0F7D1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PhysCellId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v_PhysCellId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08FBFF4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ShortMAC_I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v_ShortMAC_I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5C3C1DE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NR_PhysicalParameters_Type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v_NR_PhysicalParameters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1F12D67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NR_SecurityParams_Type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v_SecurityParams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C679466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octetstring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v_EncodeCapRequestNR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CB4C792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template (value)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DRB_CountMSB_InfoList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v_CountList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E5926EC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RadioBearerConfig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v_RadioBearerConfig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D370160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RadioBearerConfig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v_RadioBearerConfigResume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>;//@sic R5s220683 sic@</w:t>
            </w:r>
          </w:p>
          <w:p w14:paraId="423CB151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CellGroupConfig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v_CellGroupConfig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D6B4A91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NR_RadioBearerList_Type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v_SS_Config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81863DD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var template (value) RRCReconfiguration_v1530_IEs v_V1530Ext;</w:t>
            </w:r>
          </w:p>
          <w:p w14:paraId="2ABBB7D4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template (value)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NR_RRC_MSG_Request_Type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v_RrcMsg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E880FBC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NR_SRB_COMMON_IND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v_ReceivedNR_SRB_COMMON_IND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4D0A9B1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template (omit)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octetstring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v_EncodedSCG_Config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:= omit;</w:t>
            </w:r>
          </w:p>
          <w:p w14:paraId="140AB1A9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NR_DRBInfoList_Type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v_ExistingDRBs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94E695F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template (value)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NR_RachProcedureConfig_Type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v_NR_RachProcedureConfig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02D5E91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integer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v_Max_nPRB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f_NR_CellInfo_GetCarrierBandwidth_DL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>(nr_Cell1);</w:t>
            </w:r>
          </w:p>
          <w:p w14:paraId="7791C0A8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NR_ResourceAllocation_Type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v_NR_ResourceAllocation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v_Max_nPRB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>, 28};</w:t>
            </w:r>
          </w:p>
          <w:p w14:paraId="2D98E106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template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DRB_CountInfoList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v_CountList_UE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CFD5D8C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template (value)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NG_NAS_MSG_RequestList_Type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v_ServerAcceptMsg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EFAB0CD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template (value)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NR_CellPowerList_Type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v_CellPowerList_AtT0;</w:t>
            </w:r>
          </w:p>
          <w:p w14:paraId="725DACB8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template (value)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NR_CellPowerList_Type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v_CellPowerList_AtT1;</w:t>
            </w:r>
          </w:p>
          <w:p w14:paraId="0EB7FF9D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//@sic R5s220683 sic@</w:t>
            </w:r>
          </w:p>
          <w:p w14:paraId="43D5EBBF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template (omit)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DRB_ToAddModList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v_DRB_ToAddModList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:= omit;</w:t>
            </w:r>
          </w:p>
          <w:p w14:paraId="00C1E3B2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integer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948C6F5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timer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t_Wait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8056DAF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39A2DD7" w14:textId="0B2B28F9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7CDD9367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B6CD1D3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//@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"Step 24"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78BA6BC8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//The UE transmits an RRCReestablishmentRequest message on Cell 2</w:t>
            </w:r>
          </w:p>
          <w:p w14:paraId="22C5D996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v_RNTI_Value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f_NR_CellInfo_GetRNTI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>(nr_Cell1);</w:t>
            </w:r>
          </w:p>
          <w:p w14:paraId="1B3901C6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v_PhysCellId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f_NR_CellInfo_GetPhysicalCellId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>(nr_Cell1);</w:t>
            </w:r>
          </w:p>
          <w:p w14:paraId="7505B7D5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v_NR_PhysicalParameters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f_NR_CellInfo_GetPhysicalParameters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>(nr_Cell2);</w:t>
            </w:r>
          </w:p>
          <w:p w14:paraId="776A5B57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</w:p>
          <w:p w14:paraId="463F0746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f_NR_CellInfo_SetRNTI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>(nr_Cell2, tsc_C_RNTI_Value4);</w:t>
            </w:r>
          </w:p>
          <w:p w14:paraId="7B06ED34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f_NR_SS_C_RNTI_Config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(nr_Cell2, tsc_C_RNTI_Value4, -,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tsc_NoCnfReq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tsc_FollowOnFlag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3C6EFDB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f_NR_SS_CommonCellConfig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(nr_Cell2,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cads_NR_RachProcedure_DcchDtchToCSS_Config_REQ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(nr_Cell2,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cs_TimingInfo_Now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tsc_CnfReq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1EC8A17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cs_NR_RachProcedureConfig_RRCReestablishment(v_NR_PhysicalParameters,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f_NR_CellInfo_GetRNTI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>(nr_Cell2</w:t>
            </w:r>
            <w:r w:rsidRPr="006F104C">
              <w:rPr>
                <w:rFonts w:ascii="Courier New" w:hAnsi="Courier New" w:cs="Courier New"/>
                <w:sz w:val="16"/>
                <w:szCs w:val="16"/>
                <w:highlight w:val="cyan"/>
              </w:rPr>
              <w:t>), 256</w:t>
            </w:r>
            <w:r w:rsidRPr="006F104C">
              <w:rPr>
                <w:rFonts w:ascii="Courier New" w:hAnsi="Courier New" w:cs="Courier New"/>
                <w:sz w:val="16"/>
                <w:szCs w:val="16"/>
              </w:rPr>
              <w:t>),  //@sic R5-225418, R5s230476 sic@</w:t>
            </w:r>
          </w:p>
          <w:p w14:paraId="3A7A4C8D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cs_NR_SearchSpaceDlDciAssignment_CSSType1(v_NR_PhysicalParameters),</w:t>
            </w:r>
          </w:p>
          <w:p w14:paraId="00D79FE8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cs_NR_SearchSpaceUlDciAssignmentCSS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v_NR_PhysicalParameters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>, cs_NR_DciFormat_0_0_Params)));</w:t>
            </w:r>
          </w:p>
          <w:p w14:paraId="6B1E4339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v_ShortMAC_I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f_NR_Calculate_ShortMAC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>(nr_Cell1, nr_Cell2);</w:t>
            </w:r>
          </w:p>
          <w:p w14:paraId="0305C78A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//@sic R5s220683 sic@</w:t>
            </w:r>
          </w:p>
          <w:p w14:paraId="0FC4B275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alt{</w:t>
            </w:r>
          </w:p>
          <w:p w14:paraId="07FEE443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  []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SRB.receive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>(car_NR_SRB0_RrcPdu_IND(nr_Cell2, cr_38508_RRCReestablishmentRequest(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cr_NR_ReestabUE_Identity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v_RNTI_Value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v_PhysCellId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v_ShortMAC_I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otherFailure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>)))</w:t>
            </w:r>
          </w:p>
          <w:p w14:paraId="588799D5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    {</w:t>
            </w:r>
          </w:p>
          <w:p w14:paraId="652562C2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t_Wait.stop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64A9945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56E6E261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  []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t_Wait.timeout</w:t>
            </w:r>
            <w:proofErr w:type="spellEnd"/>
          </w:p>
          <w:p w14:paraId="728775CE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    {</w:t>
            </w:r>
          </w:p>
          <w:p w14:paraId="51BF667B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SRB.receive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>(car_NR_SRB0_RrcPdu_IND(nr_Cell2, cr_38508_RRCReestablishmentRequest(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cr_NR_ReestabUE_Identity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v_RNTI_Value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v_PhysCellId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v_ShortMAC_I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otherFailure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>)));</w:t>
            </w:r>
          </w:p>
          <w:p w14:paraId="36CB6642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341EC932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C194720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//@siclog "Step 25 - 26 "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10CA66CD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//The SS transmits an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RRCReestablishment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message on slot #i in the radio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frame,where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: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= 1 for micro=0,1 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= 21 for micro=3</w:t>
            </w:r>
          </w:p>
          <w:p w14:paraId="3FD68796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//The SS starts transmitting a periodic DCI from (10*2^numerology+1+TDL) slots after step 25 to schedule PUSCH. IF UE transmits a Random Access Preamble, then SS sends RAR. (Note 1, Note 2)</w:t>
            </w:r>
          </w:p>
          <w:p w14:paraId="241C596A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//Check: Does the UE transmit an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RRCReestablishmentComplete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message within (10*2^numerology+1+TDL+K2) slots after successful completion of step 25? (Note 1, Note 2, Note 3)</w:t>
            </w:r>
          </w:p>
          <w:p w14:paraId="6E9EFBC4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//@sic R5-217815 R5-217830 sic@</w:t>
            </w:r>
          </w:p>
          <w:p w14:paraId="642D7A3F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f_NR_SS_AS_ActivateSecurity_Current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>(nr_Cell2, 0, -, true);</w:t>
            </w:r>
          </w:p>
          <w:p w14:paraId="3FB7C064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75C9FB0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f_NR5GC_RRC_ProcedureDelayReestablishment(nr_Cell2,</w:t>
            </w:r>
          </w:p>
          <w:p w14:paraId="0766D0DF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                                      cas_NR_SRB1_RrcPdu_REQ(nr_Cell2,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cs_TimingInfo_Now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>, cs_38508_RRCReestablishment_Def(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tsc_NR_RRC_TI_Def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>, 0)),</w:t>
            </w:r>
          </w:p>
          <w:p w14:paraId="0E67BBC1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car_NR_SRB1_RrcPdu_IND(nr_Cell2, cr_38508_RRCReestablishmentComplete),</w:t>
            </w:r>
          </w:p>
          <w:p w14:paraId="3C9A8C31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10, "Step 26");</w:t>
            </w:r>
          </w:p>
          <w:p w14:paraId="10010CAB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134FBFEF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//@siclog "Step 26A - 26B"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7582F60F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//The SS transmits an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RRCReconfiguration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message to resume existing radio bearer.</w:t>
            </w:r>
          </w:p>
          <w:p w14:paraId="3C268D2B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//The UE transmit an </w:t>
            </w:r>
            <w:proofErr w:type="spellStart"/>
            <w:r w:rsidRPr="006F104C">
              <w:rPr>
                <w:rFonts w:ascii="Courier New" w:hAnsi="Courier New" w:cs="Courier New"/>
                <w:sz w:val="16"/>
                <w:szCs w:val="16"/>
              </w:rPr>
              <w:t>RRCReconfigurationComplete</w:t>
            </w:r>
            <w:proofErr w:type="spellEnd"/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message.</w:t>
            </w:r>
          </w:p>
          <w:p w14:paraId="2E027DDE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 f_NR5GC_RRCReestablishment_Steps8To13(nr_Cell1, nr_Cell2);</w:t>
            </w:r>
          </w:p>
          <w:p w14:paraId="30A37FEC" w14:textId="77777777" w:rsidR="006F104C" w:rsidRPr="006F104C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A769B6B" w14:textId="0B6F4526" w:rsidR="009F5965" w:rsidRDefault="006F104C" w:rsidP="006F1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6F104C">
              <w:rPr>
                <w:rFonts w:ascii="Courier New" w:hAnsi="Courier New" w:cs="Courier New"/>
                <w:sz w:val="16"/>
                <w:szCs w:val="16"/>
              </w:rPr>
              <w:t xml:space="preserve">   } //end of f_TC_8_1_5_8_1_NR5GC_TestBody</w:t>
            </w:r>
            <w:r w:rsidR="009F5965" w:rsidRPr="009F5965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  <w:p w14:paraId="2335147D" w14:textId="77777777" w:rsidR="009F5965" w:rsidRPr="00E12CDE" w:rsidRDefault="009F5965" w:rsidP="00C94F8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2ECB5090" w14:textId="77777777" w:rsidR="00473068" w:rsidRDefault="00473068">
      <w:pPr>
        <w:rPr>
          <w:lang w:val="en-US"/>
        </w:rPr>
      </w:pPr>
    </w:p>
    <w:p w14:paraId="4B2B399F" w14:textId="77777777" w:rsidR="009F5965" w:rsidRDefault="009F5965">
      <w:pPr>
        <w:rPr>
          <w:lang w:val="en-US"/>
        </w:rPr>
      </w:pPr>
    </w:p>
    <w:p w14:paraId="5FFC83A2" w14:textId="77777777" w:rsidR="009F5965" w:rsidRDefault="009F5965">
      <w:pPr>
        <w:rPr>
          <w:lang w:val="en-US"/>
        </w:rPr>
      </w:pPr>
      <w:bookmarkStart w:id="15" w:name="_GoBack"/>
      <w:bookmarkEnd w:id="15"/>
    </w:p>
    <w:p w14:paraId="064E9A13" w14:textId="77777777" w:rsidR="009F5965" w:rsidRDefault="009F5965">
      <w:pPr>
        <w:rPr>
          <w:lang w:val="en-US"/>
        </w:rPr>
      </w:pPr>
    </w:p>
    <w:p w14:paraId="1E5FB305" w14:textId="77777777" w:rsidR="009F5965" w:rsidRPr="00E12CDE" w:rsidRDefault="009F5965">
      <w:pPr>
        <w:rPr>
          <w:lang w:val="en-US"/>
        </w:rPr>
      </w:pPr>
    </w:p>
    <w:sectPr w:rsidR="009F5965" w:rsidRPr="00E12CDE" w:rsidSect="009F5965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BD2856" w14:textId="77777777" w:rsidR="00D379EB" w:rsidRDefault="00D379EB">
      <w:pPr>
        <w:spacing w:after="0"/>
      </w:pPr>
      <w:r>
        <w:separator/>
      </w:r>
    </w:p>
  </w:endnote>
  <w:endnote w:type="continuationSeparator" w:id="0">
    <w:p w14:paraId="6063BBAF" w14:textId="77777777" w:rsidR="00D379EB" w:rsidRDefault="00D379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B9B94F" w14:textId="77777777" w:rsidR="00D379EB" w:rsidRDefault="00D379EB">
      <w:pPr>
        <w:spacing w:after="0"/>
      </w:pPr>
      <w:r>
        <w:separator/>
      </w:r>
    </w:p>
  </w:footnote>
  <w:footnote w:type="continuationSeparator" w:id="0">
    <w:p w14:paraId="21AE8DB5" w14:textId="77777777" w:rsidR="00D379EB" w:rsidRDefault="00D379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4462A7" w14:textId="77777777" w:rsidR="003660AA" w:rsidRDefault="003660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4D11F1" w14:textId="77777777" w:rsidR="00DE555B" w:rsidRDefault="00444FBC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206C692" wp14:editId="58FC79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DE555B" w:rsidRDefault="00444FB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06C69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DE555B" w:rsidRDefault="00444FB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7F6EEE" w14:textId="77777777" w:rsidR="00DE555B" w:rsidRDefault="00444FBC">
    <w:pPr>
      <w:pStyle w:val="Header"/>
      <w:tabs>
        <w:tab w:val="right" w:pos="9639"/>
      </w:tabs>
    </w:pPr>
    <w:r>
      <w:tab/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C64388" wp14:editId="1919B0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DE555B" w:rsidRDefault="00444FB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6438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dOmHQIAAC8EAAAOAAAAZHJzL2Uyb0RvYy54bWysU02L2zAQvRf6H4TujfPBZkuIs6RZUgqh&#10;u5AtPRZFlmODrBGSEjv99X2S42y/TqUX+XlGe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DE555B" w:rsidRDefault="00444FB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C6BD47" w14:textId="77777777" w:rsidR="00DE555B" w:rsidRDefault="00444FBC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A6D78A" wp14:editId="60A77A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DE555B" w:rsidRDefault="00444FBC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6D7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grNHgIAAC8EAAAOAAAAZHJzL2Uyb0RvYy54bWysU02P2jAQvVfqf7B8LwFWsBUirCgrqkqo&#10;uxJb9VgZxyGRHI9lGxL66/vsELZfp6oX52XGf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DE555B" w:rsidRDefault="00444FBC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10A"/>
    <w:rsid w:val="000D736B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348A"/>
    <w:rsid w:val="00124321"/>
    <w:rsid w:val="00125C00"/>
    <w:rsid w:val="001264F5"/>
    <w:rsid w:val="001266F9"/>
    <w:rsid w:val="00135459"/>
    <w:rsid w:val="0013583B"/>
    <w:rsid w:val="00143134"/>
    <w:rsid w:val="001445CA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390D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55E8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3EC8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5566"/>
    <w:rsid w:val="002960A5"/>
    <w:rsid w:val="00296F3D"/>
    <w:rsid w:val="00297050"/>
    <w:rsid w:val="00297477"/>
    <w:rsid w:val="002976A4"/>
    <w:rsid w:val="002A1543"/>
    <w:rsid w:val="002A29AE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00B8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60AA"/>
    <w:rsid w:val="00370D22"/>
    <w:rsid w:val="0037169B"/>
    <w:rsid w:val="00374DD4"/>
    <w:rsid w:val="00381218"/>
    <w:rsid w:val="003842CD"/>
    <w:rsid w:val="003867ED"/>
    <w:rsid w:val="00386DF4"/>
    <w:rsid w:val="003879CE"/>
    <w:rsid w:val="00392848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F2244"/>
    <w:rsid w:val="003F3226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26D2"/>
    <w:rsid w:val="0045387E"/>
    <w:rsid w:val="00453AF8"/>
    <w:rsid w:val="00453E41"/>
    <w:rsid w:val="00456D9F"/>
    <w:rsid w:val="00456F56"/>
    <w:rsid w:val="00460203"/>
    <w:rsid w:val="0046039F"/>
    <w:rsid w:val="00461F12"/>
    <w:rsid w:val="004620D7"/>
    <w:rsid w:val="004625FF"/>
    <w:rsid w:val="00464898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5C0"/>
    <w:rsid w:val="004C3F6A"/>
    <w:rsid w:val="004C43D5"/>
    <w:rsid w:val="004C4481"/>
    <w:rsid w:val="004C5536"/>
    <w:rsid w:val="004C572E"/>
    <w:rsid w:val="004D0473"/>
    <w:rsid w:val="004E1B0C"/>
    <w:rsid w:val="004F020C"/>
    <w:rsid w:val="004F152A"/>
    <w:rsid w:val="004F1B24"/>
    <w:rsid w:val="004F3E26"/>
    <w:rsid w:val="004F69EA"/>
    <w:rsid w:val="004F76A6"/>
    <w:rsid w:val="004F7D61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2DD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0A29"/>
    <w:rsid w:val="005E2C44"/>
    <w:rsid w:val="005E2E04"/>
    <w:rsid w:val="005E6154"/>
    <w:rsid w:val="005F0E8B"/>
    <w:rsid w:val="005F202F"/>
    <w:rsid w:val="005F400C"/>
    <w:rsid w:val="005F6E82"/>
    <w:rsid w:val="005F6FA4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26F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104C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138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77D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965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13E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2925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84BD2"/>
    <w:rsid w:val="00B91038"/>
    <w:rsid w:val="00B92769"/>
    <w:rsid w:val="00B93171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1382"/>
    <w:rsid w:val="00CD4A35"/>
    <w:rsid w:val="00CE0D0A"/>
    <w:rsid w:val="00CE212C"/>
    <w:rsid w:val="00CE3605"/>
    <w:rsid w:val="00CE3B53"/>
    <w:rsid w:val="00CE56F3"/>
    <w:rsid w:val="00CE5983"/>
    <w:rsid w:val="00CE6099"/>
    <w:rsid w:val="00CE60DB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379EB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85633"/>
    <w:rsid w:val="00D92CAA"/>
    <w:rsid w:val="00D935D0"/>
    <w:rsid w:val="00D937C5"/>
    <w:rsid w:val="00D93E30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B2BCB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C43"/>
    <w:rsid w:val="00DD11FD"/>
    <w:rsid w:val="00DD144E"/>
    <w:rsid w:val="00DD2C5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1814"/>
    <w:rsid w:val="00E519F0"/>
    <w:rsid w:val="00E52E6A"/>
    <w:rsid w:val="00E530DE"/>
    <w:rsid w:val="00E53427"/>
    <w:rsid w:val="00E53893"/>
    <w:rsid w:val="00E551CB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1F5E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2B55"/>
    <w:rsid w:val="00EF5295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F52"/>
    <w:rsid w:val="00F3143D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66DC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8C6F89"/>
  <w15:docId w15:val="{B98A289B-F85D-4E4F-A64B-B1BC3036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F59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8C0E84-0057-48AE-BB40-A041026D2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8</Pages>
  <Words>2412</Words>
  <Characters>13752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16132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5</cp:revision>
  <cp:lastPrinted>1900-12-31T16:00:00Z</cp:lastPrinted>
  <dcterms:created xsi:type="dcterms:W3CDTF">2023-12-01T10:33:00Z</dcterms:created>
  <dcterms:modified xsi:type="dcterms:W3CDTF">2023-12-01T10:40:00Z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