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2D75064D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#2023-TTCN email</w:t>
      </w:r>
      <w:r w:rsidRPr="003C4E4F">
        <w:rPr>
          <w:rFonts w:cs="Arial"/>
          <w:b/>
          <w:i/>
          <w:noProof/>
          <w:sz w:val="28"/>
        </w:rPr>
        <w:tab/>
      </w:r>
      <w:r w:rsidR="004B32A2" w:rsidRPr="004B32A2">
        <w:rPr>
          <w:rFonts w:cs="Arial"/>
          <w:b/>
          <w:bCs/>
          <w:i/>
          <w:iCs/>
          <w:sz w:val="24"/>
          <w:szCs w:val="24"/>
        </w:rPr>
        <w:t>R5s230</w:t>
      </w:r>
      <w:r w:rsidR="00A35E40">
        <w:rPr>
          <w:rFonts w:cs="Arial"/>
          <w:b/>
          <w:bCs/>
          <w:i/>
          <w:iCs/>
          <w:sz w:val="24"/>
          <w:szCs w:val="24"/>
        </w:rPr>
        <w:t>854</w:t>
      </w:r>
    </w:p>
    <w:p w14:paraId="12B2BCFC" w14:textId="77777777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13th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2 -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64D58D79" w:rsidR="00D86314" w:rsidRPr="00630FFD" w:rsidRDefault="004B32A2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4B32A2">
              <w:rPr>
                <w:rFonts w:cs="Arial"/>
                <w:b/>
                <w:bCs/>
                <w:color w:val="000000"/>
                <w:sz w:val="24"/>
                <w:szCs w:val="24"/>
              </w:rPr>
              <w:t>3201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5EDCFAC" w:rsidR="00D86314" w:rsidRPr="003C4E4F" w:rsidRDefault="00A35E40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535F8FCA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A35E40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65791EA6" w:rsidR="00D86314" w:rsidRPr="003C4E4F" w:rsidRDefault="004B32A2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B32A2">
              <w:rPr>
                <w:rFonts w:cs="Arial"/>
              </w:rPr>
              <w:t>Addition of NR5GC R17 eNS testcase 9.1.13.1 in FR1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4CBDF6EC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1AB393" w14:textId="7A4ACEE9" w:rsidR="00C070DD" w:rsidRPr="00A2454C" w:rsidRDefault="00C070DD" w:rsidP="00C070DD">
            <w:pPr>
              <w:spacing w:after="0"/>
              <w:rPr>
                <w:rFonts w:ascii="Arial" w:hAnsi="Arial" w:cs="Arial"/>
                <w:color w:val="000000"/>
                <w:lang w:val="en-US" w:eastAsia="ko-KR"/>
              </w:rPr>
            </w:pPr>
            <w:r w:rsidRPr="00A2454C">
              <w:rPr>
                <w:rFonts w:ascii="Arial" w:hAnsi="Arial" w:cs="Arial"/>
                <w:color w:val="000000"/>
              </w:rPr>
              <w:t>TEI17_Test</w:t>
            </w:r>
            <w:r w:rsidR="004B32A2">
              <w:rPr>
                <w:rFonts w:ascii="Arial" w:hAnsi="Arial" w:cs="Arial"/>
                <w:color w:val="000000"/>
              </w:rPr>
              <w:t xml:space="preserve">, </w:t>
            </w:r>
            <w:r w:rsidR="004B32A2" w:rsidRPr="00A2454C">
              <w:rPr>
                <w:rFonts w:ascii="Arial" w:hAnsi="Arial" w:cs="Arial"/>
                <w:color w:val="000000"/>
              </w:rPr>
              <w:t>eNS_Ph2-UEConTest</w:t>
            </w:r>
          </w:p>
          <w:p w14:paraId="5D9FE4B0" w14:textId="1033EF4B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75B9A11B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2023-0</w:t>
            </w:r>
            <w:r w:rsidR="00C070DD">
              <w:rPr>
                <w:rFonts w:cs="Arial"/>
              </w:rPr>
              <w:t>9</w:t>
            </w:r>
            <w:r w:rsidRPr="003C4E4F">
              <w:rPr>
                <w:rFonts w:cs="Arial"/>
              </w:rPr>
              <w:t>-</w:t>
            </w:r>
            <w:r w:rsidR="00A2454C">
              <w:rPr>
                <w:rFonts w:cs="Arial"/>
              </w:rPr>
              <w:t>18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43755F78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A2454C">
              <w:rPr>
                <w:rFonts w:ascii="Arial" w:hAnsi="Arial" w:cs="Arial"/>
                <w:noProof/>
                <w:lang w:val="en-SG"/>
              </w:rPr>
              <w:t>9.1.1</w:t>
            </w:r>
            <w:r w:rsidR="00FE5EA3">
              <w:rPr>
                <w:rFonts w:ascii="Arial" w:hAnsi="Arial" w:cs="Arial"/>
                <w:noProof/>
                <w:lang w:val="en-SG"/>
              </w:rPr>
              <w:t>3</w:t>
            </w:r>
            <w:r w:rsidR="00A2454C">
              <w:rPr>
                <w:rFonts w:ascii="Arial" w:hAnsi="Arial" w:cs="Arial"/>
                <w:noProof/>
                <w:lang w:val="en-SG"/>
              </w:rPr>
              <w:t>.1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A2454C">
              <w:rPr>
                <w:rFonts w:ascii="Arial" w:hAnsi="Arial" w:cs="Arial"/>
                <w:noProof/>
                <w:lang w:val="en-SG"/>
              </w:rPr>
              <w:t>1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49689D9F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A2454C">
              <w:rPr>
                <w:rFonts w:cs="Arial"/>
                <w:noProof/>
                <w:lang w:val="en-SG"/>
              </w:rPr>
              <w:t>9.1.1</w:t>
            </w:r>
            <w:r w:rsidR="00FE5EA3">
              <w:rPr>
                <w:rFonts w:cs="Arial"/>
                <w:noProof/>
                <w:lang w:val="en-SG"/>
              </w:rPr>
              <w:t>3</w:t>
            </w:r>
            <w:r w:rsidR="00A2454C">
              <w:rPr>
                <w:rFonts w:cs="Arial"/>
                <w:noProof/>
                <w:lang w:val="en-SG"/>
              </w:rPr>
              <w:t>.1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0ADFCD7B" w:rsidR="00D86314" w:rsidRPr="003C4E4F" w:rsidRDefault="00A2454C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9.1.1</w:t>
            </w:r>
            <w:r w:rsidR="00FE5EA3">
              <w:rPr>
                <w:rFonts w:eastAsia="MS Mincho"/>
              </w:rPr>
              <w:t>3</w:t>
            </w:r>
            <w:r>
              <w:rPr>
                <w:rFonts w:eastAsia="MS Mincho"/>
              </w:rPr>
              <w:t>.1</w:t>
            </w:r>
            <w:r w:rsidR="00A652F8">
              <w:rPr>
                <w:rFonts w:eastAsia="MS Mincho"/>
              </w:rPr>
              <w:t>.</w:t>
            </w:r>
            <w:r w:rsidR="00630FFD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3780704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4FA8114" w14:textId="58AB7A28" w:rsidR="0073341E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73341E" w:rsidRPr="00316CE3">
        <w:rPr>
          <w:rFonts w:ascii="Arial" w:hAnsi="Arial" w:cs="Arial"/>
          <w:iCs/>
        </w:rPr>
        <w:t>Table of Contents</w:t>
      </w:r>
      <w:r w:rsidR="0073341E">
        <w:tab/>
      </w:r>
      <w:r w:rsidR="0073341E">
        <w:fldChar w:fldCharType="begin"/>
      </w:r>
      <w:r w:rsidR="0073341E">
        <w:instrText xml:space="preserve"> PAGEREF _Toc143780704 \h </w:instrText>
      </w:r>
      <w:r w:rsidR="0073341E">
        <w:fldChar w:fldCharType="separate"/>
      </w:r>
      <w:r w:rsidR="00D02731">
        <w:t>2</w:t>
      </w:r>
      <w:r w:rsidR="0073341E">
        <w:fldChar w:fldCharType="end"/>
      </w:r>
    </w:p>
    <w:p w14:paraId="3936ABFD" w14:textId="7D78907F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_Toc143780705 \h </w:instrText>
      </w:r>
      <w:r>
        <w:fldChar w:fldCharType="separate"/>
      </w:r>
      <w:r w:rsidR="00D02731">
        <w:t>3</w:t>
      </w:r>
      <w:r>
        <w:fldChar w:fldCharType="end"/>
      </w:r>
    </w:p>
    <w:p w14:paraId="0170ECF2" w14:textId="2B000949" w:rsidR="0073341E" w:rsidRDefault="0073341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_Toc143780706 \h </w:instrText>
      </w:r>
      <w:r>
        <w:fldChar w:fldCharType="separate"/>
      </w:r>
      <w:r w:rsidR="00D02731">
        <w:t>3</w:t>
      </w:r>
      <w:r>
        <w:fldChar w:fldCharType="end"/>
      </w:r>
    </w:p>
    <w:p w14:paraId="643E9FD5" w14:textId="788FCECF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_Toc143780707 \h </w:instrText>
      </w:r>
      <w:r>
        <w:fldChar w:fldCharType="separate"/>
      </w:r>
      <w:r w:rsidR="00D02731">
        <w:t>3</w:t>
      </w:r>
      <w:r>
        <w:fldChar w:fldCharType="end"/>
      </w:r>
    </w:p>
    <w:p w14:paraId="518696C1" w14:textId="41451F75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Branches executed</w:t>
      </w:r>
      <w:r>
        <w:tab/>
      </w:r>
      <w:r w:rsidR="00A07C77">
        <w:t>6</w:t>
      </w:r>
    </w:p>
    <w:p w14:paraId="33525064" w14:textId="5E4E245B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Execution Log Files</w:t>
      </w:r>
      <w:r>
        <w:tab/>
      </w:r>
      <w:r w:rsidR="00A07C77">
        <w:t>6</w:t>
      </w:r>
    </w:p>
    <w:p w14:paraId="77E2E3D7" w14:textId="7E324A89" w:rsidR="0073341E" w:rsidRDefault="0073341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9E4F51" w:rsidRPr="009E4F51">
        <w:rPr>
          <w:rFonts w:ascii="Arial" w:hAnsi="Arial" w:cs="Arial"/>
          <w:bCs/>
        </w:rPr>
        <w:t xml:space="preserve">Samsung </w:t>
      </w:r>
      <w:r w:rsidR="009E4F51" w:rsidRPr="009E4F51">
        <w:rPr>
          <w:rFonts w:ascii="Arial" w:eastAsia="Malgun Gothic" w:hAnsi="Arial" w:cs="Arial"/>
        </w:rPr>
        <w:t xml:space="preserve">Exynos2400 </w:t>
      </w:r>
      <w:r w:rsidR="009E4F51" w:rsidRPr="009E4F51">
        <w:rPr>
          <w:rFonts w:ascii="Arial" w:hAnsi="Arial" w:cs="Arial"/>
          <w:bCs/>
          <w:lang w:eastAsia="ja-JP"/>
        </w:rPr>
        <w:t>UE</w:t>
      </w:r>
      <w:r>
        <w:tab/>
      </w:r>
      <w:r w:rsidR="00A07C77">
        <w:t>6</w:t>
      </w:r>
    </w:p>
    <w:p w14:paraId="564BB54D" w14:textId="5DBEB93C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References</w:t>
      </w:r>
      <w:r>
        <w:tab/>
      </w:r>
      <w:r w:rsidR="00A07C77">
        <w:t>6</w:t>
      </w:r>
    </w:p>
    <w:p w14:paraId="325A0C2F" w14:textId="3177311A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3780705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72116ED6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>This document lists all the essential changes needed to correct problems in the TTCN implementation of test case</w:t>
      </w:r>
      <w:r w:rsidR="00A2454C">
        <w:rPr>
          <w:rFonts w:ascii="Arial" w:hAnsi="Arial" w:cs="Arial"/>
        </w:rPr>
        <w:t xml:space="preserve"> 9.1.1</w:t>
      </w:r>
      <w:r w:rsidR="0061122C">
        <w:rPr>
          <w:rFonts w:ascii="Arial" w:hAnsi="Arial" w:cs="Arial"/>
        </w:rPr>
        <w:t>3</w:t>
      </w:r>
      <w:r w:rsidR="00A2454C">
        <w:rPr>
          <w:rFonts w:ascii="Arial" w:hAnsi="Arial" w:cs="Arial"/>
        </w:rPr>
        <w:t>.1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A0327B4" w14:textId="21F16C5D" w:rsidR="004369BF" w:rsidRPr="006D2293" w:rsidRDefault="00A43FC6" w:rsidP="004369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="004369BF" w:rsidRPr="00957534">
          <w:rPr>
            <w:rStyle w:val="Hyperlink"/>
            <w:rFonts w:ascii="Arial" w:hAnsi="Arial" w:cs="Arial"/>
            <w:sz w:val="24"/>
            <w:lang w:eastAsia="ja-JP"/>
          </w:rPr>
          <w:t>Narendra.Kalahasti@anritsu.com</w:t>
        </w:r>
      </w:hyperlink>
    </w:p>
    <w:p w14:paraId="6AB0E7CC" w14:textId="3F2D2E99" w:rsidR="00007D89" w:rsidRPr="00C570D1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  <w:sz w:val="28"/>
          <w:szCs w:val="28"/>
        </w:rPr>
      </w:pPr>
      <w:bookmarkStart w:id="3" w:name="_Toc143780706"/>
      <w:r w:rsidRPr="00C570D1">
        <w:rPr>
          <w:rFonts w:cs="Arial"/>
          <w:b/>
          <w:sz w:val="28"/>
          <w:szCs w:val="28"/>
        </w:rPr>
        <w:t>Verification Test Summary</w:t>
      </w:r>
      <w:bookmarkEnd w:id="3"/>
      <w:r w:rsidRPr="00C570D1">
        <w:rPr>
          <w:rFonts w:cs="Arial"/>
          <w:b/>
          <w:sz w:val="28"/>
          <w:szCs w:val="28"/>
        </w:rPr>
        <w:t xml:space="preserve"> </w:t>
      </w:r>
    </w:p>
    <w:p w14:paraId="1FB96184" w14:textId="29D94DCD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A2454C">
        <w:rPr>
          <w:rFonts w:ascii="Arial" w:hAnsi="Arial" w:cs="Arial"/>
        </w:rPr>
        <w:t>9.1.1</w:t>
      </w:r>
      <w:r w:rsidR="0061122C">
        <w:rPr>
          <w:rFonts w:ascii="Arial" w:hAnsi="Arial" w:cs="Arial"/>
        </w:rPr>
        <w:t>3</w:t>
      </w:r>
      <w:r w:rsidR="00A2454C">
        <w:rPr>
          <w:rFonts w:ascii="Arial" w:hAnsi="Arial" w:cs="Arial"/>
        </w:rPr>
        <w:t>.1</w:t>
      </w:r>
    </w:p>
    <w:p w14:paraId="763E129C" w14:textId="1499DA6C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EB240E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633439" w:rsidRPr="003C4E4F">
        <w:rPr>
          <w:rFonts w:ascii="Arial" w:hAnsi="Arial" w:cs="Arial"/>
          <w:lang w:eastAsia="ja-JP"/>
        </w:rPr>
        <w:t>24</w:t>
      </w:r>
    </w:p>
    <w:p w14:paraId="5935975D" w14:textId="42C6C6FE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5509A0A4" w:rsidR="00007D89" w:rsidRPr="009D0832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Cs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9D0832" w:rsidRPr="009E4F51">
        <w:rPr>
          <w:rFonts w:ascii="Arial" w:hAnsi="Arial" w:cs="Arial"/>
          <w:bCs/>
        </w:rPr>
        <w:t xml:space="preserve">Samsung </w:t>
      </w:r>
      <w:r w:rsidR="009E4F51" w:rsidRPr="009E4F51">
        <w:rPr>
          <w:rFonts w:ascii="Arial" w:eastAsia="Malgun Gothic" w:hAnsi="Arial" w:cs="Arial"/>
        </w:rPr>
        <w:t xml:space="preserve">Exynos2400 </w:t>
      </w:r>
      <w:r w:rsidR="0073341E" w:rsidRPr="009E4F51">
        <w:rPr>
          <w:rFonts w:ascii="Arial" w:hAnsi="Arial" w:cs="Arial"/>
          <w:bCs/>
          <w:lang w:eastAsia="ja-JP"/>
        </w:rPr>
        <w:t>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32316FC0" w14:textId="52FE3770" w:rsidR="00A2454C" w:rsidRPr="00C570D1" w:rsidRDefault="00007D89" w:rsidP="00A245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  <w:sz w:val="28"/>
          <w:szCs w:val="28"/>
        </w:rPr>
      </w:pPr>
      <w:bookmarkStart w:id="4" w:name="_Toc122434488"/>
      <w:bookmarkStart w:id="5" w:name="_Toc295288959"/>
      <w:bookmarkStart w:id="6" w:name="_Toc143780707"/>
      <w:r w:rsidRPr="00C570D1">
        <w:rPr>
          <w:rFonts w:cs="Arial"/>
          <w:b/>
          <w:sz w:val="28"/>
          <w:szCs w:val="28"/>
        </w:rPr>
        <w:t xml:space="preserve">Corrections </w:t>
      </w:r>
      <w:bookmarkEnd w:id="4"/>
      <w:bookmarkEnd w:id="5"/>
      <w:bookmarkEnd w:id="6"/>
      <w:r w:rsidR="00E373F6" w:rsidRPr="00C570D1">
        <w:rPr>
          <w:rFonts w:cs="Arial"/>
          <w:b/>
          <w:sz w:val="28"/>
          <w:szCs w:val="28"/>
        </w:rPr>
        <w:t>required.</w:t>
      </w:r>
    </w:p>
    <w:p w14:paraId="2D98DBD0" w14:textId="77777777" w:rsidR="00A2454C" w:rsidRPr="00C570D1" w:rsidRDefault="00A2454C" w:rsidP="00A2454C">
      <w:pPr>
        <w:pStyle w:val="Heading2"/>
        <w:numPr>
          <w:ilvl w:val="1"/>
          <w:numId w:val="1"/>
        </w:numPr>
        <w:rPr>
          <w:rFonts w:cs="Arial"/>
          <w:color w:val="000000"/>
          <w:sz w:val="28"/>
          <w:szCs w:val="28"/>
          <w:lang w:val="en-US" w:eastAsia="zh-CN"/>
        </w:rPr>
      </w:pPr>
      <w:bookmarkStart w:id="7" w:name="_Toc136279094"/>
      <w:bookmarkStart w:id="8" w:name="_Toc141170368"/>
      <w:r w:rsidRPr="00C570D1">
        <w:rPr>
          <w:rFonts w:cs="Arial"/>
          <w:color w:val="000000"/>
          <w:sz w:val="28"/>
          <w:szCs w:val="28"/>
          <w:lang w:eastAsia="en-GB"/>
        </w:rPr>
        <w:t xml:space="preserve">Change </w:t>
      </w:r>
      <w:r w:rsidRPr="00C570D1">
        <w:rPr>
          <w:rFonts w:cs="Arial"/>
          <w:color w:val="000000"/>
          <w:sz w:val="28"/>
          <w:szCs w:val="28"/>
          <w:lang w:val="en-US" w:eastAsia="zh-CN"/>
        </w:rPr>
        <w:t>1</w:t>
      </w:r>
      <w:bookmarkEnd w:id="7"/>
      <w:bookmarkEnd w:id="8"/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A2454C" w14:paraId="5385B2E8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83D7" w14:textId="77777777" w:rsidR="00A2454C" w:rsidRDefault="00A2454C">
            <w:pPr>
              <w:spacing w:before="40" w:after="4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C1AD" w14:textId="16F54CC0" w:rsidR="00A2454C" w:rsidRPr="00E35925" w:rsidRDefault="00282B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82BA7">
              <w:rPr>
                <w:rFonts w:ascii="Arial" w:hAnsi="Arial" w:cs="Arial"/>
                <w:lang w:eastAsia="de-DE"/>
              </w:rPr>
              <w:t>fl_TC_9_1_13_1_Body</w:t>
            </w:r>
          </w:p>
        </w:tc>
      </w:tr>
      <w:tr w:rsidR="00A2454C" w14:paraId="29909FE2" w14:textId="77777777" w:rsidTr="00A2454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5CCD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1AB8" w14:textId="0E6C93FA" w:rsidR="00A2454C" w:rsidRPr="005D37CA" w:rsidRDefault="00E32413" w:rsidP="00D2232E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</w:rPr>
              <w:t xml:space="preserve">Corrected the Registration Accept as per prose 38.523-1 </w:t>
            </w:r>
            <w:r w:rsidRPr="00E32413">
              <w:rPr>
                <w:highlight w:val="cyan"/>
              </w:rPr>
              <w:t>Table 9.1.13.1.3.2-</w:t>
            </w:r>
          </w:p>
          <w:p w14:paraId="5918DAD9" w14:textId="612E11D1" w:rsidR="005D37CA" w:rsidRPr="005D37CA" w:rsidRDefault="00E32413" w:rsidP="00D2232E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lang w:eastAsia="zh-CN"/>
              </w:rPr>
            </w:pPr>
            <w:r w:rsidRPr="006063FA">
              <w:rPr>
                <w:rFonts w:ascii="Arial" w:hAnsi="Arial" w:cs="Arial"/>
                <w:highlight w:val="green"/>
              </w:rPr>
              <w:t>Requested NSSAI IE differ then the Allowed NSSAI IE,</w:t>
            </w:r>
          </w:p>
        </w:tc>
      </w:tr>
      <w:tr w:rsidR="00A2454C" w14:paraId="7193C947" w14:textId="77777777" w:rsidTr="00A2454C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6DE8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91FE" w14:textId="76AC8D11" w:rsidR="00A2454C" w:rsidRDefault="00E32413" w:rsidP="00A2454C">
            <w:pPr>
              <w:pStyle w:val="CRCoverPage"/>
              <w:numPr>
                <w:ilvl w:val="0"/>
                <w:numId w:val="41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Added 2 </w:t>
            </w:r>
            <w:r w:rsidR="006063FA">
              <w:rPr>
                <w:rFonts w:cs="Arial"/>
                <w:lang w:val="en-US" w:eastAsia="zh-CN"/>
              </w:rPr>
              <w:t>entry.</w:t>
            </w:r>
          </w:p>
          <w:p w14:paraId="6C72221E" w14:textId="5CF4C50F" w:rsidR="005D37CA" w:rsidRPr="005D37CA" w:rsidRDefault="006063FA" w:rsidP="005D37CA">
            <w:pPr>
              <w:pStyle w:val="CRCoverPage"/>
              <w:numPr>
                <w:ilvl w:val="0"/>
                <w:numId w:val="41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Defined the Requested NSSAI</w:t>
            </w:r>
          </w:p>
        </w:tc>
      </w:tr>
      <w:tr w:rsidR="00A2454C" w14:paraId="6300703D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AB8B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CBFD" w14:textId="2B019606" w:rsidR="00A2454C" w:rsidRDefault="00E373F6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</w:rPr>
              <w:t>9.1.1</w:t>
            </w:r>
            <w:r w:rsidR="00861D4F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\</w:t>
            </w:r>
            <w:r>
              <w:t xml:space="preserve"> </w:t>
            </w:r>
            <w:r w:rsidR="00861D4F" w:rsidRPr="00861D4F">
              <w:t>NSSRG_NR5GC</w:t>
            </w:r>
          </w:p>
        </w:tc>
      </w:tr>
      <w:tr w:rsidR="00A2454C" w14:paraId="40F46744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D15E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CAA1" w14:textId="77777777" w:rsidR="00A2454C" w:rsidRDefault="00A2454C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7B2A814D" w14:textId="77777777" w:rsidR="00A2454C" w:rsidRDefault="00A2454C" w:rsidP="00A2454C">
      <w:pPr>
        <w:rPr>
          <w:lang w:val="en-US" w:eastAsia="zh-CN"/>
        </w:rPr>
      </w:pPr>
    </w:p>
    <w:p w14:paraId="71A04CE4" w14:textId="77777777" w:rsidR="00A2454C" w:rsidRDefault="00A2454C" w:rsidP="00A2454C"/>
    <w:p w14:paraId="3BBBE762" w14:textId="77777777" w:rsidR="00E373F6" w:rsidRDefault="00E373F6" w:rsidP="00E373F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570D1" w14:paraId="40CDDE6E" w14:textId="77777777" w:rsidTr="00282BA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4CCF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>function fl_TC_9_1_13_1_Body() runs on NR5GC_PTC</w:t>
            </w:r>
          </w:p>
          <w:p w14:paraId="41048873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{</w:t>
            </w:r>
          </w:p>
          <w:p w14:paraId="65F38927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NR_CellId_Type v_NGC_NASCellA := f_NR5GC_MapNASCell(ngc_CellA, NG_CellsOnDifferentPLMN);</w:t>
            </w:r>
          </w:p>
          <w:p w14:paraId="4AE19427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NG_NAS_GutiParameters_Type v_GutiParams := f_NR5GC_CellInfo_GetGutiParameters (v_NGC_NASCellA);</w:t>
            </w:r>
          </w:p>
          <w:p w14:paraId="4AFD8717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TrackingAreaCode v_TAC := f_NR_CellInfo_GetTAC (v_NGC_NASCellA);</w:t>
            </w:r>
          </w:p>
          <w:p w14:paraId="7B345EE9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template (value) NG_TrackingAreaIdList v_TAIList := cs_NG_TAIListNonConsecutive(f_NR_Asn2Nas_PlmnId(f_NR_CellInfo_GetPLMN (v_NGC_NASCellA)), {bit2oct(v_TAC)});</w:t>
            </w:r>
          </w:p>
          <w:p w14:paraId="2329FD84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template (value) NG_MobileIdentity v_GUTIToSend := f_NG_GutiParameters2MobileIdentity (f_NR_Asn2Nas_PlmnId(f_NR_CellInfo_GetPLMN (v_NGC_NASCellA)), v_GutiParams);</w:t>
            </w:r>
          </w:p>
          <w:p w14:paraId="1CEF87F3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template (value) NG_NAS_DL_Message_Type v_MsgToSend;</w:t>
            </w:r>
          </w:p>
          <w:p w14:paraId="2C3F2455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GMM_MobilityInfo_Type v_GMM_MobilityInfo;</w:t>
            </w:r>
          </w:p>
          <w:p w14:paraId="0D61AD6B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NG_NAS_MSG_Indication_Type v_ReceivedMsg;</w:t>
            </w:r>
          </w:p>
          <w:p w14:paraId="7746A1DB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6BBC5367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template (value) NSSAI v_AllowedNSSAI:= {</w:t>
            </w:r>
          </w:p>
          <w:p w14:paraId="32D89892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iei := '15'O,</w:t>
            </w:r>
          </w:p>
          <w:p w14:paraId="3A61E026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lastRenderedPageBreak/>
              <w:t xml:space="preserve">      lvPart := {</w:t>
            </w:r>
          </w:p>
          <w:p w14:paraId="57E0D3BE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  iel := '04'O,</w:t>
            </w:r>
          </w:p>
          <w:p w14:paraId="6727F3DE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  s_nssai := {cs_S_NSSAI('01'O, '02'O, omit), cs_S_NSSAI('01'O, '03'O, omit)}</w:t>
            </w:r>
          </w:p>
          <w:p w14:paraId="02C36F4F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}};</w:t>
            </w:r>
          </w:p>
          <w:p w14:paraId="1E91CD25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template (value) NSSAI v_ConfiguredNSSAI := {</w:t>
            </w:r>
          </w:p>
          <w:p w14:paraId="5A77B4B2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iei := '31'O,</w:t>
            </w:r>
          </w:p>
          <w:p w14:paraId="3D5C009B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lvPart := {</w:t>
            </w:r>
          </w:p>
          <w:p w14:paraId="0D902263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  iel := '06'O,</w:t>
            </w:r>
          </w:p>
          <w:p w14:paraId="6D83EEE7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  s_nssai := {cs_S_NSSAI('01'O, '01'O, omit), cs_S_NSSAI('01'O, '02'O, omit), cs_S_NSSAI('01'O, '03'O, omit)}</w:t>
            </w:r>
          </w:p>
          <w:p w14:paraId="797103EF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}};</w:t>
            </w:r>
          </w:p>
          <w:p w14:paraId="7FB0D6F0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3E32C3C7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</w:t>
            </w:r>
            <w:r w:rsidRPr="00282BA7">
              <w:rPr>
                <w:rFonts w:ascii="Arial" w:hAnsi="Arial" w:cs="Arial"/>
                <w:highlight w:val="cyan"/>
                <w:lang w:eastAsia="de-DE"/>
              </w:rPr>
              <w:t>var template (value) NSSRG_Info v_NSSRG_Info :={</w:t>
            </w:r>
          </w:p>
          <w:p w14:paraId="3C8D763F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282BA7">
              <w:rPr>
                <w:rFonts w:ascii="Arial" w:hAnsi="Arial" w:cs="Arial"/>
                <w:highlight w:val="cyan"/>
                <w:lang w:eastAsia="de-DE"/>
              </w:rPr>
              <w:t xml:space="preserve">      iei := '70'O,</w:t>
            </w:r>
          </w:p>
          <w:p w14:paraId="19FE1745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282BA7">
              <w:rPr>
                <w:rFonts w:ascii="Arial" w:hAnsi="Arial" w:cs="Arial"/>
                <w:highlight w:val="cyan"/>
                <w:lang w:eastAsia="de-DE"/>
              </w:rPr>
              <w:t xml:space="preserve">      iel := '0004'O,</w:t>
            </w:r>
          </w:p>
          <w:p w14:paraId="43CF7760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282BA7">
              <w:rPr>
                <w:rFonts w:ascii="Arial" w:hAnsi="Arial" w:cs="Arial"/>
                <w:highlight w:val="cyan"/>
                <w:lang w:eastAsia="de-DE"/>
              </w:rPr>
              <w:t xml:space="preserve">      valueList := {</w:t>
            </w:r>
          </w:p>
          <w:p w14:paraId="09237864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282BA7">
              <w:rPr>
                <w:rFonts w:ascii="Arial" w:hAnsi="Arial" w:cs="Arial"/>
                <w:highlight w:val="cyan"/>
                <w:lang w:eastAsia="de-DE"/>
              </w:rPr>
              <w:t xml:space="preserve">      cs_NSSRG_2entry(cs_S_NSSAI('01'O, '02'O, omit), '02'O, '03'O) //cs_NSSRG_2entries corrected to cs_NSSRG_2entry.</w:t>
            </w:r>
          </w:p>
          <w:p w14:paraId="30CE57FD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highlight w:val="cyan"/>
                <w:lang w:eastAsia="de-DE"/>
              </w:rPr>
              <w:t xml:space="preserve">      }};</w:t>
            </w:r>
          </w:p>
          <w:p w14:paraId="77125F92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16E95C01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//@siclog "Step 1" siclog@</w:t>
            </w:r>
          </w:p>
          <w:p w14:paraId="117B3E80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f_NR5GC_SwitchOnAndResetIMS();</w:t>
            </w:r>
          </w:p>
          <w:p w14:paraId="40196774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50D57D8C" w14:textId="6EF47B2F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</w:t>
            </w:r>
            <w:r>
              <w:rPr>
                <w:rFonts w:ascii="Arial" w:hAnsi="Arial" w:cs="Arial"/>
                <w:lang w:eastAsia="de-DE"/>
              </w:rPr>
              <w:t>…</w:t>
            </w:r>
          </w:p>
          <w:p w14:paraId="293E4F29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//@siclog "Step 27" siclog@</w:t>
            </w:r>
          </w:p>
          <w:p w14:paraId="566F8F91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//Check: Does UE transmit a REGISTRATION REQUEST message with requested NSSAI which are associated with common NSSRG value?</w:t>
            </w:r>
          </w:p>
          <w:p w14:paraId="10E385F2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if (f_Check_NG_RegistrationReqMsg (v_GMM_MobilityInfo, v_ReceivedMsg.Pdu, Initial_Secure,-,-,-,-,-,-,</w:t>
            </w:r>
            <w:r w:rsidRPr="00282BA7">
              <w:rPr>
                <w:rFonts w:ascii="Arial" w:hAnsi="Arial" w:cs="Arial"/>
                <w:highlight w:val="green"/>
                <w:lang w:eastAsia="de-DE"/>
              </w:rPr>
              <w:t>v_AllowedNSSAI</w:t>
            </w:r>
            <w:r w:rsidRPr="00282BA7">
              <w:rPr>
                <w:rFonts w:ascii="Arial" w:hAnsi="Arial" w:cs="Arial"/>
                <w:lang w:eastAsia="de-DE"/>
              </w:rPr>
              <w:t>)) {</w:t>
            </w:r>
          </w:p>
          <w:p w14:paraId="03964758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f_NR_PreliminaryPass(__FILE__, __LINE__, "Step 27");</w:t>
            </w:r>
          </w:p>
          <w:p w14:paraId="373BB7D0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09076CED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//@siclog "Step 28-43a1" siclog@</w:t>
            </w:r>
          </w:p>
          <w:p w14:paraId="7CEA62B6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//Steps 5-20a1 of Table 4.5.2.2-2 of the generic procedure in TS 38.508-1 [4] are performed on NGC Cell A.</w:t>
            </w:r>
          </w:p>
          <w:p w14:paraId="46D9DD2C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f_NR5GC_RRC_Idle_Steps5_20 (v_GMM_MobilityInfo, v_NGC_NASCellA, v_ReceivedMsg, TESTMode_OFF, -, Initial_NoSecurity);</w:t>
            </w:r>
          </w:p>
          <w:p w14:paraId="2F06C0F8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</w:t>
            </w:r>
          </w:p>
          <w:p w14:paraId="3125B7B8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06BAA162" w14:textId="0F05EE94" w:rsidR="00C570D1" w:rsidRPr="00C570D1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}  //End of fl_TC_9_1_13_1_Body</w:t>
            </w:r>
          </w:p>
        </w:tc>
      </w:tr>
    </w:tbl>
    <w:p w14:paraId="3B84E572" w14:textId="77777777" w:rsidR="00C570D1" w:rsidRDefault="00C570D1" w:rsidP="00A2454C"/>
    <w:p w14:paraId="218AE568" w14:textId="0E747486" w:rsidR="00E32413" w:rsidRDefault="00E32413" w:rsidP="00E3241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32413" w14:paraId="5C319B59" w14:textId="77777777" w:rsidTr="008E07F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8831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>function fl_TC_9_1_13_1_Body() runs on NR5GC_PTC</w:t>
            </w:r>
          </w:p>
          <w:p w14:paraId="6568AF98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{</w:t>
            </w:r>
          </w:p>
          <w:p w14:paraId="7C25345B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NR_CellId_Type v_NGC_NASCellA := f_NR5GC_MapNASCell(ngc_CellA, NG_CellsOnDifferentPLMN);</w:t>
            </w:r>
          </w:p>
          <w:p w14:paraId="3A56749B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NG_NAS_GutiParameters_Type v_GutiParams := f_NR5GC_CellInfo_GetGutiParameters (v_NGC_NASCellA);</w:t>
            </w:r>
          </w:p>
          <w:p w14:paraId="21C4275E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TrackingAreaCode v_TAC := f_NR_CellInfo_GetTAC (v_NGC_NASCellA);</w:t>
            </w:r>
          </w:p>
          <w:p w14:paraId="7D26F871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template (value) NG_TrackingAreaIdList v_TAIList := cs_NG_TAIListNonConsecutive(f_NR_Asn2Nas_PlmnId(f_NR_CellInfo_GetPLMN (v_NGC_NASCellA)), {bit2oct(v_TAC)});</w:t>
            </w:r>
          </w:p>
          <w:p w14:paraId="5B160933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template (value) NG_MobileIdentity v_GUTIToSend := f_NG_GutiParameters2MobileIdentity (f_NR_Asn2Nas_PlmnId(f_NR_CellInfo_GetPLMN (v_NGC_NASCellA)), v_GutiParams);</w:t>
            </w:r>
          </w:p>
          <w:p w14:paraId="776BD6FF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template (value) NG_NAS_DL_Message_Type v_MsgToSend;</w:t>
            </w:r>
          </w:p>
          <w:p w14:paraId="7F23DCEF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GMM_MobilityInfo_Type v_GMM_MobilityInfo;</w:t>
            </w:r>
          </w:p>
          <w:p w14:paraId="1DDFB709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NG_NAS_MSG_Indication_Type v_ReceivedMsg;</w:t>
            </w:r>
          </w:p>
          <w:p w14:paraId="2A7D91A3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2E48EAFD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template (value) NSSAI v_AllowedNSSAI:= {</w:t>
            </w:r>
          </w:p>
          <w:p w14:paraId="3E6BBE68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iei := '15'O,</w:t>
            </w:r>
          </w:p>
          <w:p w14:paraId="46747519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lvPart := {</w:t>
            </w:r>
          </w:p>
          <w:p w14:paraId="7CBD0756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  iel := '04'O,</w:t>
            </w:r>
          </w:p>
          <w:p w14:paraId="7ACF647A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lastRenderedPageBreak/>
              <w:t xml:space="preserve">        s_nssai := {cs_S_NSSAI('01'O, '02'O, omit), cs_S_NSSAI('01'O, '03'O, omit)}</w:t>
            </w:r>
          </w:p>
          <w:p w14:paraId="014E8E71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}};</w:t>
            </w:r>
          </w:p>
          <w:p w14:paraId="3DBB2ABD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template (value) NSSAI v_ConfiguredNSSAI := {</w:t>
            </w:r>
          </w:p>
          <w:p w14:paraId="50637C83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iei := '31'O,</w:t>
            </w:r>
          </w:p>
          <w:p w14:paraId="13AC8974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lvPart := {</w:t>
            </w:r>
          </w:p>
          <w:p w14:paraId="5D21F524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  iel := '06'O,</w:t>
            </w:r>
          </w:p>
          <w:p w14:paraId="7AC64349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  s_nssai := {cs_S_NSSAI('01'O, '01'O, omit), cs_S_NSSAI('01'O, '02'O, omit), cs_S_NSSAI('01'O, '03'O, omit)}</w:t>
            </w:r>
          </w:p>
          <w:p w14:paraId="2310463A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}};</w:t>
            </w:r>
          </w:p>
          <w:p w14:paraId="4262D88A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60311AA1" w14:textId="77777777" w:rsidR="00E32413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547FB428" w14:textId="77777777" w:rsidR="00861D4F" w:rsidRPr="00861D4F" w:rsidRDefault="00861D4F" w:rsidP="00861D4F">
            <w:pPr>
              <w:spacing w:after="0"/>
              <w:rPr>
                <w:rFonts w:ascii="Arial" w:hAnsi="Arial" w:cs="Arial"/>
                <w:highlight w:val="green"/>
                <w:lang w:eastAsia="de-DE"/>
              </w:rPr>
            </w:pPr>
            <w:r w:rsidRPr="00861D4F">
              <w:rPr>
                <w:rFonts w:ascii="Arial" w:hAnsi="Arial" w:cs="Arial"/>
                <w:highlight w:val="green"/>
                <w:lang w:eastAsia="de-DE"/>
              </w:rPr>
              <w:t>var template (value) NSSAI v_RequestedNSSAI:= {</w:t>
            </w:r>
          </w:p>
          <w:p w14:paraId="422F34A7" w14:textId="77777777" w:rsidR="00861D4F" w:rsidRPr="00861D4F" w:rsidRDefault="00861D4F" w:rsidP="00861D4F">
            <w:pPr>
              <w:spacing w:after="0"/>
              <w:rPr>
                <w:rFonts w:ascii="Arial" w:hAnsi="Arial" w:cs="Arial"/>
                <w:highlight w:val="green"/>
                <w:lang w:eastAsia="de-DE"/>
              </w:rPr>
            </w:pPr>
            <w:r w:rsidRPr="00861D4F">
              <w:rPr>
                <w:rFonts w:ascii="Arial" w:hAnsi="Arial" w:cs="Arial"/>
                <w:highlight w:val="green"/>
                <w:lang w:eastAsia="de-DE"/>
              </w:rPr>
              <w:t xml:space="preserve">      iei := '2F'O,</w:t>
            </w:r>
          </w:p>
          <w:p w14:paraId="2803C782" w14:textId="77777777" w:rsidR="00861D4F" w:rsidRPr="00861D4F" w:rsidRDefault="00861D4F" w:rsidP="00861D4F">
            <w:pPr>
              <w:spacing w:after="0"/>
              <w:rPr>
                <w:rFonts w:ascii="Arial" w:hAnsi="Arial" w:cs="Arial"/>
                <w:highlight w:val="green"/>
                <w:lang w:eastAsia="de-DE"/>
              </w:rPr>
            </w:pPr>
            <w:r w:rsidRPr="00861D4F">
              <w:rPr>
                <w:rFonts w:ascii="Arial" w:hAnsi="Arial" w:cs="Arial"/>
                <w:highlight w:val="green"/>
                <w:lang w:eastAsia="de-DE"/>
              </w:rPr>
              <w:t xml:space="preserve">      lvPart := {</w:t>
            </w:r>
          </w:p>
          <w:p w14:paraId="34097BBA" w14:textId="77777777" w:rsidR="00861D4F" w:rsidRPr="00861D4F" w:rsidRDefault="00861D4F" w:rsidP="00861D4F">
            <w:pPr>
              <w:spacing w:after="0"/>
              <w:rPr>
                <w:rFonts w:ascii="Arial" w:hAnsi="Arial" w:cs="Arial"/>
                <w:highlight w:val="green"/>
                <w:lang w:eastAsia="de-DE"/>
              </w:rPr>
            </w:pPr>
            <w:r w:rsidRPr="00861D4F">
              <w:rPr>
                <w:rFonts w:ascii="Arial" w:hAnsi="Arial" w:cs="Arial"/>
                <w:highlight w:val="green"/>
                <w:lang w:eastAsia="de-DE"/>
              </w:rPr>
              <w:t xml:space="preserve">        iel := '04'O,</w:t>
            </w:r>
          </w:p>
          <w:p w14:paraId="6ADC5C92" w14:textId="77777777" w:rsidR="00861D4F" w:rsidRPr="00861D4F" w:rsidRDefault="00861D4F" w:rsidP="00861D4F">
            <w:pPr>
              <w:spacing w:after="0"/>
              <w:rPr>
                <w:rFonts w:ascii="Arial" w:hAnsi="Arial" w:cs="Arial"/>
                <w:highlight w:val="green"/>
                <w:lang w:eastAsia="de-DE"/>
              </w:rPr>
            </w:pPr>
            <w:r w:rsidRPr="00861D4F">
              <w:rPr>
                <w:rFonts w:ascii="Arial" w:hAnsi="Arial" w:cs="Arial"/>
                <w:highlight w:val="green"/>
                <w:lang w:eastAsia="de-DE"/>
              </w:rPr>
              <w:t xml:space="preserve">        s_nssai := {cs_S_NSSAI('01'O, '02'O, omit), cs_S_NSSAI('01'O, '03'O, omit)}</w:t>
            </w:r>
          </w:p>
          <w:p w14:paraId="22D82A41" w14:textId="77777777" w:rsidR="00861D4F" w:rsidRPr="00861D4F" w:rsidRDefault="00861D4F" w:rsidP="00861D4F">
            <w:pPr>
              <w:spacing w:after="0"/>
              <w:rPr>
                <w:rFonts w:ascii="Arial" w:hAnsi="Arial" w:cs="Arial"/>
                <w:lang w:eastAsia="de-DE"/>
              </w:rPr>
            </w:pPr>
            <w:r w:rsidRPr="00861D4F">
              <w:rPr>
                <w:rFonts w:ascii="Arial" w:hAnsi="Arial" w:cs="Arial"/>
                <w:highlight w:val="green"/>
                <w:lang w:eastAsia="de-DE"/>
              </w:rPr>
              <w:t xml:space="preserve">      }};</w:t>
            </w:r>
          </w:p>
          <w:p w14:paraId="59D9B197" w14:textId="77777777" w:rsidR="00861D4F" w:rsidRPr="00861D4F" w:rsidRDefault="00861D4F" w:rsidP="00861D4F">
            <w:pPr>
              <w:spacing w:after="0"/>
              <w:rPr>
                <w:rFonts w:ascii="Arial" w:hAnsi="Arial" w:cs="Arial"/>
                <w:lang w:eastAsia="de-DE"/>
              </w:rPr>
            </w:pPr>
            <w:r w:rsidRPr="00861D4F">
              <w:rPr>
                <w:rFonts w:ascii="Arial" w:hAnsi="Arial" w:cs="Arial"/>
                <w:lang w:eastAsia="de-DE"/>
              </w:rPr>
              <w:t xml:space="preserve">      </w:t>
            </w:r>
          </w:p>
          <w:p w14:paraId="0F7ECD9E" w14:textId="77777777" w:rsidR="00861D4F" w:rsidRPr="00861D4F" w:rsidRDefault="00861D4F" w:rsidP="00861D4F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861D4F">
              <w:rPr>
                <w:rFonts w:ascii="Arial" w:hAnsi="Arial" w:cs="Arial"/>
                <w:lang w:eastAsia="de-DE"/>
              </w:rPr>
              <w:t xml:space="preserve">      </w:t>
            </w:r>
            <w:r w:rsidRPr="00861D4F">
              <w:rPr>
                <w:rFonts w:ascii="Arial" w:hAnsi="Arial" w:cs="Arial"/>
                <w:highlight w:val="cyan"/>
                <w:lang w:eastAsia="de-DE"/>
              </w:rPr>
              <w:t>var template (value) NSSRG_Info v_NSSRG_Info :={</w:t>
            </w:r>
          </w:p>
          <w:p w14:paraId="0EA2DF1F" w14:textId="77777777" w:rsidR="00861D4F" w:rsidRPr="00861D4F" w:rsidRDefault="00861D4F" w:rsidP="00861D4F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861D4F">
              <w:rPr>
                <w:rFonts w:ascii="Arial" w:hAnsi="Arial" w:cs="Arial"/>
                <w:highlight w:val="cyan"/>
                <w:lang w:eastAsia="de-DE"/>
              </w:rPr>
              <w:t xml:space="preserve">      iei := '70'O,</w:t>
            </w:r>
          </w:p>
          <w:p w14:paraId="19566EFF" w14:textId="77777777" w:rsidR="00861D4F" w:rsidRPr="00861D4F" w:rsidRDefault="00861D4F" w:rsidP="00861D4F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861D4F">
              <w:rPr>
                <w:rFonts w:ascii="Arial" w:hAnsi="Arial" w:cs="Arial"/>
                <w:highlight w:val="cyan"/>
                <w:lang w:eastAsia="de-DE"/>
              </w:rPr>
              <w:t xml:space="preserve">      iel := '000E'O,</w:t>
            </w:r>
          </w:p>
          <w:p w14:paraId="23ECF219" w14:textId="77777777" w:rsidR="00861D4F" w:rsidRPr="00861D4F" w:rsidRDefault="00861D4F" w:rsidP="00861D4F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861D4F">
              <w:rPr>
                <w:rFonts w:ascii="Arial" w:hAnsi="Arial" w:cs="Arial"/>
                <w:highlight w:val="cyan"/>
                <w:lang w:eastAsia="de-DE"/>
              </w:rPr>
              <w:t xml:space="preserve">      valueList := {</w:t>
            </w:r>
          </w:p>
          <w:p w14:paraId="54106B2B" w14:textId="77777777" w:rsidR="00861D4F" w:rsidRPr="00861D4F" w:rsidRDefault="00861D4F" w:rsidP="00861D4F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861D4F">
              <w:rPr>
                <w:rFonts w:ascii="Arial" w:hAnsi="Arial" w:cs="Arial"/>
                <w:highlight w:val="cyan"/>
                <w:lang w:eastAsia="de-DE"/>
              </w:rPr>
              <w:t xml:space="preserve">      cs_NSSRG_1entry(cs_S_NSSAI('01'O, '01'O, omit), '01'O),</w:t>
            </w:r>
          </w:p>
          <w:p w14:paraId="14EC3268" w14:textId="77777777" w:rsidR="00861D4F" w:rsidRPr="00861D4F" w:rsidRDefault="00861D4F" w:rsidP="00861D4F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861D4F">
              <w:rPr>
                <w:rFonts w:ascii="Arial" w:hAnsi="Arial" w:cs="Arial"/>
                <w:highlight w:val="cyan"/>
                <w:lang w:eastAsia="de-DE"/>
              </w:rPr>
              <w:t xml:space="preserve">      cs_NSSRG_2entry(cs_S_NSSAI('01'O, '02'O, omit), '02'O, '03'O), //cs_NSSRG_2entries corrected to cs_NSSRG_2entry.</w:t>
            </w:r>
          </w:p>
          <w:p w14:paraId="445674D5" w14:textId="77777777" w:rsidR="00861D4F" w:rsidRPr="00861D4F" w:rsidRDefault="00861D4F" w:rsidP="00861D4F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861D4F">
              <w:rPr>
                <w:rFonts w:ascii="Arial" w:hAnsi="Arial" w:cs="Arial"/>
                <w:highlight w:val="cyan"/>
                <w:lang w:eastAsia="de-DE"/>
              </w:rPr>
              <w:t xml:space="preserve">      cs_NSSRG_2entry(cs_S_NSSAI('01'O, '03'O, omit), '02'O, '04'O)//cs_NSSRG_3entries corrected to cs_NSSRG_2entry.</w:t>
            </w:r>
          </w:p>
          <w:p w14:paraId="2FD900ED" w14:textId="43CCD9EF" w:rsidR="00861D4F" w:rsidRDefault="00861D4F" w:rsidP="00861D4F">
            <w:pPr>
              <w:spacing w:after="0"/>
              <w:rPr>
                <w:rFonts w:ascii="Arial" w:hAnsi="Arial" w:cs="Arial"/>
                <w:lang w:eastAsia="de-DE"/>
              </w:rPr>
            </w:pPr>
            <w:r w:rsidRPr="00861D4F">
              <w:rPr>
                <w:rFonts w:ascii="Arial" w:hAnsi="Arial" w:cs="Arial"/>
                <w:highlight w:val="cyan"/>
                <w:lang w:eastAsia="de-DE"/>
              </w:rPr>
              <w:t xml:space="preserve">      }};</w:t>
            </w:r>
          </w:p>
          <w:p w14:paraId="7F7837C6" w14:textId="77777777" w:rsidR="00861D4F" w:rsidRPr="00282BA7" w:rsidRDefault="00861D4F" w:rsidP="008E07F5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56D76E80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//@siclog "Step 1" siclog@</w:t>
            </w:r>
          </w:p>
          <w:p w14:paraId="21B70070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f_NR5GC_SwitchOnAndResetIMS();</w:t>
            </w:r>
          </w:p>
          <w:p w14:paraId="04989DA9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6DE50F1E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</w:t>
            </w:r>
            <w:r>
              <w:rPr>
                <w:rFonts w:ascii="Arial" w:hAnsi="Arial" w:cs="Arial"/>
                <w:lang w:eastAsia="de-DE"/>
              </w:rPr>
              <w:t>…</w:t>
            </w:r>
          </w:p>
          <w:p w14:paraId="0781F0FB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//@siclog "Step 27" siclog@</w:t>
            </w:r>
          </w:p>
          <w:p w14:paraId="1F06830F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//Check: Does UE transmit a REGISTRATION REQUEST message with requested NSSAI which are associated with common NSSRG value?</w:t>
            </w:r>
          </w:p>
          <w:p w14:paraId="57DEA0ED" w14:textId="2663ED04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if (f_Check_NG_RegistrationReqMsg (v_GMM_MobilityInfo, v_ReceivedMsg.Pdu, Initial_Secure,-,-,-,-,-,-,</w:t>
            </w:r>
            <w:r w:rsidR="00861D4F">
              <w:rPr>
                <w:rFonts w:ascii="Courier New" w:hAnsi="Courier New" w:cs="Courier New"/>
                <w:b/>
                <w:bCs/>
                <w:color w:val="008B00"/>
                <w:lang w:val="en-US" w:eastAsia="fr-FR"/>
              </w:rPr>
              <w:t xml:space="preserve"> </w:t>
            </w:r>
            <w:r w:rsidR="00861D4F" w:rsidRPr="00861D4F">
              <w:rPr>
                <w:rFonts w:ascii="Arial" w:hAnsi="Arial" w:cs="Arial"/>
                <w:highlight w:val="green"/>
                <w:lang w:val="en-US" w:eastAsia="fr-FR"/>
              </w:rPr>
              <w:t>v_RequestedNSSAI</w:t>
            </w:r>
            <w:r w:rsidRPr="00282BA7">
              <w:rPr>
                <w:rFonts w:ascii="Arial" w:hAnsi="Arial" w:cs="Arial"/>
                <w:lang w:eastAsia="de-DE"/>
              </w:rPr>
              <w:t>)) {</w:t>
            </w:r>
          </w:p>
          <w:p w14:paraId="12D09312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f_NR_PreliminaryPass(__FILE__, __LINE__, "Step 27");</w:t>
            </w:r>
          </w:p>
          <w:p w14:paraId="66A6CD63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2822437B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//@siclog "Step 28-43a1" siclog@</w:t>
            </w:r>
          </w:p>
          <w:p w14:paraId="45838A78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//Steps 5-20a1 of Table 4.5.2.2-2 of the generic procedure in TS 38.508-1 [4] are performed on NGC Cell A.</w:t>
            </w:r>
          </w:p>
          <w:p w14:paraId="6263EDB1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f_NR5GC_RRC_Idle_Steps5_20 (v_GMM_MobilityInfo, v_NGC_NASCellA, v_ReceivedMsg, TESTMode_OFF, -, Initial_NoSecurity);</w:t>
            </w:r>
          </w:p>
          <w:p w14:paraId="2EA27FCF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</w:t>
            </w:r>
          </w:p>
          <w:p w14:paraId="2B0E003E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532C0E68" w14:textId="77777777" w:rsidR="00E32413" w:rsidRPr="00C570D1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}  //End of fl_TC_9_1_13_1_Body</w:t>
            </w:r>
          </w:p>
        </w:tc>
      </w:tr>
    </w:tbl>
    <w:p w14:paraId="65810432" w14:textId="77777777" w:rsidR="00E32413" w:rsidRDefault="00E32413" w:rsidP="00A2454C"/>
    <w:p w14:paraId="72A55571" w14:textId="77777777" w:rsidR="00861D4F" w:rsidRDefault="00861D4F" w:rsidP="00A2454C"/>
    <w:p w14:paraId="61386B04" w14:textId="77777777" w:rsidR="00861D4F" w:rsidRDefault="00861D4F" w:rsidP="00A2454C"/>
    <w:p w14:paraId="42855452" w14:textId="77777777" w:rsidR="00861D4F" w:rsidRDefault="00861D4F" w:rsidP="00A2454C"/>
    <w:p w14:paraId="50A8B418" w14:textId="77777777" w:rsidR="00861D4F" w:rsidRDefault="00861D4F" w:rsidP="00A2454C"/>
    <w:p w14:paraId="0DD14417" w14:textId="77777777" w:rsidR="00861D4F" w:rsidRDefault="00861D4F" w:rsidP="00A2454C"/>
    <w:p w14:paraId="03F0EAE3" w14:textId="1DA2D2F3" w:rsidR="00861D4F" w:rsidRPr="00C570D1" w:rsidRDefault="00861D4F" w:rsidP="00861D4F">
      <w:pPr>
        <w:pStyle w:val="Heading2"/>
        <w:numPr>
          <w:ilvl w:val="1"/>
          <w:numId w:val="1"/>
        </w:numPr>
        <w:rPr>
          <w:rFonts w:cs="Arial"/>
          <w:color w:val="000000"/>
          <w:sz w:val="28"/>
          <w:szCs w:val="28"/>
          <w:lang w:val="en-US" w:eastAsia="zh-CN"/>
        </w:rPr>
      </w:pPr>
      <w:r w:rsidRPr="00C570D1">
        <w:rPr>
          <w:rFonts w:cs="Arial"/>
          <w:color w:val="000000"/>
          <w:sz w:val="28"/>
          <w:szCs w:val="28"/>
          <w:lang w:eastAsia="en-GB"/>
        </w:rPr>
        <w:lastRenderedPageBreak/>
        <w:t xml:space="preserve">Change </w:t>
      </w:r>
      <w:r>
        <w:rPr>
          <w:rFonts w:cs="Arial"/>
          <w:color w:val="000000"/>
          <w:sz w:val="28"/>
          <w:szCs w:val="28"/>
          <w:lang w:val="en-US" w:eastAsia="zh-CN"/>
        </w:rPr>
        <w:t>2</w:t>
      </w:r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861D4F" w14:paraId="2C6D6ED7" w14:textId="77777777" w:rsidTr="008E07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AA5B" w14:textId="77777777" w:rsidR="00861D4F" w:rsidRDefault="00861D4F" w:rsidP="008E07F5">
            <w:pPr>
              <w:spacing w:before="40" w:after="4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3F1F" w14:textId="7B3A3C18" w:rsidR="00861D4F" w:rsidRPr="00861D4F" w:rsidRDefault="00861D4F" w:rsidP="008E07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61D4F">
              <w:rPr>
                <w:rFonts w:ascii="Arial" w:hAnsi="Arial" w:cs="Arial"/>
                <w:lang w:val="en-US" w:eastAsia="fr-FR"/>
              </w:rPr>
              <w:t>Template cs_NSSRG_1entry</w:t>
            </w:r>
            <w:r w:rsidR="000765DD">
              <w:rPr>
                <w:rFonts w:ascii="Arial" w:hAnsi="Arial" w:cs="Arial"/>
                <w:lang w:val="en-US" w:eastAsia="fr-FR"/>
              </w:rPr>
              <w:t xml:space="preserve"> </w:t>
            </w:r>
            <w:r w:rsidR="000765DD" w:rsidRPr="00861D4F">
              <w:rPr>
                <w:rFonts w:ascii="Arial" w:hAnsi="Arial" w:cs="Arial"/>
                <w:lang w:val="en-US" w:eastAsia="fr-FR"/>
              </w:rPr>
              <w:t>cs_NSSRG_</w:t>
            </w:r>
            <w:r w:rsidR="000765DD">
              <w:rPr>
                <w:rFonts w:ascii="Arial" w:hAnsi="Arial" w:cs="Arial"/>
                <w:lang w:val="en-US" w:eastAsia="fr-FR"/>
              </w:rPr>
              <w:t>2</w:t>
            </w:r>
            <w:r w:rsidR="000765DD" w:rsidRPr="00861D4F">
              <w:rPr>
                <w:rFonts w:ascii="Arial" w:hAnsi="Arial" w:cs="Arial"/>
                <w:lang w:val="en-US" w:eastAsia="fr-FR"/>
              </w:rPr>
              <w:t>entry</w:t>
            </w:r>
          </w:p>
        </w:tc>
      </w:tr>
      <w:tr w:rsidR="00861D4F" w14:paraId="127530DC" w14:textId="77777777" w:rsidTr="008E07F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1FB34" w14:textId="77777777" w:rsidR="00861D4F" w:rsidRDefault="00861D4F" w:rsidP="008E07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2278" w14:textId="31BB980A" w:rsidR="009B1D7F" w:rsidRPr="009B1D7F" w:rsidRDefault="00861D4F" w:rsidP="009B1D7F">
            <w:pPr>
              <w:pStyle w:val="B2"/>
              <w:numPr>
                <w:ilvl w:val="0"/>
                <w:numId w:val="44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Correction in length of </w:t>
            </w:r>
            <w:r w:rsidR="008E7BE7">
              <w:rPr>
                <w:rFonts w:ascii="Arial" w:hAnsi="Arial" w:cs="Arial"/>
                <w:lang w:eastAsia="zh-CN"/>
              </w:rPr>
              <w:t>NSSRG</w:t>
            </w:r>
            <w:r w:rsidR="000765DD">
              <w:rPr>
                <w:rFonts w:ascii="Arial" w:hAnsi="Arial" w:cs="Arial"/>
                <w:lang w:eastAsia="zh-CN"/>
              </w:rPr>
              <w:t xml:space="preserve"> </w:t>
            </w:r>
            <w:r w:rsidR="008E7BE7">
              <w:rPr>
                <w:rFonts w:ascii="Arial" w:hAnsi="Arial" w:cs="Arial"/>
                <w:lang w:eastAsia="zh-CN"/>
              </w:rPr>
              <w:t>Information</w:t>
            </w:r>
            <w:r w:rsidR="009B1D7F">
              <w:rPr>
                <w:rFonts w:ascii="Arial" w:hAnsi="Arial" w:cs="Arial"/>
                <w:lang w:eastAsia="zh-CN"/>
              </w:rPr>
              <w:t xml:space="preserve"> entry 1 has </w:t>
            </w:r>
            <w:r w:rsidR="008E7BE7">
              <w:rPr>
                <w:rFonts w:ascii="Arial" w:hAnsi="Arial" w:cs="Arial"/>
                <w:lang w:eastAsia="zh-CN"/>
              </w:rPr>
              <w:t xml:space="preserve">STT length STT value and NSSRG Value, entry 2 has STT length STT value and 2 NSSRG Value   </w:t>
            </w:r>
          </w:p>
        </w:tc>
      </w:tr>
      <w:tr w:rsidR="00861D4F" w14:paraId="6365AD54" w14:textId="77777777" w:rsidTr="008E07F5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0248A" w14:textId="77777777" w:rsidR="00861D4F" w:rsidRDefault="00861D4F" w:rsidP="008E07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D49F" w14:textId="2AB7CFAB" w:rsidR="00861D4F" w:rsidRPr="005D37CA" w:rsidRDefault="009B1D7F" w:rsidP="000765DD">
            <w:pPr>
              <w:pStyle w:val="CRCoverPage"/>
              <w:numPr>
                <w:ilvl w:val="0"/>
                <w:numId w:val="45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Changes iel values in template as per the </w:t>
            </w:r>
            <w:r w:rsidR="00371CBF">
              <w:rPr>
                <w:rFonts w:cs="Arial"/>
                <w:lang w:val="en-US" w:eastAsia="zh-CN"/>
              </w:rPr>
              <w:t xml:space="preserve">values </w:t>
            </w:r>
          </w:p>
        </w:tc>
      </w:tr>
      <w:tr w:rsidR="00861D4F" w14:paraId="17DA280E" w14:textId="77777777" w:rsidTr="008E07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59FD" w14:textId="77777777" w:rsidR="00861D4F" w:rsidRDefault="00861D4F" w:rsidP="008E07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1D05" w14:textId="77777777" w:rsidR="00861D4F" w:rsidRDefault="00861D4F" w:rsidP="008E07F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</w:rPr>
              <w:t>9.1.13\</w:t>
            </w:r>
            <w:r>
              <w:t xml:space="preserve"> </w:t>
            </w:r>
            <w:r w:rsidRPr="00861D4F">
              <w:t>NSSRG_NR5GC</w:t>
            </w:r>
          </w:p>
        </w:tc>
      </w:tr>
      <w:tr w:rsidR="00861D4F" w14:paraId="04B82160" w14:textId="77777777" w:rsidTr="008E07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4F78" w14:textId="77777777" w:rsidR="00861D4F" w:rsidRDefault="00861D4F" w:rsidP="008E07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72C7" w14:textId="77777777" w:rsidR="00861D4F" w:rsidRDefault="00861D4F" w:rsidP="008E07F5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26E514A0" w14:textId="77777777" w:rsidR="00861D4F" w:rsidRDefault="00861D4F" w:rsidP="00861D4F">
      <w:pPr>
        <w:rPr>
          <w:lang w:val="en-US" w:eastAsia="zh-CN"/>
        </w:rPr>
      </w:pPr>
    </w:p>
    <w:p w14:paraId="3D55132B" w14:textId="77777777" w:rsidR="00861D4F" w:rsidRDefault="00861D4F" w:rsidP="00861D4F"/>
    <w:p w14:paraId="03CD38AF" w14:textId="77777777" w:rsidR="00861D4F" w:rsidRDefault="00861D4F" w:rsidP="00861D4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61D4F" w14:paraId="1943D281" w14:textId="77777777" w:rsidTr="008E07F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E963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>template (value) NSSRG_Value cs_NSSRG_1entry(template (value) S_NSSAI_LV p_SNSSAI,</w:t>
            </w:r>
          </w:p>
          <w:p w14:paraId="15D3387C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                                     O1_Type p_NssrgValue_1) :=</w:t>
            </w:r>
          </w:p>
          <w:p w14:paraId="632AA565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{ // 24.501 cl. 9.11.3.82</w:t>
            </w:r>
          </w:p>
          <w:p w14:paraId="7617EC4F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iel         := '</w:t>
            </w:r>
            <w:r w:rsidRPr="009B1D7F">
              <w:rPr>
                <w:rFonts w:ascii="Arial" w:hAnsi="Arial" w:cs="Arial"/>
                <w:highlight w:val="green"/>
                <w:lang w:eastAsia="de-DE"/>
              </w:rPr>
              <w:t>01'O</w:t>
            </w:r>
            <w:r w:rsidRPr="009B1D7F">
              <w:rPr>
                <w:rFonts w:ascii="Arial" w:hAnsi="Arial" w:cs="Arial"/>
                <w:lang w:eastAsia="de-DE"/>
              </w:rPr>
              <w:t>,</w:t>
            </w:r>
          </w:p>
          <w:p w14:paraId="0ED19634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sNSSAI      := p_SNSSAI,</w:t>
            </w:r>
          </w:p>
          <w:p w14:paraId="197BF3FA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nssrgValues := {p_NssrgValue_1}</w:t>
            </w:r>
          </w:p>
          <w:p w14:paraId="434B824E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};</w:t>
            </w:r>
          </w:p>
          <w:p w14:paraId="42D2C4ED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</w:t>
            </w:r>
          </w:p>
          <w:p w14:paraId="2AD982BA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template (value) NSSRG_Value cs_NSSRG_2entry(template (value) S_NSSAI_LV p_SNSSAI,</w:t>
            </w:r>
          </w:p>
          <w:p w14:paraId="7578F01C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                                     O1_Type p_NssrgValue_1,</w:t>
            </w:r>
          </w:p>
          <w:p w14:paraId="3BA05A82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                                     O1_Type p_NssrgValue_2) :=</w:t>
            </w:r>
          </w:p>
          <w:p w14:paraId="11BCFC47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{ // 24.501 cl. 9.11.3.82</w:t>
            </w:r>
          </w:p>
          <w:p w14:paraId="1A26FB79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iel         := </w:t>
            </w:r>
            <w:r w:rsidRPr="009B1D7F">
              <w:rPr>
                <w:rFonts w:ascii="Arial" w:hAnsi="Arial" w:cs="Arial"/>
                <w:highlight w:val="green"/>
                <w:lang w:eastAsia="de-DE"/>
              </w:rPr>
              <w:t>'02'O</w:t>
            </w:r>
            <w:r w:rsidRPr="009B1D7F">
              <w:rPr>
                <w:rFonts w:ascii="Arial" w:hAnsi="Arial" w:cs="Arial"/>
                <w:lang w:eastAsia="de-DE"/>
              </w:rPr>
              <w:t>,</w:t>
            </w:r>
          </w:p>
          <w:p w14:paraId="648A15F7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sNSSAI      := p_SNSSAI,</w:t>
            </w:r>
          </w:p>
          <w:p w14:paraId="207989BC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nssrgValues := {p_NssrgValue_1,p_NssrgValue_2}</w:t>
            </w:r>
          </w:p>
          <w:p w14:paraId="71A5C570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};</w:t>
            </w:r>
          </w:p>
          <w:p w14:paraId="23309153" w14:textId="3E15BDC2" w:rsidR="00861D4F" w:rsidRPr="00C570D1" w:rsidRDefault="00861D4F" w:rsidP="008E07F5">
            <w:pPr>
              <w:spacing w:after="0"/>
              <w:rPr>
                <w:rFonts w:ascii="Arial" w:hAnsi="Arial" w:cs="Arial"/>
                <w:lang w:eastAsia="de-DE"/>
              </w:rPr>
            </w:pPr>
          </w:p>
        </w:tc>
      </w:tr>
    </w:tbl>
    <w:p w14:paraId="59EF5EED" w14:textId="77777777" w:rsidR="00861D4F" w:rsidRDefault="00861D4F" w:rsidP="00861D4F"/>
    <w:p w14:paraId="4F198F8D" w14:textId="77777777" w:rsidR="00861D4F" w:rsidRDefault="00861D4F" w:rsidP="00861D4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61D4F" w14:paraId="4B94BD74" w14:textId="77777777" w:rsidTr="008E07F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1043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>template (value) NSSRG_Value cs_NSSRG_1entry(template (value) S_NSSAI_LV p_SNSSAI,</w:t>
            </w:r>
          </w:p>
          <w:p w14:paraId="3161A831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                                     O1_Type p_NssrgValue_1) :=</w:t>
            </w:r>
          </w:p>
          <w:p w14:paraId="0A7E2F14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{ // 24.501 cl. 9.11.3.82</w:t>
            </w:r>
          </w:p>
          <w:p w14:paraId="25E0CC7D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iel         </w:t>
            </w:r>
            <w:r w:rsidRPr="009B1D7F">
              <w:rPr>
                <w:rFonts w:ascii="Arial" w:hAnsi="Arial" w:cs="Arial"/>
                <w:highlight w:val="green"/>
                <w:lang w:eastAsia="de-DE"/>
              </w:rPr>
              <w:t>:= '03'O</w:t>
            </w:r>
            <w:r w:rsidRPr="009B1D7F">
              <w:rPr>
                <w:rFonts w:ascii="Arial" w:hAnsi="Arial" w:cs="Arial"/>
                <w:lang w:eastAsia="de-DE"/>
              </w:rPr>
              <w:t>,</w:t>
            </w:r>
          </w:p>
          <w:p w14:paraId="3C11900E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sNSSAI      := p_SNSSAI,</w:t>
            </w:r>
          </w:p>
          <w:p w14:paraId="08D04F38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nssrgValues := {p_NssrgValue_1}</w:t>
            </w:r>
          </w:p>
          <w:p w14:paraId="3A7BBA90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};</w:t>
            </w:r>
          </w:p>
          <w:p w14:paraId="37B0E807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</w:t>
            </w:r>
          </w:p>
          <w:p w14:paraId="18C2137C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template (value) NSSRG_Value cs_NSSRG_2entry(template (value) S_NSSAI_LV p_SNSSAI,</w:t>
            </w:r>
          </w:p>
          <w:p w14:paraId="687245B3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                                     O1_Type p_NssrgValue_1,</w:t>
            </w:r>
          </w:p>
          <w:p w14:paraId="02E8D313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                                     O1_Type p_NssrgValue_2) :=</w:t>
            </w:r>
          </w:p>
          <w:p w14:paraId="38F63AB9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{ // 24.501 cl. 9.11.3.82</w:t>
            </w:r>
          </w:p>
          <w:p w14:paraId="5937953D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iel         </w:t>
            </w:r>
            <w:r w:rsidRPr="009B1D7F">
              <w:rPr>
                <w:rFonts w:ascii="Arial" w:hAnsi="Arial" w:cs="Arial"/>
                <w:highlight w:val="green"/>
                <w:lang w:eastAsia="de-DE"/>
              </w:rPr>
              <w:t>:= '04'O</w:t>
            </w:r>
            <w:r w:rsidRPr="009B1D7F">
              <w:rPr>
                <w:rFonts w:ascii="Arial" w:hAnsi="Arial" w:cs="Arial"/>
                <w:lang w:eastAsia="de-DE"/>
              </w:rPr>
              <w:t>,</w:t>
            </w:r>
          </w:p>
          <w:p w14:paraId="44652152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sNSSAI      := p_SNSSAI,</w:t>
            </w:r>
          </w:p>
          <w:p w14:paraId="76BC30A9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nssrgValues := {p_NssrgValue_1,p_NssrgValue_2}</w:t>
            </w:r>
          </w:p>
          <w:p w14:paraId="138AB6D5" w14:textId="2CA3B67C" w:rsidR="00861D4F" w:rsidRPr="00C570D1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};</w:t>
            </w:r>
          </w:p>
        </w:tc>
      </w:tr>
    </w:tbl>
    <w:p w14:paraId="7119C03D" w14:textId="77777777" w:rsidR="00861D4F" w:rsidRDefault="00861D4F" w:rsidP="00A2454C"/>
    <w:p w14:paraId="06B7A934" w14:textId="77777777" w:rsidR="00861D4F" w:rsidRPr="00A2454C" w:rsidRDefault="00861D4F" w:rsidP="00A2454C"/>
    <w:p w14:paraId="7466B045" w14:textId="77777777" w:rsidR="00A2454C" w:rsidRPr="00A2454C" w:rsidRDefault="00A2454C" w:rsidP="00A2454C"/>
    <w:p w14:paraId="391BCBE1" w14:textId="3E8C2385" w:rsidR="00007D89" w:rsidRPr="00C570D1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  <w:sz w:val="28"/>
          <w:szCs w:val="28"/>
        </w:rPr>
      </w:pPr>
      <w:bookmarkStart w:id="9" w:name="_Toc122434493"/>
      <w:bookmarkStart w:id="10" w:name="_Toc295288970"/>
      <w:bookmarkStart w:id="11" w:name="_Toc325725665"/>
      <w:bookmarkStart w:id="12" w:name="_Toc121172016"/>
      <w:bookmarkStart w:id="13" w:name="_Toc143780708"/>
      <w:r w:rsidRPr="00C570D1">
        <w:rPr>
          <w:rFonts w:cs="Arial"/>
          <w:b/>
          <w:sz w:val="28"/>
          <w:szCs w:val="28"/>
        </w:rPr>
        <w:lastRenderedPageBreak/>
        <w:t xml:space="preserve">Branches </w:t>
      </w:r>
      <w:bookmarkEnd w:id="9"/>
      <w:bookmarkEnd w:id="10"/>
      <w:bookmarkEnd w:id="11"/>
      <w:bookmarkEnd w:id="12"/>
      <w:bookmarkEnd w:id="13"/>
      <w:r w:rsidR="00E373F6" w:rsidRPr="00C570D1">
        <w:rPr>
          <w:rFonts w:cs="Arial"/>
          <w:b/>
          <w:sz w:val="28"/>
          <w:szCs w:val="28"/>
        </w:rPr>
        <w:t>executed.</w:t>
      </w:r>
    </w:p>
    <w:p w14:paraId="7A367498" w14:textId="3C8C3146" w:rsidR="00662A05" w:rsidRPr="003C4E4F" w:rsidRDefault="00662A05" w:rsidP="00662A05">
      <w:pPr>
        <w:rPr>
          <w:rFonts w:ascii="Arial" w:hAnsi="Arial" w:cs="Arial"/>
          <w:b/>
        </w:rPr>
      </w:pPr>
      <w:bookmarkStart w:id="14" w:name="_Toc122434494"/>
      <w:bookmarkStart w:id="15" w:name="_Toc295288971"/>
      <w:bookmarkStart w:id="16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E373F6">
        <w:rPr>
          <w:rFonts w:ascii="Arial" w:hAnsi="Arial" w:cs="Arial"/>
        </w:rPr>
        <w:t>n78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4B32A2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4B32A2">
        <w:rPr>
          <w:rFonts w:ascii="Arial" w:hAnsi="Arial" w:cs="Arial"/>
        </w:rPr>
        <w:t>2</w:t>
      </w:r>
    </w:p>
    <w:p w14:paraId="3519F161" w14:textId="24C78292" w:rsidR="00007D89" w:rsidRPr="00C570D1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  <w:sz w:val="28"/>
          <w:szCs w:val="28"/>
        </w:rPr>
      </w:pPr>
      <w:bookmarkStart w:id="17" w:name="_Toc121172017"/>
      <w:bookmarkStart w:id="18" w:name="_Toc143780709"/>
      <w:r w:rsidRPr="00C570D1">
        <w:rPr>
          <w:rFonts w:cs="Arial"/>
          <w:b/>
          <w:sz w:val="28"/>
          <w:szCs w:val="28"/>
        </w:rPr>
        <w:t>Execution Log Files</w:t>
      </w:r>
      <w:bookmarkEnd w:id="14"/>
      <w:bookmarkEnd w:id="15"/>
      <w:bookmarkEnd w:id="16"/>
      <w:bookmarkEnd w:id="17"/>
      <w:bookmarkEnd w:id="18"/>
    </w:p>
    <w:p w14:paraId="3F4DE0CB" w14:textId="2B390685" w:rsidR="00007D89" w:rsidRPr="005D37CA" w:rsidRDefault="005D37CA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4"/>
          <w:szCs w:val="24"/>
        </w:rPr>
      </w:pPr>
      <w:bookmarkStart w:id="19" w:name="_Hlk120026754"/>
      <w:r w:rsidRPr="005D37CA">
        <w:rPr>
          <w:rFonts w:cs="Arial"/>
          <w:b/>
          <w:sz w:val="24"/>
          <w:szCs w:val="24"/>
        </w:rPr>
        <w:t xml:space="preserve">Samsung </w:t>
      </w:r>
      <w:r w:rsidRPr="005D37CA">
        <w:rPr>
          <w:rFonts w:eastAsia="Malgun Gothic" w:cs="Arial"/>
          <w:b/>
          <w:sz w:val="24"/>
          <w:szCs w:val="24"/>
        </w:rPr>
        <w:t xml:space="preserve">Exynos2400 </w:t>
      </w:r>
      <w:r w:rsidRPr="005D37CA">
        <w:rPr>
          <w:rFonts w:cs="Arial"/>
          <w:b/>
          <w:sz w:val="24"/>
          <w:szCs w:val="24"/>
          <w:lang w:eastAsia="ja-JP"/>
        </w:rPr>
        <w:t>UE</w:t>
      </w:r>
    </w:p>
    <w:bookmarkEnd w:id="19"/>
    <w:p w14:paraId="29B59B52" w14:textId="364C6E11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9E4F51" w:rsidRPr="009E4F51">
        <w:rPr>
          <w:rFonts w:ascii="Arial" w:hAnsi="Arial" w:cs="Arial"/>
          <w:bCs/>
        </w:rPr>
        <w:t xml:space="preserve">Samsung </w:t>
      </w:r>
      <w:r w:rsidR="009E4F51" w:rsidRPr="009E4F51">
        <w:rPr>
          <w:rFonts w:ascii="Arial" w:eastAsia="Malgun Gothic" w:hAnsi="Arial" w:cs="Arial"/>
        </w:rPr>
        <w:t xml:space="preserve">Exynos2400 </w:t>
      </w:r>
      <w:r w:rsidR="009E4F51" w:rsidRPr="009E4F51">
        <w:rPr>
          <w:rFonts w:ascii="Arial" w:hAnsi="Arial" w:cs="Arial"/>
          <w:bCs/>
          <w:lang w:eastAsia="ja-JP"/>
        </w:rPr>
        <w:t>UE</w:t>
      </w:r>
      <w:r w:rsidR="009E4F51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passed this test case on </w:t>
      </w:r>
      <w:r w:rsidR="003212DA" w:rsidRPr="00630FFD">
        <w:rPr>
          <w:rFonts w:ascii="Arial" w:hAnsi="Arial" w:cs="Arial"/>
          <w:b/>
          <w:bCs/>
        </w:rPr>
        <w:t>Anritsu Protocol Conformance Test System ME7834NR</w:t>
      </w:r>
      <w:r w:rsidR="00630FFD" w:rsidRPr="00630FFD">
        <w:rPr>
          <w:rFonts w:ascii="Arial" w:hAnsi="Arial" w:cs="Arial"/>
          <w:b/>
          <w:bCs/>
        </w:rPr>
        <w:t xml:space="preserve"> Toolset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7BFE2D88" w14:textId="77777777" w:rsidR="00A16DB1" w:rsidRPr="003C4E4F" w:rsidRDefault="00A16DB1" w:rsidP="00A16DB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7B040158" w14:textId="08DFC9A7" w:rsidR="00A16DB1" w:rsidRPr="003C4E4F" w:rsidRDefault="00A16DB1" w:rsidP="00C570D1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C570D1">
        <w:rPr>
          <w:rFonts w:ascii="Arial" w:hAnsi="Arial" w:cs="Arial"/>
        </w:rPr>
        <w:t>9_1_1</w:t>
      </w:r>
      <w:r w:rsidR="006063FA">
        <w:rPr>
          <w:rFonts w:ascii="Arial" w:hAnsi="Arial" w:cs="Arial"/>
        </w:rPr>
        <w:t>3</w:t>
      </w:r>
      <w:r w:rsidR="00C570D1">
        <w:rPr>
          <w:rFonts w:ascii="Arial" w:hAnsi="Arial" w:cs="Arial"/>
        </w:rPr>
        <w:t>_1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</w:t>
      </w:r>
      <w:r w:rsidRPr="003C4E4F">
        <w:rPr>
          <w:rFonts w:ascii="Arial" w:hAnsi="Arial" w:cs="Arial"/>
        </w:rPr>
        <w:t>ml</w:t>
      </w:r>
    </w:p>
    <w:p w14:paraId="63B48560" w14:textId="77777777" w:rsidR="00A16DB1" w:rsidRPr="003C4E4F" w:rsidRDefault="00A16DB1" w:rsidP="00A16DB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25EEA2A1" w14:textId="0C47B0D6" w:rsidR="00007D89" w:rsidRPr="00C570D1" w:rsidRDefault="00A16DB1" w:rsidP="00C570D1">
      <w:pPr>
        <w:pStyle w:val="ListParagraph"/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4D2BC5">
        <w:rPr>
          <w:rFonts w:ascii="Arial" w:hAnsi="Arial" w:cs="Arial"/>
        </w:rPr>
        <w:t>TC_</w:t>
      </w:r>
      <w:r w:rsidR="00C570D1">
        <w:rPr>
          <w:rFonts w:ascii="Arial" w:hAnsi="Arial" w:cs="Arial"/>
        </w:rPr>
        <w:t>9_1_1</w:t>
      </w:r>
      <w:r w:rsidR="006063FA">
        <w:rPr>
          <w:rFonts w:ascii="Arial" w:hAnsi="Arial" w:cs="Arial"/>
        </w:rPr>
        <w:t>3</w:t>
      </w:r>
      <w:r w:rsidR="00C570D1">
        <w:rPr>
          <w:rFonts w:ascii="Arial" w:hAnsi="Arial" w:cs="Arial"/>
        </w:rPr>
        <w:t>_1</w:t>
      </w:r>
      <w:r w:rsidRPr="004D2BC5">
        <w:rPr>
          <w:rFonts w:ascii="Arial" w:hAnsi="Arial" w:cs="Arial"/>
        </w:rPr>
        <w:t>_PIXIT.</w:t>
      </w:r>
      <w:r>
        <w:rPr>
          <w:rFonts w:ascii="Arial" w:hAnsi="Arial" w:cs="Arial"/>
        </w:rPr>
        <w:t>txt</w:t>
      </w:r>
      <w:r w:rsidR="00007D89" w:rsidRPr="003C4E4F">
        <w:rPr>
          <w:rFonts w:ascii="Arial" w:hAnsi="Arial" w:cs="Arial"/>
          <w:b/>
          <w:color w:val="FF0000"/>
        </w:rPr>
        <w:br/>
      </w:r>
    </w:p>
    <w:p w14:paraId="4EE1BBC0" w14:textId="7299A6F6" w:rsidR="00007D89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0" w:name="_Toc122434496"/>
      <w:bookmarkStart w:id="21" w:name="_Toc295288973"/>
      <w:bookmarkStart w:id="22" w:name="_Toc325725668"/>
      <w:bookmarkStart w:id="23" w:name="_Toc121172019"/>
      <w:bookmarkStart w:id="24" w:name="_Toc143780711"/>
      <w:r w:rsidRPr="003C4E4F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24"/>
      <w:r w:rsidRPr="003C4E4F">
        <w:rPr>
          <w:rFonts w:cs="Arial"/>
        </w:rPr>
        <w:t xml:space="preserve"> </w:t>
      </w:r>
    </w:p>
    <w:p w14:paraId="0BA71159" w14:textId="0DB4E03E" w:rsidR="004B32A2" w:rsidRPr="004B32A2" w:rsidRDefault="004B32A2" w:rsidP="004B32A2">
      <w:pPr>
        <w:rPr>
          <w:rFonts w:ascii="Arial" w:hAnsi="Arial" w:cs="Arial"/>
        </w:rPr>
      </w:pPr>
      <w:r w:rsidRPr="004B32A2">
        <w:rPr>
          <w:rFonts w:ascii="Arial" w:hAnsi="Arial" w:cs="Arial"/>
        </w:rPr>
        <w:t>R5s230695: Supporting information for addition of NR5GC R17 eNS testcase 9.1.13.1 in FR1</w:t>
      </w:r>
    </w:p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78296" w14:textId="77777777" w:rsidR="007E1D39" w:rsidRDefault="007E1D39">
      <w:r>
        <w:separator/>
      </w:r>
    </w:p>
  </w:endnote>
  <w:endnote w:type="continuationSeparator" w:id="0">
    <w:p w14:paraId="7C6778A7" w14:textId="77777777" w:rsidR="007E1D39" w:rsidRDefault="007E1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A268B" w14:textId="77777777" w:rsidR="007E1D39" w:rsidRDefault="007E1D39">
      <w:r>
        <w:separator/>
      </w:r>
    </w:p>
  </w:footnote>
  <w:footnote w:type="continuationSeparator" w:id="0">
    <w:p w14:paraId="3E80E52F" w14:textId="77777777" w:rsidR="007E1D39" w:rsidRDefault="007E1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E336B4"/>
    <w:multiLevelType w:val="hybridMultilevel"/>
    <w:tmpl w:val="CD04B586"/>
    <w:lvl w:ilvl="0" w:tplc="3364EEA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7263D"/>
    <w:multiLevelType w:val="hybridMultilevel"/>
    <w:tmpl w:val="13ECC1E4"/>
    <w:lvl w:ilvl="0" w:tplc="D15AE64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C97640"/>
    <w:multiLevelType w:val="hybridMultilevel"/>
    <w:tmpl w:val="787A63B8"/>
    <w:lvl w:ilvl="0" w:tplc="159A2C4A">
      <w:start w:val="1"/>
      <w:numFmt w:val="decimal"/>
      <w:lvlText w:val="%1&gt;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EC34B8"/>
    <w:multiLevelType w:val="hybridMultilevel"/>
    <w:tmpl w:val="69149D5A"/>
    <w:lvl w:ilvl="0" w:tplc="C2E2F194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1A2C15"/>
    <w:multiLevelType w:val="hybridMultilevel"/>
    <w:tmpl w:val="CF7086F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9E4708"/>
    <w:multiLevelType w:val="hybridMultilevel"/>
    <w:tmpl w:val="1C46ED2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4"/>
  </w:num>
  <w:num w:numId="3" w16cid:durableId="1083718607">
    <w:abstractNumId w:val="5"/>
  </w:num>
  <w:num w:numId="4" w16cid:durableId="12107976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7"/>
  </w:num>
  <w:num w:numId="6" w16cid:durableId="1221668658">
    <w:abstractNumId w:val="18"/>
  </w:num>
  <w:num w:numId="7" w16cid:durableId="1811633016">
    <w:abstractNumId w:val="13"/>
  </w:num>
  <w:num w:numId="8" w16cid:durableId="1058895011">
    <w:abstractNumId w:val="40"/>
  </w:num>
  <w:num w:numId="9" w16cid:durableId="172444968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6"/>
  </w:num>
  <w:num w:numId="11" w16cid:durableId="1006713528">
    <w:abstractNumId w:val="16"/>
  </w:num>
  <w:num w:numId="12" w16cid:durableId="703486945">
    <w:abstractNumId w:val="2"/>
  </w:num>
  <w:num w:numId="13" w16cid:durableId="246039214">
    <w:abstractNumId w:val="11"/>
  </w:num>
  <w:num w:numId="14" w16cid:durableId="294260156">
    <w:abstractNumId w:val="38"/>
  </w:num>
  <w:num w:numId="15" w16cid:durableId="257107239">
    <w:abstractNumId w:val="9"/>
  </w:num>
  <w:num w:numId="16" w16cid:durableId="840659352">
    <w:abstractNumId w:val="7"/>
  </w:num>
  <w:num w:numId="17" w16cid:durableId="1128938593">
    <w:abstractNumId w:val="20"/>
  </w:num>
  <w:num w:numId="18" w16cid:durableId="239678638">
    <w:abstractNumId w:val="24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41"/>
  </w:num>
  <w:num w:numId="21" w16cid:durableId="541209329">
    <w:abstractNumId w:val="15"/>
  </w:num>
  <w:num w:numId="22" w16cid:durableId="1286503583">
    <w:abstractNumId w:val="3"/>
  </w:num>
  <w:num w:numId="23" w16cid:durableId="1015962952">
    <w:abstractNumId w:val="17"/>
  </w:num>
  <w:num w:numId="24" w16cid:durableId="1087574839">
    <w:abstractNumId w:val="0"/>
  </w:num>
  <w:num w:numId="25" w16cid:durableId="466555872">
    <w:abstractNumId w:val="21"/>
  </w:num>
  <w:num w:numId="26" w16cid:durableId="1142427735">
    <w:abstractNumId w:val="30"/>
  </w:num>
  <w:num w:numId="27" w16cid:durableId="1253931199">
    <w:abstractNumId w:val="12"/>
  </w:num>
  <w:num w:numId="28" w16cid:durableId="1093166998">
    <w:abstractNumId w:val="32"/>
  </w:num>
  <w:num w:numId="29" w16cid:durableId="291787887">
    <w:abstractNumId w:val="1"/>
  </w:num>
  <w:num w:numId="30" w16cid:durableId="1548642084">
    <w:abstractNumId w:val="25"/>
  </w:num>
  <w:num w:numId="31" w16cid:durableId="611521266">
    <w:abstractNumId w:val="35"/>
  </w:num>
  <w:num w:numId="32" w16cid:durableId="431390238">
    <w:abstractNumId w:val="22"/>
  </w:num>
  <w:num w:numId="33" w16cid:durableId="256643895">
    <w:abstractNumId w:val="39"/>
  </w:num>
  <w:num w:numId="34" w16cid:durableId="103692862">
    <w:abstractNumId w:val="6"/>
  </w:num>
  <w:num w:numId="35" w16cid:durableId="679283717">
    <w:abstractNumId w:val="27"/>
  </w:num>
  <w:num w:numId="36" w16cid:durableId="1988389660">
    <w:abstractNumId w:val="28"/>
  </w:num>
  <w:num w:numId="37" w16cid:durableId="1351183105">
    <w:abstractNumId w:val="23"/>
  </w:num>
  <w:num w:numId="38" w16cid:durableId="1970429090">
    <w:abstractNumId w:val="4"/>
  </w:num>
  <w:num w:numId="39" w16cid:durableId="1149202364">
    <w:abstractNumId w:val="19"/>
  </w:num>
  <w:num w:numId="40" w16cid:durableId="76704436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5030088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74836066">
    <w:abstractNumId w:val="29"/>
  </w:num>
  <w:num w:numId="43" w16cid:durableId="859901160">
    <w:abstractNumId w:val="31"/>
  </w:num>
  <w:num w:numId="44" w16cid:durableId="1195389700">
    <w:abstractNumId w:val="10"/>
  </w:num>
  <w:num w:numId="45" w16cid:durableId="8148389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5DD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35E7E"/>
    <w:rsid w:val="002409E7"/>
    <w:rsid w:val="002460B5"/>
    <w:rsid w:val="00255EC2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2BA7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305409"/>
    <w:rsid w:val="00313A45"/>
    <w:rsid w:val="00320AF8"/>
    <w:rsid w:val="00320F4B"/>
    <w:rsid w:val="003212DA"/>
    <w:rsid w:val="003350ED"/>
    <w:rsid w:val="003353AB"/>
    <w:rsid w:val="003364F8"/>
    <w:rsid w:val="003370D8"/>
    <w:rsid w:val="003409DF"/>
    <w:rsid w:val="0034379C"/>
    <w:rsid w:val="00345746"/>
    <w:rsid w:val="003466B6"/>
    <w:rsid w:val="0035141E"/>
    <w:rsid w:val="00352247"/>
    <w:rsid w:val="003609EF"/>
    <w:rsid w:val="0036231A"/>
    <w:rsid w:val="00365D89"/>
    <w:rsid w:val="00371CBF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2357"/>
    <w:rsid w:val="003E5423"/>
    <w:rsid w:val="003E6E43"/>
    <w:rsid w:val="003F1E18"/>
    <w:rsid w:val="003F53F2"/>
    <w:rsid w:val="003F7AB1"/>
    <w:rsid w:val="00402697"/>
    <w:rsid w:val="00410371"/>
    <w:rsid w:val="00423AB6"/>
    <w:rsid w:val="004242F1"/>
    <w:rsid w:val="00432C94"/>
    <w:rsid w:val="004360A6"/>
    <w:rsid w:val="004369BF"/>
    <w:rsid w:val="00440CE5"/>
    <w:rsid w:val="0044375C"/>
    <w:rsid w:val="00444216"/>
    <w:rsid w:val="00445272"/>
    <w:rsid w:val="004511AB"/>
    <w:rsid w:val="004523EE"/>
    <w:rsid w:val="00457F71"/>
    <w:rsid w:val="00473E31"/>
    <w:rsid w:val="00474A6D"/>
    <w:rsid w:val="0047783B"/>
    <w:rsid w:val="00483464"/>
    <w:rsid w:val="00491E2E"/>
    <w:rsid w:val="00493085"/>
    <w:rsid w:val="00495888"/>
    <w:rsid w:val="00495D31"/>
    <w:rsid w:val="004A1C12"/>
    <w:rsid w:val="004B038D"/>
    <w:rsid w:val="004B32A2"/>
    <w:rsid w:val="004B5A84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40B4"/>
    <w:rsid w:val="005550BE"/>
    <w:rsid w:val="005600CD"/>
    <w:rsid w:val="00564DEC"/>
    <w:rsid w:val="00566861"/>
    <w:rsid w:val="0056714B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37CA"/>
    <w:rsid w:val="005D5B00"/>
    <w:rsid w:val="005D69D2"/>
    <w:rsid w:val="005E12AF"/>
    <w:rsid w:val="005E2C44"/>
    <w:rsid w:val="00600D76"/>
    <w:rsid w:val="00601D23"/>
    <w:rsid w:val="00601DEF"/>
    <w:rsid w:val="006063FA"/>
    <w:rsid w:val="006106A4"/>
    <w:rsid w:val="0061122C"/>
    <w:rsid w:val="00611656"/>
    <w:rsid w:val="00614A76"/>
    <w:rsid w:val="00621188"/>
    <w:rsid w:val="006257ED"/>
    <w:rsid w:val="00630FF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5808"/>
    <w:rsid w:val="006959BA"/>
    <w:rsid w:val="006A01D2"/>
    <w:rsid w:val="006A4879"/>
    <w:rsid w:val="006B46FB"/>
    <w:rsid w:val="006B53E8"/>
    <w:rsid w:val="006D2293"/>
    <w:rsid w:val="006E21FB"/>
    <w:rsid w:val="006E34FE"/>
    <w:rsid w:val="006F0E64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411F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4087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E1D39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452C8"/>
    <w:rsid w:val="008476E7"/>
    <w:rsid w:val="0085108B"/>
    <w:rsid w:val="00857312"/>
    <w:rsid w:val="00860265"/>
    <w:rsid w:val="00861D4F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E7BE7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1D7F"/>
    <w:rsid w:val="009B2934"/>
    <w:rsid w:val="009B38DE"/>
    <w:rsid w:val="009B4549"/>
    <w:rsid w:val="009B53BA"/>
    <w:rsid w:val="009C13DE"/>
    <w:rsid w:val="009C32B6"/>
    <w:rsid w:val="009C4E5A"/>
    <w:rsid w:val="009D0832"/>
    <w:rsid w:val="009D24D1"/>
    <w:rsid w:val="009D444E"/>
    <w:rsid w:val="009E1353"/>
    <w:rsid w:val="009E22B7"/>
    <w:rsid w:val="009E3297"/>
    <w:rsid w:val="009E4F51"/>
    <w:rsid w:val="009F03A8"/>
    <w:rsid w:val="009F47D6"/>
    <w:rsid w:val="009F69B4"/>
    <w:rsid w:val="009F7294"/>
    <w:rsid w:val="009F734F"/>
    <w:rsid w:val="00A07C77"/>
    <w:rsid w:val="00A12E54"/>
    <w:rsid w:val="00A13670"/>
    <w:rsid w:val="00A13D07"/>
    <w:rsid w:val="00A166F8"/>
    <w:rsid w:val="00A16DB1"/>
    <w:rsid w:val="00A17C7D"/>
    <w:rsid w:val="00A20BFD"/>
    <w:rsid w:val="00A2454C"/>
    <w:rsid w:val="00A246B6"/>
    <w:rsid w:val="00A26126"/>
    <w:rsid w:val="00A277A1"/>
    <w:rsid w:val="00A30734"/>
    <w:rsid w:val="00A32E80"/>
    <w:rsid w:val="00A35E4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070DD"/>
    <w:rsid w:val="00C13872"/>
    <w:rsid w:val="00C20ED2"/>
    <w:rsid w:val="00C21390"/>
    <w:rsid w:val="00C247C8"/>
    <w:rsid w:val="00C25B2A"/>
    <w:rsid w:val="00C26D1E"/>
    <w:rsid w:val="00C318F4"/>
    <w:rsid w:val="00C370A3"/>
    <w:rsid w:val="00C42DE6"/>
    <w:rsid w:val="00C4475B"/>
    <w:rsid w:val="00C54405"/>
    <w:rsid w:val="00C56E5E"/>
    <w:rsid w:val="00C570D1"/>
    <w:rsid w:val="00C60BD0"/>
    <w:rsid w:val="00C6232D"/>
    <w:rsid w:val="00C63B6B"/>
    <w:rsid w:val="00C6611A"/>
    <w:rsid w:val="00C66BA2"/>
    <w:rsid w:val="00C777AD"/>
    <w:rsid w:val="00C809B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72A"/>
    <w:rsid w:val="00CE4FAC"/>
    <w:rsid w:val="00CF4DE2"/>
    <w:rsid w:val="00CF563E"/>
    <w:rsid w:val="00CF6BA7"/>
    <w:rsid w:val="00D00599"/>
    <w:rsid w:val="00D02731"/>
    <w:rsid w:val="00D03F9A"/>
    <w:rsid w:val="00D04C46"/>
    <w:rsid w:val="00D06D51"/>
    <w:rsid w:val="00D203E7"/>
    <w:rsid w:val="00D20AE9"/>
    <w:rsid w:val="00D20DE0"/>
    <w:rsid w:val="00D2232E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878FB"/>
    <w:rsid w:val="00D9479A"/>
    <w:rsid w:val="00DB224E"/>
    <w:rsid w:val="00DB52F1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119B3"/>
    <w:rsid w:val="00E13F3D"/>
    <w:rsid w:val="00E152A3"/>
    <w:rsid w:val="00E210A7"/>
    <w:rsid w:val="00E218F1"/>
    <w:rsid w:val="00E2269B"/>
    <w:rsid w:val="00E22BED"/>
    <w:rsid w:val="00E322E7"/>
    <w:rsid w:val="00E32413"/>
    <w:rsid w:val="00E34898"/>
    <w:rsid w:val="00E35925"/>
    <w:rsid w:val="00E3705C"/>
    <w:rsid w:val="00E373F6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40E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9CB"/>
    <w:rsid w:val="00FD273C"/>
    <w:rsid w:val="00FE5EA3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4369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0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1570</Words>
  <Characters>8954</Characters>
  <Application>Microsoft Office Word</Application>
  <DocSecurity>0</DocSecurity>
  <Lines>74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1900-01-01T08:00:00Z</cp:lastPrinted>
  <dcterms:created xsi:type="dcterms:W3CDTF">2023-09-20T10:41:00Z</dcterms:created>
  <dcterms:modified xsi:type="dcterms:W3CDTF">2023-11-07T13:40:00Z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