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7AC89730" w:rsidR="00D02481" w:rsidRDefault="00D02481" w:rsidP="00375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B13418">
          <w:rPr>
            <w:b/>
            <w:i/>
            <w:noProof/>
            <w:sz w:val="28"/>
          </w:rPr>
          <w:t>80</w:t>
        </w:r>
        <w:r w:rsidR="008252E9">
          <w:rPr>
            <w:b/>
            <w:i/>
            <w:noProof/>
            <w:sz w:val="28"/>
          </w:rPr>
          <w:t>3</w:t>
        </w:r>
      </w:fldSimple>
    </w:p>
    <w:p w14:paraId="6FC967F9" w14:textId="77777777" w:rsidR="00D02481" w:rsidRDefault="00E72787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CFB6B" w:rsidR="001E41F3" w:rsidRPr="00410371" w:rsidRDefault="00E727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D666BD">
                <w:rPr>
                  <w:b/>
                  <w:noProof/>
                  <w:sz w:val="28"/>
                </w:rPr>
                <w:t>8.523</w:t>
              </w:r>
              <w:r w:rsidR="00423AB6">
                <w:rPr>
                  <w:b/>
                  <w:noProof/>
                  <w:sz w:val="28"/>
                </w:rPr>
                <w:t>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CA85BD" w:rsidR="001E41F3" w:rsidRPr="00410371" w:rsidRDefault="00D666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A7286E">
              <w:rPr>
                <w:b/>
                <w:noProof/>
                <w:sz w:val="28"/>
              </w:rPr>
              <w:t>2</w:t>
            </w:r>
            <w:r w:rsidR="009438F8">
              <w:rPr>
                <w:b/>
                <w:noProof/>
                <w:sz w:val="28"/>
              </w:rPr>
              <w:t>5</w:t>
            </w:r>
            <w:r w:rsidR="008252E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973FAD" w:rsidR="001E41F3" w:rsidRPr="00410371" w:rsidRDefault="00E727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DE55CF">
                <w:rPr>
                  <w:b/>
                  <w:noProof/>
                  <w:sz w:val="28"/>
                </w:rPr>
                <w:t>8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630212">
        <w:trPr>
          <w:trHeight w:val="157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B6EC87" w:rsidR="001E41F3" w:rsidRDefault="009438F8" w:rsidP="00423AB6">
            <w:pPr>
              <w:pStyle w:val="CRCoverPage"/>
              <w:spacing w:after="0"/>
              <w:rPr>
                <w:noProof/>
              </w:rPr>
            </w:pPr>
            <w:r w:rsidRPr="009438F8">
              <w:t>NR5GC FR2 : Addition of NR5GC Rel-16 SON-MDT test case 8.1.6.1.2.</w:t>
            </w:r>
            <w:r w:rsidR="008252E9">
              <w:t>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B3C47F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  <w:r w:rsidR="008252E9">
              <w:t>, Anritsu</w:t>
            </w:r>
            <w:r w:rsidR="004614E5">
              <w:t>, 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CBA467" w:rsidR="001E41F3" w:rsidRDefault="00AB4CAF" w:rsidP="003908BC">
            <w:pPr>
              <w:pStyle w:val="CRCoverPage"/>
              <w:spacing w:after="0"/>
              <w:rPr>
                <w:noProof/>
              </w:rPr>
            </w:pPr>
            <w:r w:rsidRPr="00AB4CAF">
              <w:rPr>
                <w:noProof/>
              </w:rPr>
              <w:t>TEI1</w:t>
            </w:r>
            <w:r w:rsidR="00E72787">
              <w:rPr>
                <w:noProof/>
              </w:rPr>
              <w:t>6</w:t>
            </w:r>
            <w:r w:rsidRPr="00AB4CAF">
              <w:rPr>
                <w:noProof/>
              </w:rPr>
              <w:t xml:space="preserve">_Test, </w:t>
            </w:r>
            <w:r w:rsidR="00E72787" w:rsidRPr="00E72787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DDC8E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B71EE1">
              <w:rPr>
                <w:noProof/>
              </w:rPr>
              <w:t>2023-</w:t>
            </w:r>
            <w:r w:rsidR="009438F8">
              <w:rPr>
                <w:noProof/>
              </w:rPr>
              <w:t>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C8F83F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9438F8">
              <w:t>8.1.6.1.2.</w:t>
            </w:r>
            <w:r w:rsidR="005F52B9">
              <w:t>11</w:t>
            </w:r>
            <w:r w:rsidR="00445272"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6E5993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</w:t>
            </w:r>
            <w:r w:rsidR="00AB4CAF">
              <w:rPr>
                <w:noProof/>
              </w:rPr>
              <w:t xml:space="preserve"> in FR2 branch</w:t>
            </w:r>
            <w:r w:rsidRPr="00E5262B">
              <w:rPr>
                <w:noProof/>
              </w:rPr>
              <w:t>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7F754BF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9438F8">
              <w:t>8.1.6.1.2.</w:t>
            </w:r>
            <w:r w:rsidR="005F52B9">
              <w:t>11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45CB35" w:rsidR="004D7D01" w:rsidRDefault="009438F8" w:rsidP="006E5993">
            <w:pPr>
              <w:pStyle w:val="CRCoverPage"/>
              <w:spacing w:after="0"/>
              <w:rPr>
                <w:noProof/>
              </w:rPr>
            </w:pPr>
            <w:r>
              <w:t>8.1.6.1.2.</w:t>
            </w:r>
            <w:r w:rsidR="005F52B9">
              <w:t>11</w:t>
            </w:r>
            <w:r w:rsidR="006E5993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74A2A4" w:rsidR="004D7D01" w:rsidRDefault="004D7D01" w:rsidP="00883FE6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7F3DDA" w:rsidR="004D7D01" w:rsidRDefault="00AB4CAF" w:rsidP="00813D9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67D5BB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4914266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D7DD623" w14:textId="4F2A1E18" w:rsidR="007A07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A0771" w:rsidRPr="00700F76">
        <w:rPr>
          <w:rFonts w:cs="Arial"/>
          <w:iCs/>
        </w:rPr>
        <w:t>Table of Contents</w:t>
      </w:r>
      <w:r w:rsidR="007A0771">
        <w:tab/>
      </w:r>
      <w:r w:rsidR="007A0771">
        <w:fldChar w:fldCharType="begin"/>
      </w:r>
      <w:r w:rsidR="007A0771">
        <w:instrText xml:space="preserve"> PAGEREF _Toc149142666 \h </w:instrText>
      </w:r>
      <w:r w:rsidR="007A0771">
        <w:fldChar w:fldCharType="separate"/>
      </w:r>
      <w:r w:rsidR="007A0771">
        <w:t>2</w:t>
      </w:r>
      <w:r w:rsidR="007A0771">
        <w:fldChar w:fldCharType="end"/>
      </w:r>
    </w:p>
    <w:p w14:paraId="3F8CEEAE" w14:textId="295EC417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_Toc149142667 \h </w:instrText>
      </w:r>
      <w:r>
        <w:fldChar w:fldCharType="separate"/>
      </w:r>
      <w:r>
        <w:t>3</w:t>
      </w:r>
      <w:r>
        <w:fldChar w:fldCharType="end"/>
      </w:r>
    </w:p>
    <w:p w14:paraId="1CAD6D9E" w14:textId="0A77050F" w:rsidR="007A0771" w:rsidRDefault="007A07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700F76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700F7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_Toc149142668 \h </w:instrText>
      </w:r>
      <w:r>
        <w:fldChar w:fldCharType="separate"/>
      </w:r>
      <w:r>
        <w:t>3</w:t>
      </w:r>
      <w:r>
        <w:fldChar w:fldCharType="end"/>
      </w:r>
    </w:p>
    <w:p w14:paraId="44530929" w14:textId="71F513EA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_Toc149142669 \h </w:instrText>
      </w:r>
      <w:r>
        <w:fldChar w:fldCharType="separate"/>
      </w:r>
      <w:r>
        <w:t>3</w:t>
      </w:r>
      <w:r>
        <w:fldChar w:fldCharType="end"/>
      </w:r>
    </w:p>
    <w:p w14:paraId="40933DAA" w14:textId="2167F0A5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_Toc149142670 \h </w:instrText>
      </w:r>
      <w:r>
        <w:fldChar w:fldCharType="separate"/>
      </w:r>
      <w:r>
        <w:t>3</w:t>
      </w:r>
      <w:r>
        <w:fldChar w:fldCharType="end"/>
      </w:r>
    </w:p>
    <w:p w14:paraId="6BB17F71" w14:textId="576AE15C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_Toc149142671 \h </w:instrText>
      </w:r>
      <w:r>
        <w:fldChar w:fldCharType="separate"/>
      </w:r>
      <w:r>
        <w:t>3</w:t>
      </w:r>
      <w:r>
        <w:fldChar w:fldCharType="end"/>
      </w:r>
    </w:p>
    <w:p w14:paraId="13730658" w14:textId="13F661C8" w:rsidR="007A0771" w:rsidRDefault="007A07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700F76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700F76">
        <w:rPr>
          <w:b/>
          <w:bCs/>
        </w:rPr>
        <w:t>Qualcomm Snapdragon x70 5G Modem RF System</w:t>
      </w:r>
      <w:r>
        <w:tab/>
      </w:r>
      <w:r>
        <w:fldChar w:fldCharType="begin"/>
      </w:r>
      <w:r>
        <w:instrText xml:space="preserve"> PAGEREF _Toc149142672 \h </w:instrText>
      </w:r>
      <w:r>
        <w:fldChar w:fldCharType="separate"/>
      </w:r>
      <w:r>
        <w:t>3</w:t>
      </w:r>
      <w:r>
        <w:fldChar w:fldCharType="end"/>
      </w:r>
    </w:p>
    <w:p w14:paraId="3EC70DD9" w14:textId="6DE18428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_Toc149142673 \h </w:instrText>
      </w:r>
      <w:r>
        <w:fldChar w:fldCharType="separate"/>
      </w:r>
      <w:r>
        <w:t>3</w:t>
      </w:r>
      <w:r>
        <w:fldChar w:fldCharType="end"/>
      </w:r>
    </w:p>
    <w:p w14:paraId="325A0C2F" w14:textId="756B1A4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49142667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727E6BF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9438F8">
        <w:rPr>
          <w:rFonts w:cs="Arial"/>
        </w:rPr>
        <w:t>8.1.6.1.2.</w:t>
      </w:r>
      <w:r w:rsidR="00374BE1">
        <w:rPr>
          <w:rFonts w:cs="Arial"/>
        </w:rPr>
        <w:t>11</w:t>
      </w:r>
      <w:r w:rsidR="009438F8">
        <w:rPr>
          <w:rFonts w:cs="Arial"/>
        </w:rPr>
        <w:t xml:space="preserve"> </w:t>
      </w:r>
      <w:r w:rsidRPr="00662A05">
        <w:rPr>
          <w:rFonts w:cs="Arial"/>
        </w:rPr>
        <w:t xml:space="preserve">which is part of the </w:t>
      </w:r>
      <w:r w:rsidR="001440F2">
        <w:rPr>
          <w:rFonts w:cs="Arial"/>
        </w:rPr>
        <w:t>N</w:t>
      </w:r>
      <w:r w:rsidR="006E5993">
        <w:rPr>
          <w:rFonts w:cs="Arial"/>
        </w:rPr>
        <w:t>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49142668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7B33D50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9438F8">
        <w:t>8.1.6.1.2.</w:t>
      </w:r>
      <w:r w:rsidR="00374BE1">
        <w:t>11</w:t>
      </w:r>
    </w:p>
    <w:p w14:paraId="763E129C" w14:textId="63413000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E869E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CB421D">
        <w:rPr>
          <w:rFonts w:cs="Arial"/>
          <w:lang w:eastAsia="ja-JP"/>
        </w:rPr>
        <w:t>3</w:t>
      </w:r>
      <w:r w:rsidR="00662A05" w:rsidRPr="00662A05">
        <w:rPr>
          <w:rFonts w:cs="Arial"/>
          <w:lang w:eastAsia="ja-JP"/>
        </w:rPr>
        <w:t>wk</w:t>
      </w:r>
      <w:r w:rsidR="00E661AE">
        <w:rPr>
          <w:rFonts w:cs="Arial"/>
          <w:lang w:eastAsia="ja-JP"/>
        </w:rPr>
        <w:t>37</w:t>
      </w:r>
    </w:p>
    <w:p w14:paraId="5935975D" w14:textId="0860D540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  <w:r w:rsidR="005F52B9">
        <w:rPr>
          <w:rFonts w:cs="Arial"/>
          <w:lang w:eastAsia="ja-JP"/>
        </w:rPr>
        <w:t xml:space="preserve">, </w:t>
      </w:r>
      <w:r w:rsidR="00EC1A0C" w:rsidRPr="00EC1A0C">
        <w:rPr>
          <w:rFonts w:cs="Arial"/>
          <w:lang w:eastAsia="ja-JP"/>
        </w:rPr>
        <w:t>Anritsu Protocol Conformance Test</w:t>
      </w:r>
      <w:r w:rsidR="004614E5">
        <w:rPr>
          <w:rFonts w:cs="Arial"/>
          <w:lang w:eastAsia="ja-JP"/>
        </w:rPr>
        <w:t xml:space="preserve"> </w:t>
      </w:r>
      <w:r w:rsidR="00EC1A0C" w:rsidRPr="00EC1A0C">
        <w:rPr>
          <w:rFonts w:cs="Arial"/>
          <w:lang w:eastAsia="ja-JP"/>
        </w:rPr>
        <w:t>System ME7834NR</w:t>
      </w:r>
      <w:r w:rsidR="004614E5">
        <w:rPr>
          <w:rFonts w:cs="Arial"/>
          <w:lang w:eastAsia="ja-JP"/>
        </w:rPr>
        <w:t xml:space="preserve">, </w:t>
      </w:r>
      <w:r w:rsidR="006434F6" w:rsidRPr="006434F6">
        <w:rPr>
          <w:rFonts w:cs="Arial"/>
          <w:lang w:eastAsia="ja-JP"/>
        </w:rPr>
        <w:t>R&amp;S 5G Conformance Test Platform</w:t>
      </w:r>
    </w:p>
    <w:p w14:paraId="200AF2F0" w14:textId="38C9F7E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9748EA" w:rsidRPr="009748EA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49142669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6D618907" w14:textId="61E8CE0E" w:rsidR="00B445F4" w:rsidRDefault="002E426A" w:rsidP="00B445F4">
      <w:r>
        <w:t>None</w:t>
      </w:r>
    </w:p>
    <w:p w14:paraId="5B6DB7B7" w14:textId="77777777" w:rsidR="00B9330F" w:rsidRDefault="00B9330F" w:rsidP="00B445F4"/>
    <w:p w14:paraId="391BCBE1" w14:textId="2DC8A2A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49142670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348EAD4E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</w:t>
      </w:r>
      <w:r w:rsidR="003F741E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F9433E">
        <w:rPr>
          <w:rFonts w:cs="Arial"/>
        </w:rPr>
        <w:t>n</w:t>
      </w:r>
      <w:r w:rsidR="002E426A">
        <w:rPr>
          <w:rFonts w:cs="Arial"/>
        </w:rPr>
        <w:t>25</w:t>
      </w:r>
      <w:r w:rsidR="009438F8">
        <w:rPr>
          <w:rFonts w:cs="Arial"/>
        </w:rPr>
        <w:t>7</w:t>
      </w:r>
      <w:r w:rsidR="00997B26">
        <w:rPr>
          <w:rFonts w:cs="Arial"/>
        </w:rPr>
        <w:t xml:space="preserve"> </w:t>
      </w:r>
      <w:r w:rsidR="00C8351B">
        <w:rPr>
          <w:rFonts w:cs="Arial"/>
        </w:rPr>
        <w:t xml:space="preserve">and n258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 w:rsidR="00DE4C5F">
        <w:rPr>
          <w:rFonts w:cs="Arial"/>
        </w:rPr>
        <w:t xml:space="preserve">algorithm </w:t>
      </w:r>
      <w:r w:rsidR="00976BAA">
        <w:rPr>
          <w:rFonts w:cs="Arial"/>
        </w:rPr>
        <w:t>n</w:t>
      </w:r>
      <w:r w:rsidRPr="00662A05">
        <w:rPr>
          <w:rFonts w:cs="Arial"/>
        </w:rPr>
        <w:t>ea</w:t>
      </w:r>
      <w:r w:rsidR="00DE4C5F">
        <w:rPr>
          <w:rFonts w:cs="Arial"/>
        </w:rPr>
        <w:t>1</w:t>
      </w:r>
      <w:r w:rsidRPr="00662A05">
        <w:rPr>
          <w:rFonts w:cs="Arial"/>
        </w:rPr>
        <w:t xml:space="preserve"> and integrity algorithm </w:t>
      </w:r>
      <w:r w:rsidR="00976BAA">
        <w:rPr>
          <w:rFonts w:cs="Arial"/>
        </w:rPr>
        <w:t>n</w:t>
      </w:r>
      <w:r w:rsidRPr="00662A05">
        <w:rPr>
          <w:rFonts w:cs="Arial"/>
        </w:rPr>
        <w:t>ia</w:t>
      </w:r>
      <w:r w:rsidR="00DE4C5F">
        <w:rPr>
          <w:rFonts w:cs="Arial"/>
        </w:rPr>
        <w:t>1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49142671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54D414D7" w:rsidR="00007D89" w:rsidRPr="00A9307E" w:rsidRDefault="00A9307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bookmarkStart w:id="17" w:name="_Toc149142672"/>
      <w:bookmarkStart w:id="18" w:name="_Hlk120026754"/>
      <w:bookmarkStart w:id="19" w:name="_Hlk149142633"/>
      <w:r w:rsidRPr="00A9307E">
        <w:rPr>
          <w:rStyle w:val="ui-provider"/>
          <w:b/>
          <w:bCs/>
        </w:rPr>
        <w:t>Qualcomm Snapdragon x70 5G Modem RF System</w:t>
      </w:r>
      <w:bookmarkEnd w:id="17"/>
    </w:p>
    <w:bookmarkEnd w:id="18"/>
    <w:p w14:paraId="29B59B52" w14:textId="3B38A40B" w:rsidR="00007D89" w:rsidRDefault="00007D89" w:rsidP="00A9307E">
      <w:pPr>
        <w:rPr>
          <w:rFonts w:cs="Arial"/>
        </w:rPr>
      </w:pPr>
      <w:r w:rsidRPr="009438F8">
        <w:rPr>
          <w:rFonts w:cs="Arial"/>
        </w:rPr>
        <w:t>T</w:t>
      </w:r>
      <w:bookmarkEnd w:id="19"/>
      <w:r>
        <w:rPr>
          <w:rFonts w:cs="Arial"/>
        </w:rPr>
        <w:t xml:space="preserve">he </w:t>
      </w:r>
      <w:r w:rsidR="00A9307E" w:rsidRPr="00A9307E">
        <w:rPr>
          <w:rFonts w:cs="Arial"/>
        </w:rPr>
        <w:t>Qualcomm Snapdragon x70 5G Modem RF System</w:t>
      </w:r>
      <w:r w:rsidR="009438F8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8B8A96E" w:rsidR="00662A05" w:rsidRPr="00C549CB" w:rsidRDefault="00374BE1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662A05" w:rsidRPr="00C549CB">
        <w:rPr>
          <w:rFonts w:cs="Arial"/>
        </w:rPr>
        <w:t>TC_</w:t>
      </w:r>
      <w:r w:rsidR="009438F8">
        <w:t>8_1_6_1_2_</w:t>
      </w:r>
      <w:r w:rsidR="00E37396">
        <w:t>11</w:t>
      </w:r>
      <w:r w:rsidR="00662A05">
        <w:rPr>
          <w:rFonts w:cs="Arial"/>
        </w:rPr>
        <w:t>_</w:t>
      </w:r>
      <w:r w:rsidR="00662A05"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F91940E" w:rsidR="00662A05" w:rsidRDefault="00374BE1" w:rsidP="00374BE1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662A05" w:rsidRPr="00C549CB">
        <w:rPr>
          <w:rFonts w:cs="Arial"/>
        </w:rPr>
        <w:t>TC_</w:t>
      </w:r>
      <w:r w:rsidR="009438F8">
        <w:rPr>
          <w:rFonts w:cs="Arial"/>
        </w:rPr>
        <w:t>8_1_6_1_2_</w:t>
      </w:r>
      <w:r w:rsidR="00E37396">
        <w:rPr>
          <w:rFonts w:cs="Arial"/>
        </w:rPr>
        <w:t>11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688D8C06" w14:textId="77777777" w:rsidR="00E37396" w:rsidRDefault="00E37396" w:rsidP="00662A05">
      <w:pPr>
        <w:overflowPunct w:val="0"/>
        <w:autoSpaceDE w:val="0"/>
        <w:autoSpaceDN w:val="0"/>
        <w:adjustRightInd w:val="0"/>
        <w:ind w:left="360"/>
        <w:rPr>
          <w:rFonts w:cs="Arial"/>
          <w:b/>
          <w:color w:val="FF0000"/>
        </w:rPr>
      </w:pPr>
    </w:p>
    <w:p w14:paraId="1941B486" w14:textId="7FB38EB8" w:rsidR="00E37396" w:rsidRDefault="00E37396" w:rsidP="00E37396">
      <w:pPr>
        <w:rPr>
          <w:rFonts w:cs="Arial"/>
        </w:rPr>
      </w:pPr>
      <w:r w:rsidRPr="009438F8">
        <w:rPr>
          <w:rFonts w:cs="Arial"/>
        </w:rPr>
        <w:t>T</w:t>
      </w:r>
      <w:r>
        <w:rPr>
          <w:rFonts w:cs="Arial"/>
        </w:rPr>
        <w:t xml:space="preserve">he </w:t>
      </w:r>
      <w:r w:rsidRPr="00A9307E">
        <w:rPr>
          <w:rFonts w:cs="Arial"/>
        </w:rPr>
        <w:t>Qualcomm Snapdragon x70 5G Modem RF System</w:t>
      </w:r>
      <w:r>
        <w:rPr>
          <w:rFonts w:cs="Arial"/>
        </w:rPr>
        <w:t xml:space="preserve"> passed this test case on </w:t>
      </w:r>
      <w:r w:rsidR="00C73A13" w:rsidRPr="00C73A13">
        <w:rPr>
          <w:rFonts w:cs="Arial"/>
        </w:rPr>
        <w:t>Anritsu Protocol Conformance Test System ME7834NR</w:t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08B74A35" w14:textId="77777777" w:rsidR="00E37396" w:rsidRPr="00C549CB" w:rsidRDefault="00E37396" w:rsidP="00E3739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AA67857" w14:textId="1E9BDA37" w:rsidR="00E37396" w:rsidRPr="00C549CB" w:rsidRDefault="00374BE1" w:rsidP="00E37396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E37396" w:rsidRPr="00C549CB">
        <w:rPr>
          <w:rFonts w:cs="Arial"/>
        </w:rPr>
        <w:t>TC_</w:t>
      </w:r>
      <w:r w:rsidR="00E37396">
        <w:t>8_1_6_1_2_11</w:t>
      </w:r>
      <w:r w:rsidR="00E37396">
        <w:rPr>
          <w:rFonts w:cs="Arial"/>
        </w:rPr>
        <w:t>_</w:t>
      </w:r>
      <w:r w:rsidR="00E37396" w:rsidRPr="00C549CB">
        <w:rPr>
          <w:rFonts w:cs="Arial"/>
        </w:rPr>
        <w:t>LOG.</w:t>
      </w:r>
      <w:r w:rsidR="00D3262D">
        <w:rPr>
          <w:rFonts w:cs="Arial"/>
        </w:rPr>
        <w:t>xml</w:t>
      </w:r>
    </w:p>
    <w:p w14:paraId="5F639E6F" w14:textId="77777777" w:rsidR="00E37396" w:rsidRPr="00C549CB" w:rsidRDefault="00E37396" w:rsidP="00E3739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C1F9D8" w14:textId="48A9EECD" w:rsidR="00E37396" w:rsidRDefault="00374BE1" w:rsidP="00374BE1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lastRenderedPageBreak/>
        <w:t>Anritsu/</w:t>
      </w:r>
      <w:r w:rsidR="00E37396" w:rsidRPr="00C549CB">
        <w:rPr>
          <w:rFonts w:cs="Arial"/>
        </w:rPr>
        <w:t>TC_</w:t>
      </w:r>
      <w:r w:rsidR="00E37396">
        <w:rPr>
          <w:rFonts w:cs="Arial"/>
        </w:rPr>
        <w:t>8_1_6_1_2_11_</w:t>
      </w:r>
      <w:r w:rsidR="00E37396" w:rsidRPr="00C549CB">
        <w:rPr>
          <w:rFonts w:cs="Arial"/>
        </w:rPr>
        <w:t>PIXIT.</w:t>
      </w:r>
      <w:r w:rsidR="00D3262D">
        <w:rPr>
          <w:rFonts w:cs="Arial"/>
        </w:rPr>
        <w:t>txt</w:t>
      </w:r>
    </w:p>
    <w:p w14:paraId="0AA13792" w14:textId="77777777" w:rsidR="006434F6" w:rsidRDefault="006434F6" w:rsidP="00662A05">
      <w:pPr>
        <w:overflowPunct w:val="0"/>
        <w:autoSpaceDE w:val="0"/>
        <w:autoSpaceDN w:val="0"/>
        <w:adjustRightInd w:val="0"/>
        <w:ind w:left="360"/>
        <w:rPr>
          <w:rFonts w:cs="Arial"/>
          <w:b/>
          <w:color w:val="FF0000"/>
        </w:rPr>
      </w:pPr>
    </w:p>
    <w:p w14:paraId="65DD8A31" w14:textId="770540DE" w:rsidR="006434F6" w:rsidRDefault="006434F6" w:rsidP="006434F6">
      <w:pPr>
        <w:rPr>
          <w:rFonts w:cs="Arial"/>
        </w:rPr>
      </w:pPr>
      <w:r w:rsidRPr="009438F8">
        <w:rPr>
          <w:rFonts w:cs="Arial"/>
        </w:rPr>
        <w:t>T</w:t>
      </w:r>
      <w:r>
        <w:rPr>
          <w:rFonts w:cs="Arial"/>
        </w:rPr>
        <w:t xml:space="preserve">he </w:t>
      </w:r>
      <w:r w:rsidRPr="00A9307E">
        <w:rPr>
          <w:rFonts w:cs="Arial"/>
        </w:rPr>
        <w:t>Qualcomm Snapdragon x70 5G Modem RF System</w:t>
      </w:r>
      <w:r>
        <w:rPr>
          <w:rFonts w:cs="Arial"/>
        </w:rPr>
        <w:t xml:space="preserve"> passed this test case on </w:t>
      </w:r>
      <w:r w:rsidRPr="006434F6">
        <w:rPr>
          <w:rFonts w:cs="Arial"/>
        </w:rPr>
        <w:t>R&amp;S 5G Conformance Test Platform</w:t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7F0B75CE" w14:textId="77777777" w:rsidR="006434F6" w:rsidRPr="00C549CB" w:rsidRDefault="006434F6" w:rsidP="006434F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5EEA2A1" w14:textId="7C55E152" w:rsidR="00007D89" w:rsidRPr="00854C55" w:rsidRDefault="006434F6" w:rsidP="00850D53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>
        <w:rPr>
          <w:rFonts w:cs="Arial"/>
        </w:rPr>
        <w:t>R&amp;S/</w:t>
      </w:r>
      <w:r w:rsidR="00AA51A8" w:rsidRPr="00AA51A8">
        <w:t xml:space="preserve"> </w:t>
      </w:r>
      <w:r w:rsidR="00AA51A8" w:rsidRPr="00AA51A8">
        <w:rPr>
          <w:rFonts w:cs="Arial"/>
        </w:rPr>
        <w:t>tc_8_1_6_1_2_11_NR5GC_FR2_Qualcomm</w:t>
      </w:r>
      <w:r w:rsidR="00850D53">
        <w:rPr>
          <w:rFonts w:cs="Arial"/>
        </w:rPr>
        <w:t>.log</w:t>
      </w:r>
      <w:r w:rsidR="00007D89"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49142673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375BB3">
        <w:tc>
          <w:tcPr>
            <w:tcW w:w="709" w:type="dxa"/>
            <w:hideMark/>
          </w:tcPr>
          <w:p w14:paraId="44EC969B" w14:textId="77777777" w:rsidR="00007D89" w:rsidRDefault="00007D89" w:rsidP="00375BB3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2DF6010" w:rsidR="00007D89" w:rsidRPr="00693C41" w:rsidRDefault="00662A05" w:rsidP="00375BB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B660D8" w:rsidRPr="004F726E">
              <w:rPr>
                <w:rFonts w:cs="Arial"/>
                <w:b/>
                <w:sz w:val="18"/>
              </w:rPr>
              <w:t>2</w:t>
            </w:r>
            <w:r w:rsidR="00B660D8">
              <w:rPr>
                <w:rFonts w:cs="Arial"/>
                <w:b/>
                <w:sz w:val="18"/>
              </w:rPr>
              <w:t>30804:</w:t>
            </w:r>
            <w:r w:rsidR="00F03F71">
              <w:rPr>
                <w:rFonts w:cs="Arial"/>
                <w:b/>
                <w:sz w:val="18"/>
              </w:rPr>
              <w:t xml:space="preserve"> </w:t>
            </w:r>
            <w:r w:rsidR="003E7AAE" w:rsidRPr="003E7AAE">
              <w:rPr>
                <w:rFonts w:cs="Arial"/>
                <w:bCs/>
                <w:sz w:val="18"/>
              </w:rPr>
              <w:t>NR5GC FR2 : Supporting information for addition of NR5GC Rel-16 SON-MDT test case 8.1.6.1.2.</w:t>
            </w:r>
            <w:r w:rsidR="00C73A13">
              <w:rPr>
                <w:rFonts w:cs="Arial"/>
                <w:bCs/>
                <w:sz w:val="18"/>
              </w:rPr>
              <w:t>11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7015B" w14:textId="77777777" w:rsidR="00831B16" w:rsidRDefault="00831B16">
      <w:r>
        <w:separator/>
      </w:r>
    </w:p>
  </w:endnote>
  <w:endnote w:type="continuationSeparator" w:id="0">
    <w:p w14:paraId="651DEB6A" w14:textId="77777777" w:rsidR="00831B16" w:rsidRDefault="00831B16">
      <w:r>
        <w:continuationSeparator/>
      </w:r>
    </w:p>
  </w:endnote>
  <w:endnote w:type="continuationNotice" w:id="1">
    <w:p w14:paraId="0DDE386A" w14:textId="77777777" w:rsidR="00831B16" w:rsidRDefault="00831B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41189" w14:textId="77777777" w:rsidR="00831B16" w:rsidRDefault="00831B16">
      <w:r>
        <w:separator/>
      </w:r>
    </w:p>
  </w:footnote>
  <w:footnote w:type="continuationSeparator" w:id="0">
    <w:p w14:paraId="35AD63D1" w14:textId="77777777" w:rsidR="00831B16" w:rsidRDefault="00831B16">
      <w:r>
        <w:continuationSeparator/>
      </w:r>
    </w:p>
  </w:footnote>
  <w:footnote w:type="continuationNotice" w:id="1">
    <w:p w14:paraId="0E24BB9E" w14:textId="77777777" w:rsidR="00831B16" w:rsidRDefault="00831B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8252A3"/>
    <w:multiLevelType w:val="hybridMultilevel"/>
    <w:tmpl w:val="969EB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E682E"/>
    <w:multiLevelType w:val="hybridMultilevel"/>
    <w:tmpl w:val="D1B829C2"/>
    <w:lvl w:ilvl="0" w:tplc="A7D07A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F0F99"/>
    <w:multiLevelType w:val="hybridMultilevel"/>
    <w:tmpl w:val="E404F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8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892157">
    <w:abstractNumId w:val="11"/>
  </w:num>
  <w:num w:numId="3" w16cid:durableId="760224694">
    <w:abstractNumId w:val="4"/>
  </w:num>
  <w:num w:numId="4" w16cid:durableId="6802774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978363">
    <w:abstractNumId w:val="31"/>
  </w:num>
  <w:num w:numId="6" w16cid:durableId="59716657">
    <w:abstractNumId w:val="18"/>
  </w:num>
  <w:num w:numId="7" w16cid:durableId="1841389696">
    <w:abstractNumId w:val="9"/>
  </w:num>
  <w:num w:numId="8" w16cid:durableId="1598519349">
    <w:abstractNumId w:val="35"/>
  </w:num>
  <w:num w:numId="9" w16cid:durableId="2935628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7919532">
    <w:abstractNumId w:val="30"/>
  </w:num>
  <w:num w:numId="11" w16cid:durableId="820657878">
    <w:abstractNumId w:val="16"/>
  </w:num>
  <w:num w:numId="12" w16cid:durableId="606697439">
    <w:abstractNumId w:val="2"/>
  </w:num>
  <w:num w:numId="13" w16cid:durableId="671878787">
    <w:abstractNumId w:val="7"/>
  </w:num>
  <w:num w:numId="14" w16cid:durableId="743724823">
    <w:abstractNumId w:val="33"/>
  </w:num>
  <w:num w:numId="15" w16cid:durableId="49698220">
    <w:abstractNumId w:val="6"/>
  </w:num>
  <w:num w:numId="16" w16cid:durableId="2131049299">
    <w:abstractNumId w:val="5"/>
  </w:num>
  <w:num w:numId="17" w16cid:durableId="1096824402">
    <w:abstractNumId w:val="19"/>
  </w:num>
  <w:num w:numId="18" w16cid:durableId="1188985682">
    <w:abstractNumId w:val="22"/>
  </w:num>
  <w:num w:numId="19" w16cid:durableId="846136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344767">
    <w:abstractNumId w:val="36"/>
  </w:num>
  <w:num w:numId="21" w16cid:durableId="56318198">
    <w:abstractNumId w:val="12"/>
  </w:num>
  <w:num w:numId="22" w16cid:durableId="1136221917">
    <w:abstractNumId w:val="3"/>
  </w:num>
  <w:num w:numId="23" w16cid:durableId="2114084707">
    <w:abstractNumId w:val="17"/>
  </w:num>
  <w:num w:numId="24" w16cid:durableId="233131095">
    <w:abstractNumId w:val="0"/>
  </w:num>
  <w:num w:numId="25" w16cid:durableId="1639337510">
    <w:abstractNumId w:val="20"/>
  </w:num>
  <w:num w:numId="26" w16cid:durableId="546189594">
    <w:abstractNumId w:val="25"/>
  </w:num>
  <w:num w:numId="27" w16cid:durableId="1853757211">
    <w:abstractNumId w:val="8"/>
  </w:num>
  <w:num w:numId="28" w16cid:durableId="1995139631">
    <w:abstractNumId w:val="27"/>
  </w:num>
  <w:num w:numId="29" w16cid:durableId="391390608">
    <w:abstractNumId w:val="1"/>
  </w:num>
  <w:num w:numId="30" w16cid:durableId="981083512">
    <w:abstractNumId w:val="23"/>
  </w:num>
  <w:num w:numId="31" w16cid:durableId="288516880">
    <w:abstractNumId w:val="29"/>
  </w:num>
  <w:num w:numId="32" w16cid:durableId="1685984116">
    <w:abstractNumId w:val="21"/>
  </w:num>
  <w:num w:numId="33" w16cid:durableId="1841695948">
    <w:abstractNumId w:val="34"/>
  </w:num>
  <w:num w:numId="34" w16cid:durableId="65540116">
    <w:abstractNumId w:val="26"/>
  </w:num>
  <w:num w:numId="35" w16cid:durableId="497230580">
    <w:abstractNumId w:val="14"/>
  </w:num>
  <w:num w:numId="36" w16cid:durableId="1595675002">
    <w:abstractNumId w:val="13"/>
  </w:num>
  <w:num w:numId="37" w16cid:durableId="2008358479">
    <w:abstractNumId w:val="15"/>
  </w:num>
  <w:num w:numId="38" w16cid:durableId="366221269">
    <w:abstractNumId w:val="32"/>
  </w:num>
  <w:num w:numId="39" w16cid:durableId="714888980">
    <w:abstractNumId w:val="28"/>
  </w:num>
  <w:num w:numId="40" w16cid:durableId="1311702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0BC"/>
    <w:rsid w:val="00007D89"/>
    <w:rsid w:val="00015316"/>
    <w:rsid w:val="00022E4A"/>
    <w:rsid w:val="00023D78"/>
    <w:rsid w:val="00042B86"/>
    <w:rsid w:val="00045EBF"/>
    <w:rsid w:val="00045F2C"/>
    <w:rsid w:val="00052D64"/>
    <w:rsid w:val="00056D3F"/>
    <w:rsid w:val="00056F82"/>
    <w:rsid w:val="00062540"/>
    <w:rsid w:val="00064F3B"/>
    <w:rsid w:val="00071E12"/>
    <w:rsid w:val="00071FA6"/>
    <w:rsid w:val="00074B95"/>
    <w:rsid w:val="00075B9F"/>
    <w:rsid w:val="00076FC9"/>
    <w:rsid w:val="00085B0B"/>
    <w:rsid w:val="000873E7"/>
    <w:rsid w:val="00096BFF"/>
    <w:rsid w:val="000A6394"/>
    <w:rsid w:val="000B166E"/>
    <w:rsid w:val="000B7FED"/>
    <w:rsid w:val="000C038A"/>
    <w:rsid w:val="000C0A31"/>
    <w:rsid w:val="000C6598"/>
    <w:rsid w:val="000C7415"/>
    <w:rsid w:val="000C7E03"/>
    <w:rsid w:val="000D44B3"/>
    <w:rsid w:val="000D4593"/>
    <w:rsid w:val="000D4B2C"/>
    <w:rsid w:val="000D70FB"/>
    <w:rsid w:val="000E1867"/>
    <w:rsid w:val="000E1B96"/>
    <w:rsid w:val="000E59EB"/>
    <w:rsid w:val="000E7078"/>
    <w:rsid w:val="000F0E05"/>
    <w:rsid w:val="000F1506"/>
    <w:rsid w:val="00100B83"/>
    <w:rsid w:val="001011BD"/>
    <w:rsid w:val="00106B55"/>
    <w:rsid w:val="00110B45"/>
    <w:rsid w:val="001165E0"/>
    <w:rsid w:val="00121FEF"/>
    <w:rsid w:val="001336F6"/>
    <w:rsid w:val="0013637E"/>
    <w:rsid w:val="001440F2"/>
    <w:rsid w:val="00145D43"/>
    <w:rsid w:val="001461F1"/>
    <w:rsid w:val="0015040D"/>
    <w:rsid w:val="00152196"/>
    <w:rsid w:val="00153191"/>
    <w:rsid w:val="00161D80"/>
    <w:rsid w:val="00162C1E"/>
    <w:rsid w:val="00163481"/>
    <w:rsid w:val="00173BE9"/>
    <w:rsid w:val="00174F31"/>
    <w:rsid w:val="00182A57"/>
    <w:rsid w:val="00183CA9"/>
    <w:rsid w:val="00187156"/>
    <w:rsid w:val="001909C9"/>
    <w:rsid w:val="00192C46"/>
    <w:rsid w:val="001957ED"/>
    <w:rsid w:val="001A08B3"/>
    <w:rsid w:val="001A175A"/>
    <w:rsid w:val="001A1C81"/>
    <w:rsid w:val="001A7B60"/>
    <w:rsid w:val="001B0953"/>
    <w:rsid w:val="001B52F0"/>
    <w:rsid w:val="001B7A65"/>
    <w:rsid w:val="001D0C68"/>
    <w:rsid w:val="001D46C8"/>
    <w:rsid w:val="001E41F3"/>
    <w:rsid w:val="001E790C"/>
    <w:rsid w:val="001E7EC0"/>
    <w:rsid w:val="001F230F"/>
    <w:rsid w:val="00205FBE"/>
    <w:rsid w:val="00226E17"/>
    <w:rsid w:val="002313D0"/>
    <w:rsid w:val="002407D0"/>
    <w:rsid w:val="002409E7"/>
    <w:rsid w:val="00251C7B"/>
    <w:rsid w:val="00254ED3"/>
    <w:rsid w:val="0026004D"/>
    <w:rsid w:val="0026348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1F86"/>
    <w:rsid w:val="002B43CB"/>
    <w:rsid w:val="002B44E3"/>
    <w:rsid w:val="002B5741"/>
    <w:rsid w:val="002C103D"/>
    <w:rsid w:val="002C1A0A"/>
    <w:rsid w:val="002D0278"/>
    <w:rsid w:val="002E426A"/>
    <w:rsid w:val="002E472E"/>
    <w:rsid w:val="00305409"/>
    <w:rsid w:val="00320AF8"/>
    <w:rsid w:val="0033175E"/>
    <w:rsid w:val="003353AB"/>
    <w:rsid w:val="003364F8"/>
    <w:rsid w:val="003370D8"/>
    <w:rsid w:val="00337EFE"/>
    <w:rsid w:val="00343E7E"/>
    <w:rsid w:val="003609EF"/>
    <w:rsid w:val="0036231A"/>
    <w:rsid w:val="0036485E"/>
    <w:rsid w:val="00374BE1"/>
    <w:rsid w:val="00374DD4"/>
    <w:rsid w:val="00375BB3"/>
    <w:rsid w:val="0038527D"/>
    <w:rsid w:val="003908BC"/>
    <w:rsid w:val="003A1460"/>
    <w:rsid w:val="003B1A92"/>
    <w:rsid w:val="003B640F"/>
    <w:rsid w:val="003C35A9"/>
    <w:rsid w:val="003D3824"/>
    <w:rsid w:val="003D4017"/>
    <w:rsid w:val="003D4E6C"/>
    <w:rsid w:val="003D6E22"/>
    <w:rsid w:val="003E00D3"/>
    <w:rsid w:val="003E1A36"/>
    <w:rsid w:val="003E1FDE"/>
    <w:rsid w:val="003E7AAE"/>
    <w:rsid w:val="003F1E18"/>
    <w:rsid w:val="003F741E"/>
    <w:rsid w:val="0040172B"/>
    <w:rsid w:val="00410371"/>
    <w:rsid w:val="00411047"/>
    <w:rsid w:val="00414DED"/>
    <w:rsid w:val="00423AB6"/>
    <w:rsid w:val="004242F1"/>
    <w:rsid w:val="0042471E"/>
    <w:rsid w:val="004360A6"/>
    <w:rsid w:val="00441940"/>
    <w:rsid w:val="00444216"/>
    <w:rsid w:val="00445272"/>
    <w:rsid w:val="004468D3"/>
    <w:rsid w:val="004511AB"/>
    <w:rsid w:val="004512D5"/>
    <w:rsid w:val="004523EE"/>
    <w:rsid w:val="00456E1C"/>
    <w:rsid w:val="00457F71"/>
    <w:rsid w:val="004614E5"/>
    <w:rsid w:val="00463444"/>
    <w:rsid w:val="00473E31"/>
    <w:rsid w:val="00491E2E"/>
    <w:rsid w:val="00493085"/>
    <w:rsid w:val="00495888"/>
    <w:rsid w:val="00495D31"/>
    <w:rsid w:val="004A314B"/>
    <w:rsid w:val="004A7F79"/>
    <w:rsid w:val="004B0759"/>
    <w:rsid w:val="004B75B7"/>
    <w:rsid w:val="004C3979"/>
    <w:rsid w:val="004C3C4E"/>
    <w:rsid w:val="004C652C"/>
    <w:rsid w:val="004D2755"/>
    <w:rsid w:val="004D5AD6"/>
    <w:rsid w:val="004D7D01"/>
    <w:rsid w:val="004E365F"/>
    <w:rsid w:val="004E6DDF"/>
    <w:rsid w:val="004F1599"/>
    <w:rsid w:val="004F741F"/>
    <w:rsid w:val="004F7529"/>
    <w:rsid w:val="00503C9F"/>
    <w:rsid w:val="005047B0"/>
    <w:rsid w:val="005141D9"/>
    <w:rsid w:val="0051580D"/>
    <w:rsid w:val="00523634"/>
    <w:rsid w:val="00533E49"/>
    <w:rsid w:val="00534BD9"/>
    <w:rsid w:val="00534E38"/>
    <w:rsid w:val="00547111"/>
    <w:rsid w:val="005474A0"/>
    <w:rsid w:val="00552D9D"/>
    <w:rsid w:val="00552E7B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5F27D8"/>
    <w:rsid w:val="005F52B9"/>
    <w:rsid w:val="00600D76"/>
    <w:rsid w:val="006017F2"/>
    <w:rsid w:val="00601DEF"/>
    <w:rsid w:val="00602482"/>
    <w:rsid w:val="00611656"/>
    <w:rsid w:val="00616281"/>
    <w:rsid w:val="00621188"/>
    <w:rsid w:val="00623F04"/>
    <w:rsid w:val="00624CDD"/>
    <w:rsid w:val="006257ED"/>
    <w:rsid w:val="00627662"/>
    <w:rsid w:val="00630212"/>
    <w:rsid w:val="00636220"/>
    <w:rsid w:val="006434F6"/>
    <w:rsid w:val="0065032D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149F"/>
    <w:rsid w:val="006A4879"/>
    <w:rsid w:val="006B46FB"/>
    <w:rsid w:val="006B53E8"/>
    <w:rsid w:val="006B6B2F"/>
    <w:rsid w:val="006D3828"/>
    <w:rsid w:val="006E00CB"/>
    <w:rsid w:val="006E13A4"/>
    <w:rsid w:val="006E21FB"/>
    <w:rsid w:val="006E5993"/>
    <w:rsid w:val="006E6C37"/>
    <w:rsid w:val="006F08D2"/>
    <w:rsid w:val="006F0E64"/>
    <w:rsid w:val="006F5000"/>
    <w:rsid w:val="006F7A50"/>
    <w:rsid w:val="00706BBF"/>
    <w:rsid w:val="0070752D"/>
    <w:rsid w:val="00710DA4"/>
    <w:rsid w:val="0071432D"/>
    <w:rsid w:val="0072197D"/>
    <w:rsid w:val="00736AE7"/>
    <w:rsid w:val="0074508C"/>
    <w:rsid w:val="00745C21"/>
    <w:rsid w:val="00750D35"/>
    <w:rsid w:val="00755507"/>
    <w:rsid w:val="007657A2"/>
    <w:rsid w:val="007734C6"/>
    <w:rsid w:val="00776092"/>
    <w:rsid w:val="00777880"/>
    <w:rsid w:val="00780285"/>
    <w:rsid w:val="00785AFF"/>
    <w:rsid w:val="00792342"/>
    <w:rsid w:val="00796FF1"/>
    <w:rsid w:val="007977A8"/>
    <w:rsid w:val="007A0771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331"/>
    <w:rsid w:val="007C36FE"/>
    <w:rsid w:val="007D6A07"/>
    <w:rsid w:val="007E0BF4"/>
    <w:rsid w:val="007E198F"/>
    <w:rsid w:val="007E7D1E"/>
    <w:rsid w:val="007F4BD1"/>
    <w:rsid w:val="007F7259"/>
    <w:rsid w:val="008040A8"/>
    <w:rsid w:val="00811DC0"/>
    <w:rsid w:val="00813D95"/>
    <w:rsid w:val="008252E9"/>
    <w:rsid w:val="008279FA"/>
    <w:rsid w:val="00827F35"/>
    <w:rsid w:val="008303E6"/>
    <w:rsid w:val="00831B16"/>
    <w:rsid w:val="00835D9D"/>
    <w:rsid w:val="00840795"/>
    <w:rsid w:val="0084141F"/>
    <w:rsid w:val="00845F72"/>
    <w:rsid w:val="008476E7"/>
    <w:rsid w:val="0085090B"/>
    <w:rsid w:val="00850D53"/>
    <w:rsid w:val="008534EE"/>
    <w:rsid w:val="00854A00"/>
    <w:rsid w:val="0085790C"/>
    <w:rsid w:val="008626E7"/>
    <w:rsid w:val="00870EE7"/>
    <w:rsid w:val="008749C0"/>
    <w:rsid w:val="00881EC8"/>
    <w:rsid w:val="00883FE6"/>
    <w:rsid w:val="008863B9"/>
    <w:rsid w:val="00886692"/>
    <w:rsid w:val="00895872"/>
    <w:rsid w:val="008A0D7B"/>
    <w:rsid w:val="008A45A6"/>
    <w:rsid w:val="008A55DF"/>
    <w:rsid w:val="008B560F"/>
    <w:rsid w:val="008C189A"/>
    <w:rsid w:val="008C67AE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17505"/>
    <w:rsid w:val="0092129F"/>
    <w:rsid w:val="00925AE0"/>
    <w:rsid w:val="00926037"/>
    <w:rsid w:val="00926DA9"/>
    <w:rsid w:val="009321C4"/>
    <w:rsid w:val="00936E4A"/>
    <w:rsid w:val="00941BB2"/>
    <w:rsid w:val="00941E30"/>
    <w:rsid w:val="009420C1"/>
    <w:rsid w:val="009423F7"/>
    <w:rsid w:val="00942D5F"/>
    <w:rsid w:val="009438F8"/>
    <w:rsid w:val="00951202"/>
    <w:rsid w:val="00954EDD"/>
    <w:rsid w:val="00956C3E"/>
    <w:rsid w:val="00961C95"/>
    <w:rsid w:val="00962443"/>
    <w:rsid w:val="009748EA"/>
    <w:rsid w:val="00974A60"/>
    <w:rsid w:val="00976BAA"/>
    <w:rsid w:val="009777D9"/>
    <w:rsid w:val="00981D8B"/>
    <w:rsid w:val="00982BF7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E6F1B"/>
    <w:rsid w:val="009F7294"/>
    <w:rsid w:val="009F734F"/>
    <w:rsid w:val="00A04487"/>
    <w:rsid w:val="00A13D07"/>
    <w:rsid w:val="00A166F8"/>
    <w:rsid w:val="00A20BFD"/>
    <w:rsid w:val="00A246B6"/>
    <w:rsid w:val="00A26126"/>
    <w:rsid w:val="00A277A1"/>
    <w:rsid w:val="00A30734"/>
    <w:rsid w:val="00A32E80"/>
    <w:rsid w:val="00A46F20"/>
    <w:rsid w:val="00A47E70"/>
    <w:rsid w:val="00A50CE4"/>
    <w:rsid w:val="00A50CF0"/>
    <w:rsid w:val="00A53091"/>
    <w:rsid w:val="00A6142C"/>
    <w:rsid w:val="00A7286E"/>
    <w:rsid w:val="00A7671C"/>
    <w:rsid w:val="00A7737A"/>
    <w:rsid w:val="00A81A81"/>
    <w:rsid w:val="00A82FF7"/>
    <w:rsid w:val="00A85D63"/>
    <w:rsid w:val="00A9307E"/>
    <w:rsid w:val="00A94FC1"/>
    <w:rsid w:val="00AA0D4B"/>
    <w:rsid w:val="00AA2CBC"/>
    <w:rsid w:val="00AA51A8"/>
    <w:rsid w:val="00AB4CAF"/>
    <w:rsid w:val="00AB57BC"/>
    <w:rsid w:val="00AC0713"/>
    <w:rsid w:val="00AC17F5"/>
    <w:rsid w:val="00AC518F"/>
    <w:rsid w:val="00AC5820"/>
    <w:rsid w:val="00AD1CD8"/>
    <w:rsid w:val="00AD34FC"/>
    <w:rsid w:val="00AD7212"/>
    <w:rsid w:val="00AE0CC6"/>
    <w:rsid w:val="00AE3BE7"/>
    <w:rsid w:val="00AF0BAA"/>
    <w:rsid w:val="00B0233C"/>
    <w:rsid w:val="00B1132A"/>
    <w:rsid w:val="00B13418"/>
    <w:rsid w:val="00B151A9"/>
    <w:rsid w:val="00B258BB"/>
    <w:rsid w:val="00B309AB"/>
    <w:rsid w:val="00B445F4"/>
    <w:rsid w:val="00B47E0E"/>
    <w:rsid w:val="00B546B3"/>
    <w:rsid w:val="00B56F91"/>
    <w:rsid w:val="00B6600C"/>
    <w:rsid w:val="00B660D8"/>
    <w:rsid w:val="00B67B97"/>
    <w:rsid w:val="00B71EE1"/>
    <w:rsid w:val="00B764C9"/>
    <w:rsid w:val="00B86113"/>
    <w:rsid w:val="00B9330F"/>
    <w:rsid w:val="00B94614"/>
    <w:rsid w:val="00B968C8"/>
    <w:rsid w:val="00B976D4"/>
    <w:rsid w:val="00B97C58"/>
    <w:rsid w:val="00B97CE1"/>
    <w:rsid w:val="00BA3EC5"/>
    <w:rsid w:val="00BA51D9"/>
    <w:rsid w:val="00BB5DFC"/>
    <w:rsid w:val="00BB61D2"/>
    <w:rsid w:val="00BC071A"/>
    <w:rsid w:val="00BC25DD"/>
    <w:rsid w:val="00BC41FF"/>
    <w:rsid w:val="00BD2393"/>
    <w:rsid w:val="00BD279D"/>
    <w:rsid w:val="00BD6BB8"/>
    <w:rsid w:val="00BE3F35"/>
    <w:rsid w:val="00BE4A9F"/>
    <w:rsid w:val="00BE6C85"/>
    <w:rsid w:val="00BE718A"/>
    <w:rsid w:val="00BF081D"/>
    <w:rsid w:val="00BF49CF"/>
    <w:rsid w:val="00BF71A4"/>
    <w:rsid w:val="00C02433"/>
    <w:rsid w:val="00C0634D"/>
    <w:rsid w:val="00C14F18"/>
    <w:rsid w:val="00C20ED2"/>
    <w:rsid w:val="00C226B3"/>
    <w:rsid w:val="00C247C8"/>
    <w:rsid w:val="00C26D1E"/>
    <w:rsid w:val="00C270D2"/>
    <w:rsid w:val="00C279E0"/>
    <w:rsid w:val="00C3054A"/>
    <w:rsid w:val="00C311A8"/>
    <w:rsid w:val="00C31F7B"/>
    <w:rsid w:val="00C36024"/>
    <w:rsid w:val="00C370A3"/>
    <w:rsid w:val="00C40BD9"/>
    <w:rsid w:val="00C60BD0"/>
    <w:rsid w:val="00C6232D"/>
    <w:rsid w:val="00C63B6B"/>
    <w:rsid w:val="00C66BA2"/>
    <w:rsid w:val="00C73A13"/>
    <w:rsid w:val="00C777AD"/>
    <w:rsid w:val="00C81C63"/>
    <w:rsid w:val="00C834AF"/>
    <w:rsid w:val="00C8351B"/>
    <w:rsid w:val="00C8407F"/>
    <w:rsid w:val="00C863E3"/>
    <w:rsid w:val="00C86424"/>
    <w:rsid w:val="00C870F6"/>
    <w:rsid w:val="00C87494"/>
    <w:rsid w:val="00C90EA4"/>
    <w:rsid w:val="00C92ED3"/>
    <w:rsid w:val="00C95985"/>
    <w:rsid w:val="00CA4016"/>
    <w:rsid w:val="00CA4F8E"/>
    <w:rsid w:val="00CA7166"/>
    <w:rsid w:val="00CB421D"/>
    <w:rsid w:val="00CB7009"/>
    <w:rsid w:val="00CB71F7"/>
    <w:rsid w:val="00CC2AD8"/>
    <w:rsid w:val="00CC5026"/>
    <w:rsid w:val="00CC68D0"/>
    <w:rsid w:val="00CD3022"/>
    <w:rsid w:val="00CE0F7F"/>
    <w:rsid w:val="00CE4FAC"/>
    <w:rsid w:val="00CF346B"/>
    <w:rsid w:val="00CF3689"/>
    <w:rsid w:val="00CF36C3"/>
    <w:rsid w:val="00CF4DE2"/>
    <w:rsid w:val="00CF6BA7"/>
    <w:rsid w:val="00D01BB9"/>
    <w:rsid w:val="00D02481"/>
    <w:rsid w:val="00D03F9A"/>
    <w:rsid w:val="00D06D51"/>
    <w:rsid w:val="00D1003E"/>
    <w:rsid w:val="00D107FB"/>
    <w:rsid w:val="00D20AE9"/>
    <w:rsid w:val="00D20DE0"/>
    <w:rsid w:val="00D226E5"/>
    <w:rsid w:val="00D24991"/>
    <w:rsid w:val="00D3262D"/>
    <w:rsid w:val="00D42F3C"/>
    <w:rsid w:val="00D44572"/>
    <w:rsid w:val="00D50255"/>
    <w:rsid w:val="00D51C4C"/>
    <w:rsid w:val="00D52B60"/>
    <w:rsid w:val="00D62445"/>
    <w:rsid w:val="00D63737"/>
    <w:rsid w:val="00D66520"/>
    <w:rsid w:val="00D666BD"/>
    <w:rsid w:val="00D725D1"/>
    <w:rsid w:val="00D72D1F"/>
    <w:rsid w:val="00D743F4"/>
    <w:rsid w:val="00D84AE9"/>
    <w:rsid w:val="00D859EA"/>
    <w:rsid w:val="00DA56DC"/>
    <w:rsid w:val="00DA7EC5"/>
    <w:rsid w:val="00DB770C"/>
    <w:rsid w:val="00DB7D2F"/>
    <w:rsid w:val="00DD094C"/>
    <w:rsid w:val="00DE1CC8"/>
    <w:rsid w:val="00DE34CF"/>
    <w:rsid w:val="00DE40EA"/>
    <w:rsid w:val="00DE4C5F"/>
    <w:rsid w:val="00DE55CF"/>
    <w:rsid w:val="00DF2E57"/>
    <w:rsid w:val="00DF3D68"/>
    <w:rsid w:val="00E0627C"/>
    <w:rsid w:val="00E13F3D"/>
    <w:rsid w:val="00E2269B"/>
    <w:rsid w:val="00E22BED"/>
    <w:rsid w:val="00E2642A"/>
    <w:rsid w:val="00E34898"/>
    <w:rsid w:val="00E37396"/>
    <w:rsid w:val="00E37C01"/>
    <w:rsid w:val="00E430BF"/>
    <w:rsid w:val="00E4651A"/>
    <w:rsid w:val="00E559A7"/>
    <w:rsid w:val="00E661AE"/>
    <w:rsid w:val="00E70962"/>
    <w:rsid w:val="00E72787"/>
    <w:rsid w:val="00E75219"/>
    <w:rsid w:val="00E770EE"/>
    <w:rsid w:val="00E83FEF"/>
    <w:rsid w:val="00E869EC"/>
    <w:rsid w:val="00EA7DCA"/>
    <w:rsid w:val="00EB09B7"/>
    <w:rsid w:val="00EB2949"/>
    <w:rsid w:val="00EB605B"/>
    <w:rsid w:val="00EC05C4"/>
    <w:rsid w:val="00EC1A0C"/>
    <w:rsid w:val="00ED2703"/>
    <w:rsid w:val="00EE7D7C"/>
    <w:rsid w:val="00F02C7D"/>
    <w:rsid w:val="00F03F71"/>
    <w:rsid w:val="00F128F7"/>
    <w:rsid w:val="00F159B3"/>
    <w:rsid w:val="00F20210"/>
    <w:rsid w:val="00F21F8C"/>
    <w:rsid w:val="00F25D98"/>
    <w:rsid w:val="00F26C8E"/>
    <w:rsid w:val="00F2700A"/>
    <w:rsid w:val="00F300FB"/>
    <w:rsid w:val="00F33300"/>
    <w:rsid w:val="00F33E10"/>
    <w:rsid w:val="00F42373"/>
    <w:rsid w:val="00F46A68"/>
    <w:rsid w:val="00F57594"/>
    <w:rsid w:val="00F62238"/>
    <w:rsid w:val="00F652AB"/>
    <w:rsid w:val="00F665AF"/>
    <w:rsid w:val="00F8001D"/>
    <w:rsid w:val="00F832B2"/>
    <w:rsid w:val="00F83FBD"/>
    <w:rsid w:val="00F85509"/>
    <w:rsid w:val="00F9433E"/>
    <w:rsid w:val="00F96B9B"/>
    <w:rsid w:val="00FA3530"/>
    <w:rsid w:val="00FB0165"/>
    <w:rsid w:val="00FB1288"/>
    <w:rsid w:val="00FB35A6"/>
    <w:rsid w:val="00FB6386"/>
    <w:rsid w:val="00FC1A7C"/>
    <w:rsid w:val="00FC2058"/>
    <w:rsid w:val="00FC5321"/>
    <w:rsid w:val="00FC54AD"/>
    <w:rsid w:val="00FC6417"/>
    <w:rsid w:val="00FC64D3"/>
    <w:rsid w:val="00FC66A7"/>
    <w:rsid w:val="00FC7EE6"/>
    <w:rsid w:val="00FD273C"/>
    <w:rsid w:val="00FD40E3"/>
    <w:rsid w:val="00FD6E14"/>
    <w:rsid w:val="00FD799E"/>
    <w:rsid w:val="00FE5268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8EE5CE9-F716-4A88-BA47-7B6EBB99C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85090B"/>
  </w:style>
  <w:style w:type="character" w:customStyle="1" w:styleId="ui-provider">
    <w:name w:val="ui-provider"/>
    <w:basedOn w:val="DefaultParagraphFont"/>
    <w:rsid w:val="000F0E05"/>
  </w:style>
  <w:style w:type="character" w:styleId="HTMLCode">
    <w:name w:val="HTML Code"/>
    <w:basedOn w:val="DefaultParagraphFont"/>
    <w:uiPriority w:val="99"/>
    <w:unhideWhenUsed/>
    <w:rsid w:val="001A175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</TotalTime>
  <Pages>4</Pages>
  <Words>692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4628</CharactersWithSpaces>
  <SharedDoc>false</SharedDoc>
  <HLinks>
    <vt:vector size="18" baseType="variant">
      <vt:variant>
        <vt:i4>2031686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113</cp:revision>
  <cp:lastPrinted>1900-01-01T08:00:00Z</cp:lastPrinted>
  <dcterms:created xsi:type="dcterms:W3CDTF">2023-06-16T12:33:00Z</dcterms:created>
  <dcterms:modified xsi:type="dcterms:W3CDTF">2023-11-02T22:52:00Z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