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A62">
        <w:fldChar w:fldCharType="begin"/>
      </w:r>
      <w:r w:rsidR="00E45A62">
        <w:instrText xml:space="preserve"> DOCPROPERTY  TSG/WGRef  \* MERGEFORMAT </w:instrText>
      </w:r>
      <w:r w:rsidR="00E45A62">
        <w:fldChar w:fldCharType="separate"/>
      </w:r>
      <w:r w:rsidR="003609EF">
        <w:rPr>
          <w:b/>
          <w:noProof/>
          <w:sz w:val="24"/>
        </w:rPr>
        <w:t>RAN5</w:t>
      </w:r>
      <w:r w:rsidR="00E45A6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45A62">
        <w:fldChar w:fldCharType="begin"/>
      </w:r>
      <w:r w:rsidR="00E45A62">
        <w:instrText xml:space="preserve"> DOCPROPERTY  MtgSeq  \* MERGEFORMAT </w:instrText>
      </w:r>
      <w:r w:rsidR="00E45A62">
        <w:fldChar w:fldCharType="separate"/>
      </w:r>
      <w:r w:rsidR="00EB09B7" w:rsidRPr="00EB09B7">
        <w:rPr>
          <w:b/>
          <w:noProof/>
          <w:sz w:val="24"/>
        </w:rPr>
        <w:t>2023</w:t>
      </w:r>
      <w:r w:rsidR="00E45A62">
        <w:rPr>
          <w:b/>
          <w:noProof/>
          <w:sz w:val="24"/>
        </w:rPr>
        <w:fldChar w:fldCharType="end"/>
      </w:r>
      <w:r w:rsidR="00E45A62">
        <w:fldChar w:fldCharType="begin"/>
      </w:r>
      <w:r w:rsidR="00E45A62">
        <w:instrText xml:space="preserve"> DOCPROPERTY  MtgTitle  \* MERGEFORMAT </w:instrText>
      </w:r>
      <w:r w:rsidR="00E45A62">
        <w:fldChar w:fldCharType="separate"/>
      </w:r>
      <w:r w:rsidR="00EB09B7">
        <w:rPr>
          <w:b/>
          <w:noProof/>
          <w:sz w:val="24"/>
        </w:rPr>
        <w:t>-TTCN email</w:t>
      </w:r>
      <w:r w:rsidR="00E45A6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45A62">
        <w:fldChar w:fldCharType="begin"/>
      </w:r>
      <w:r w:rsidR="00E45A62">
        <w:instrText xml:space="preserve"> DOCPROPERTY  Tdoc#  \* MERGEFORMAT </w:instrText>
      </w:r>
      <w:r w:rsidR="00E45A62">
        <w:fldChar w:fldCharType="separate"/>
      </w:r>
      <w:r w:rsidR="00E13F3D" w:rsidRPr="00E13F3D">
        <w:rPr>
          <w:b/>
          <w:i/>
          <w:noProof/>
          <w:sz w:val="28"/>
        </w:rPr>
        <w:t>R5s230490</w:t>
      </w:r>
      <w:r w:rsidR="00E45A62">
        <w:rPr>
          <w:b/>
          <w:i/>
          <w:noProof/>
          <w:sz w:val="28"/>
        </w:rPr>
        <w:fldChar w:fldCharType="end"/>
      </w:r>
    </w:p>
    <w:p w14:paraId="7CB45193" w14:textId="77777777" w:rsidR="001E41F3" w:rsidRDefault="00E45A6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45A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45A6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45A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45A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45A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MCPTT test case 6.2.14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45A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A2DCB7" w:rsidR="001E41F3" w:rsidRDefault="000C76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45A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TEI14_Test, MCImp-UEConTest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45A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2023-06-22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45A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45A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8EE1DC" w:rsidR="001E41F3" w:rsidRDefault="000C76F2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add MCPTT TC 6.2.14 to the MCX ATS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E53015" w:rsidR="001E41F3" w:rsidRDefault="000C76F2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 w:rsidRPr="00533D9C">
              <w:rPr>
                <w:lang w:val="en-US"/>
              </w:rPr>
              <w:t xml:space="preserve">. </w:t>
            </w:r>
            <w:r>
              <w:rPr>
                <w:lang w:val="es-ES"/>
              </w:rPr>
              <w:t>See detailed change description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8F0085" w:rsidR="001E41F3" w:rsidRDefault="000C76F2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Test case will not be added to the MCX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572351" w:rsidR="001E41F3" w:rsidRDefault="00E45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6.2.14.MCPTT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808343" w:rsidR="001E41F3" w:rsidRDefault="000C7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4147E0" w:rsidR="001E41F3" w:rsidRDefault="000C7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015166" w:rsidR="001E41F3" w:rsidRDefault="000C7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220703" w:rsidR="001E41F3" w:rsidRDefault="000C7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Logs in R5s230491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8D374D" w14:textId="77777777" w:rsidR="000C76F2" w:rsidRDefault="000C76F2" w:rsidP="000C76F2">
      <w:pPr>
        <w:pStyle w:val="Heading"/>
        <w:jc w:val="left"/>
        <w:rPr>
          <w:sz w:val="8"/>
          <w:szCs w:val="8"/>
        </w:rPr>
      </w:pPr>
      <w:r>
        <w:rPr>
          <w:rStyle w:val="nfasis"/>
          <w:rFonts w:ascii="Arial" w:hAnsi="Arial" w:cs="Arial"/>
          <w:lang w:eastAsia="en-GB"/>
        </w:rPr>
        <w:lastRenderedPageBreak/>
        <w:t>Table of Contents</w:t>
      </w:r>
    </w:p>
    <w:sdt>
      <w:sdtPr>
        <w:id w:val="-1153359789"/>
        <w:docPartObj>
          <w:docPartGallery w:val="Table of Contents"/>
          <w:docPartUnique/>
        </w:docPartObj>
      </w:sdtPr>
      <w:sdtEndPr/>
      <w:sdtContent>
        <w:p w14:paraId="7F8F6FBE" w14:textId="77777777" w:rsidR="000C76F2" w:rsidRDefault="000C76F2" w:rsidP="000C76F2">
          <w:pPr>
            <w:pStyle w:val="TD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r>
            <w:fldChar w:fldCharType="begin"/>
          </w:r>
          <w:r>
            <w:rPr>
              <w:rStyle w:val="IndexLink"/>
            </w:rPr>
            <w:instrText>TOC \o "1-3" \h</w:instrText>
          </w:r>
          <w:r>
            <w:rPr>
              <w:rStyle w:val="IndexLink"/>
            </w:rPr>
            <w:fldChar w:fldCharType="separate"/>
          </w:r>
          <w:hyperlink w:anchor="_Toc138433602" w:history="1">
            <w:r w:rsidRPr="00A4488F">
              <w:rPr>
                <w:rStyle w:val="Hipervnculo"/>
                <w:b/>
                <w:lang w:eastAsia="ja-JP"/>
              </w:rPr>
              <w:t>1</w:t>
            </w:r>
            <w:r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Pr="00A4488F">
              <w:rPr>
                <w:rStyle w:val="Hipervnculo"/>
                <w:b/>
                <w:lang w:eastAsia="ja-JP"/>
              </w:rPr>
              <w:t>Overview</w:t>
            </w:r>
            <w:r>
              <w:tab/>
            </w:r>
            <w:r>
              <w:fldChar w:fldCharType="begin"/>
            </w:r>
            <w:r>
              <w:instrText xml:space="preserve"> PAGEREF _Toc138433602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14:paraId="3CBEC615" w14:textId="77777777" w:rsidR="000C76F2" w:rsidRDefault="00E45A62" w:rsidP="000C76F2">
          <w:pPr>
            <w:pStyle w:val="TDC2"/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138433603" w:history="1">
            <w:r w:rsidR="000C76F2" w:rsidRPr="00A4488F">
              <w:rPr>
                <w:rStyle w:val="Hipervnculo"/>
                <w:b/>
              </w:rPr>
              <w:t>1.1</w:t>
            </w:r>
            <w:r w:rsidR="000C76F2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0C76F2" w:rsidRPr="00A4488F">
              <w:rPr>
                <w:rStyle w:val="Hipervnculo"/>
                <w:b/>
              </w:rPr>
              <w:t>Verification Test Summary</w:t>
            </w:r>
            <w:r w:rsidR="000C76F2">
              <w:tab/>
            </w:r>
            <w:r w:rsidR="000C76F2">
              <w:fldChar w:fldCharType="begin"/>
            </w:r>
            <w:r w:rsidR="000C76F2">
              <w:instrText xml:space="preserve"> PAGEREF _Toc138433603 \h </w:instrText>
            </w:r>
            <w:r w:rsidR="000C76F2">
              <w:fldChar w:fldCharType="separate"/>
            </w:r>
            <w:r w:rsidR="000C76F2">
              <w:t>3</w:t>
            </w:r>
            <w:r w:rsidR="000C76F2">
              <w:fldChar w:fldCharType="end"/>
            </w:r>
          </w:hyperlink>
        </w:p>
        <w:p w14:paraId="7DC1E96B" w14:textId="77777777" w:rsidR="000C76F2" w:rsidRDefault="00E45A62" w:rsidP="000C76F2">
          <w:pPr>
            <w:pStyle w:val="TD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4" w:history="1">
            <w:r w:rsidR="000C76F2" w:rsidRPr="00A4488F">
              <w:rPr>
                <w:rStyle w:val="Hipervnculo"/>
                <w:b/>
              </w:rPr>
              <w:t>2</w:t>
            </w:r>
            <w:r w:rsidR="000C76F2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0C76F2" w:rsidRPr="00A4488F">
              <w:rPr>
                <w:rStyle w:val="Hipervnculo"/>
                <w:b/>
              </w:rPr>
              <w:t>Corrections required</w:t>
            </w:r>
            <w:r w:rsidR="000C76F2">
              <w:tab/>
            </w:r>
            <w:r w:rsidR="000C76F2">
              <w:fldChar w:fldCharType="begin"/>
            </w:r>
            <w:r w:rsidR="000C76F2">
              <w:instrText xml:space="preserve"> PAGEREF _Toc138433604 \h </w:instrText>
            </w:r>
            <w:r w:rsidR="000C76F2">
              <w:fldChar w:fldCharType="separate"/>
            </w:r>
            <w:r w:rsidR="000C76F2">
              <w:t>3</w:t>
            </w:r>
            <w:r w:rsidR="000C76F2">
              <w:fldChar w:fldCharType="end"/>
            </w:r>
          </w:hyperlink>
        </w:p>
        <w:p w14:paraId="1324AD41" w14:textId="77777777" w:rsidR="000C76F2" w:rsidRDefault="00E45A62" w:rsidP="000C76F2">
          <w:pPr>
            <w:pStyle w:val="TDC2"/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138433605" w:history="1">
            <w:r w:rsidR="000C76F2" w:rsidRPr="00A4488F">
              <w:rPr>
                <w:rStyle w:val="Hipervnculo"/>
                <w:b/>
                <w:lang w:val="pt-BR"/>
              </w:rPr>
              <w:t>2.1</w:t>
            </w:r>
            <w:r w:rsidR="000C76F2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0C76F2" w:rsidRPr="00A4488F">
              <w:rPr>
                <w:rStyle w:val="Hipervnculo"/>
                <w:b/>
                <w:lang w:val="pt-BR"/>
              </w:rPr>
              <w:t>Change 1</w:t>
            </w:r>
            <w:r w:rsidR="000C76F2">
              <w:tab/>
            </w:r>
            <w:r w:rsidR="000C76F2">
              <w:fldChar w:fldCharType="begin"/>
            </w:r>
            <w:r w:rsidR="000C76F2">
              <w:instrText xml:space="preserve"> PAGEREF _Toc138433605 \h </w:instrText>
            </w:r>
            <w:r w:rsidR="000C76F2">
              <w:fldChar w:fldCharType="separate"/>
            </w:r>
            <w:r w:rsidR="000C76F2">
              <w:t>3</w:t>
            </w:r>
            <w:r w:rsidR="000C76F2">
              <w:fldChar w:fldCharType="end"/>
            </w:r>
          </w:hyperlink>
        </w:p>
        <w:p w14:paraId="01174200" w14:textId="77777777" w:rsidR="000C76F2" w:rsidRDefault="00E45A62" w:rsidP="000C76F2">
          <w:pPr>
            <w:pStyle w:val="TD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6" w:history="1">
            <w:r w:rsidR="000C76F2" w:rsidRPr="00A4488F">
              <w:rPr>
                <w:rStyle w:val="Hipervnculo"/>
                <w:b/>
              </w:rPr>
              <w:t>3</w:t>
            </w:r>
            <w:r w:rsidR="000C76F2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0C76F2" w:rsidRPr="00A4488F">
              <w:rPr>
                <w:rStyle w:val="Hipervnculo"/>
                <w:b/>
              </w:rPr>
              <w:t>Branches executed</w:t>
            </w:r>
            <w:r w:rsidR="000C76F2">
              <w:tab/>
            </w:r>
            <w:r w:rsidR="000C76F2">
              <w:fldChar w:fldCharType="begin"/>
            </w:r>
            <w:r w:rsidR="000C76F2">
              <w:instrText xml:space="preserve"> PAGEREF _Toc138433606 \h </w:instrText>
            </w:r>
            <w:r w:rsidR="000C76F2">
              <w:fldChar w:fldCharType="separate"/>
            </w:r>
            <w:r w:rsidR="000C76F2">
              <w:t>3</w:t>
            </w:r>
            <w:r w:rsidR="000C76F2">
              <w:fldChar w:fldCharType="end"/>
            </w:r>
          </w:hyperlink>
        </w:p>
        <w:p w14:paraId="744BB3FE" w14:textId="77777777" w:rsidR="000C76F2" w:rsidRDefault="00E45A62" w:rsidP="000C76F2">
          <w:pPr>
            <w:pStyle w:val="TD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7" w:history="1">
            <w:r w:rsidR="000C76F2" w:rsidRPr="00A4488F">
              <w:rPr>
                <w:rStyle w:val="Hipervnculo"/>
                <w:b/>
              </w:rPr>
              <w:t>4</w:t>
            </w:r>
            <w:r w:rsidR="000C76F2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0C76F2" w:rsidRPr="00A4488F">
              <w:rPr>
                <w:rStyle w:val="Hipervnculo"/>
                <w:b/>
              </w:rPr>
              <w:t>Execution Log Files</w:t>
            </w:r>
            <w:r w:rsidR="000C76F2">
              <w:tab/>
            </w:r>
            <w:r w:rsidR="000C76F2">
              <w:fldChar w:fldCharType="begin"/>
            </w:r>
            <w:r w:rsidR="000C76F2">
              <w:instrText xml:space="preserve"> PAGEREF _Toc138433607 \h </w:instrText>
            </w:r>
            <w:r w:rsidR="000C76F2">
              <w:fldChar w:fldCharType="separate"/>
            </w:r>
            <w:r w:rsidR="000C76F2">
              <w:t>3</w:t>
            </w:r>
            <w:r w:rsidR="000C76F2">
              <w:fldChar w:fldCharType="end"/>
            </w:r>
          </w:hyperlink>
        </w:p>
        <w:p w14:paraId="174507BF" w14:textId="77777777" w:rsidR="000C76F2" w:rsidRDefault="00E45A62" w:rsidP="000C76F2">
          <w:pPr>
            <w:pStyle w:val="TDC2"/>
            <w:rPr>
              <w:rFonts w:asciiTheme="minorHAnsi" w:eastAsiaTheme="minorEastAsia" w:hAnsiTheme="minorHAnsi" w:cstheme="minorBidi"/>
              <w:sz w:val="22"/>
              <w:szCs w:val="22"/>
              <w:lang w:val="es-ES" w:eastAsia="es-ES"/>
            </w:rPr>
          </w:pPr>
          <w:hyperlink w:anchor="_Toc138433608" w:history="1">
            <w:r w:rsidR="000C76F2" w:rsidRPr="00A4488F">
              <w:rPr>
                <w:rStyle w:val="Hipervnculo"/>
                <w:rFonts w:cs="Arial"/>
                <w:b/>
              </w:rPr>
              <w:t>4.1</w:t>
            </w:r>
            <w:r w:rsidR="000C76F2">
              <w:rPr>
                <w:rFonts w:asciiTheme="minorHAnsi" w:eastAsiaTheme="minorEastAsia" w:hAnsiTheme="minorHAnsi" w:cstheme="minorBidi"/>
                <w:sz w:val="22"/>
                <w:szCs w:val="22"/>
                <w:lang w:val="es-ES" w:eastAsia="es-ES"/>
              </w:rPr>
              <w:tab/>
            </w:r>
            <w:r w:rsidR="000C76F2" w:rsidRPr="00A4488F">
              <w:rPr>
                <w:rStyle w:val="Hipervnculo"/>
                <w:b/>
              </w:rPr>
              <w:t>Nemergent Solutions Client v7.0</w:t>
            </w:r>
            <w:r w:rsidR="000C76F2">
              <w:tab/>
            </w:r>
            <w:r w:rsidR="000C76F2">
              <w:fldChar w:fldCharType="begin"/>
            </w:r>
            <w:r w:rsidR="000C76F2">
              <w:instrText xml:space="preserve"> PAGEREF _Toc138433608 \h </w:instrText>
            </w:r>
            <w:r w:rsidR="000C76F2">
              <w:fldChar w:fldCharType="separate"/>
            </w:r>
            <w:r w:rsidR="000C76F2">
              <w:t>3</w:t>
            </w:r>
            <w:r w:rsidR="000C76F2">
              <w:fldChar w:fldCharType="end"/>
            </w:r>
          </w:hyperlink>
        </w:p>
        <w:p w14:paraId="4E46DBC4" w14:textId="77777777" w:rsidR="000C76F2" w:rsidRDefault="00E45A62" w:rsidP="000C76F2">
          <w:pPr>
            <w:pStyle w:val="TDC1"/>
            <w:rPr>
              <w:rFonts w:asciiTheme="minorHAnsi" w:eastAsiaTheme="minorEastAsia" w:hAnsiTheme="minorHAnsi" w:cstheme="minorBidi"/>
              <w:szCs w:val="22"/>
              <w:lang w:val="es-ES" w:eastAsia="es-ES"/>
            </w:rPr>
          </w:pPr>
          <w:hyperlink w:anchor="_Toc138433609" w:history="1">
            <w:r w:rsidR="000C76F2" w:rsidRPr="00A4488F">
              <w:rPr>
                <w:rStyle w:val="Hipervnculo"/>
                <w:rFonts w:cs="Arial"/>
                <w:b/>
              </w:rPr>
              <w:t>5</w:t>
            </w:r>
            <w:r w:rsidR="000C76F2">
              <w:rPr>
                <w:rFonts w:asciiTheme="minorHAnsi" w:eastAsiaTheme="minorEastAsia" w:hAnsiTheme="minorHAnsi" w:cstheme="minorBidi"/>
                <w:szCs w:val="22"/>
                <w:lang w:val="es-ES" w:eastAsia="es-ES"/>
              </w:rPr>
              <w:tab/>
            </w:r>
            <w:r w:rsidR="000C76F2" w:rsidRPr="00A4488F">
              <w:rPr>
                <w:rStyle w:val="Hipervnculo"/>
                <w:rFonts w:cs="Arial"/>
                <w:b/>
              </w:rPr>
              <w:t>References</w:t>
            </w:r>
            <w:r w:rsidR="000C76F2">
              <w:tab/>
            </w:r>
            <w:r w:rsidR="000C76F2">
              <w:fldChar w:fldCharType="begin"/>
            </w:r>
            <w:r w:rsidR="000C76F2">
              <w:instrText xml:space="preserve"> PAGEREF _Toc138433609 \h </w:instrText>
            </w:r>
            <w:r w:rsidR="000C76F2">
              <w:fldChar w:fldCharType="separate"/>
            </w:r>
            <w:r w:rsidR="000C76F2">
              <w:t>4</w:t>
            </w:r>
            <w:r w:rsidR="000C76F2">
              <w:fldChar w:fldCharType="end"/>
            </w:r>
          </w:hyperlink>
        </w:p>
        <w:p w14:paraId="0F69BC95" w14:textId="77777777" w:rsidR="000C76F2" w:rsidRDefault="000C76F2" w:rsidP="000C76F2">
          <w:pPr>
            <w:pStyle w:val="TDC1"/>
            <w:tabs>
              <w:tab w:val="clear" w:pos="9639"/>
              <w:tab w:val="right" w:leader="dot" w:pos="9638"/>
            </w:tabs>
          </w:pPr>
          <w:r>
            <w:rPr>
              <w:rStyle w:val="IndexLink"/>
            </w:rPr>
            <w:fldChar w:fldCharType="end"/>
          </w:r>
        </w:p>
      </w:sdtContent>
    </w:sdt>
    <w:p w14:paraId="66745374" w14:textId="77777777" w:rsidR="000C76F2" w:rsidRDefault="000C76F2" w:rsidP="000C76F2">
      <w:pPr>
        <w:rPr>
          <w:rFonts w:ascii="Calibri" w:hAnsi="Calibri" w:cs="Calibri"/>
          <w:sz w:val="24"/>
          <w:szCs w:val="24"/>
          <w:lang w:val="pt-BR"/>
        </w:rPr>
      </w:pPr>
      <w:r>
        <w:br w:type="page"/>
      </w:r>
    </w:p>
    <w:p w14:paraId="17B2733E" w14:textId="77777777" w:rsidR="000C76F2" w:rsidRDefault="000C76F2" w:rsidP="000C76F2">
      <w:pPr>
        <w:rPr>
          <w:rFonts w:ascii="Calibri" w:hAnsi="Calibri" w:cs="Calibri"/>
          <w:b/>
          <w:sz w:val="24"/>
          <w:szCs w:val="24"/>
          <w:lang w:val="pt-BR" w:eastAsia="ja-JP"/>
        </w:rPr>
      </w:pPr>
    </w:p>
    <w:p w14:paraId="33FBCCCB" w14:textId="77777777" w:rsidR="000C76F2" w:rsidRPr="00581D13" w:rsidRDefault="000C76F2" w:rsidP="000C76F2">
      <w:pPr>
        <w:pStyle w:val="Ttulo1"/>
        <w:numPr>
          <w:ilvl w:val="0"/>
          <w:numId w:val="3"/>
        </w:numPr>
        <w:tabs>
          <w:tab w:val="clear" w:pos="432"/>
          <w:tab w:val="num" w:pos="360"/>
        </w:tabs>
        <w:ind w:left="1134" w:hanging="1134"/>
        <w:rPr>
          <w:b/>
          <w:lang w:eastAsia="ja-JP"/>
        </w:rPr>
      </w:pPr>
      <w:bookmarkStart w:id="2" w:name="_Toc69371787"/>
      <w:bookmarkStart w:id="3" w:name="_Toc122434485"/>
      <w:bookmarkStart w:id="4" w:name="_Toc138433602"/>
      <w:r>
        <w:rPr>
          <w:b/>
          <w:lang w:eastAsia="ja-JP"/>
        </w:rPr>
        <w:t>Overview</w:t>
      </w:r>
      <w:bookmarkEnd w:id="2"/>
      <w:bookmarkEnd w:id="3"/>
      <w:bookmarkEnd w:id="4"/>
    </w:p>
    <w:p w14:paraId="5DEC5538" w14:textId="610389A8" w:rsidR="000C76F2" w:rsidRPr="00581D13" w:rsidRDefault="000C76F2" w:rsidP="000C76F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4"/>
          <w:szCs w:val="24"/>
        </w:rPr>
      </w:pPr>
      <w:r w:rsidRPr="00581D13">
        <w:rPr>
          <w:rFonts w:cs="Arial"/>
          <w:sz w:val="24"/>
          <w:szCs w:val="24"/>
        </w:rPr>
        <w:t xml:space="preserve">This document lists all the essential changes needed to correct problems in the TTCN implementation of </w:t>
      </w:r>
      <w:r>
        <w:rPr>
          <w:rFonts w:cs="Arial"/>
          <w:sz w:val="24"/>
          <w:szCs w:val="24"/>
        </w:rPr>
        <w:t>test case 6.2.14.</w:t>
      </w:r>
      <w:r w:rsidRPr="00581D13">
        <w:rPr>
          <w:rFonts w:cs="Arial"/>
          <w:sz w:val="24"/>
          <w:szCs w:val="24"/>
        </w:rPr>
        <w:t xml:space="preserve">MCPTT which is part of the ATS iwd-TTCN3-B2022-09_D23wk12 test suite. </w:t>
      </w:r>
    </w:p>
    <w:p w14:paraId="4E8E3E81" w14:textId="77777777" w:rsidR="000C76F2" w:rsidRPr="00581D13" w:rsidRDefault="000C76F2" w:rsidP="000C76F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4"/>
          <w:szCs w:val="24"/>
        </w:rPr>
      </w:pPr>
      <w:r w:rsidRPr="00581D13">
        <w:rPr>
          <w:rFonts w:cs="Arial"/>
          <w:sz w:val="24"/>
          <w:szCs w:val="24"/>
        </w:rPr>
        <w:t>With these changes applied the test case can be demonstrated to run with one or more UEs (see section 4). E</w:t>
      </w:r>
      <w:r w:rsidRPr="00581D13">
        <w:rPr>
          <w:rFonts w:cs="Arial"/>
          <w:sz w:val="24"/>
          <w:szCs w:val="24"/>
          <w:lang w:eastAsia="ja-JP"/>
        </w:rPr>
        <w:t xml:space="preserve">xecution log files are provided as evidence. </w:t>
      </w:r>
    </w:p>
    <w:p w14:paraId="4200A9B0" w14:textId="77777777" w:rsidR="000C76F2" w:rsidRDefault="000C76F2" w:rsidP="000C76F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color w:val="000000"/>
          <w:sz w:val="24"/>
          <w:lang w:eastAsia="ja-JP"/>
        </w:rPr>
        <w:t>Endika Aldecoa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EF173A">
          <w:rPr>
            <w:rStyle w:val="Hipervnculo"/>
            <w:rFonts w:cs="Arial"/>
            <w:bCs/>
            <w:lang w:eastAsia="ja-JP"/>
          </w:rPr>
          <w:t>endika.aldecoa@ehu.eus</w:t>
        </w:r>
      </w:hyperlink>
    </w:p>
    <w:p w14:paraId="2E7AA213" w14:textId="77777777" w:rsidR="000C76F2" w:rsidRDefault="000C76F2" w:rsidP="000C76F2">
      <w:pPr>
        <w:pStyle w:val="Ttulo2"/>
        <w:numPr>
          <w:ilvl w:val="1"/>
          <w:numId w:val="3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clear" w:pos="576"/>
          <w:tab w:val="num" w:pos="360"/>
        </w:tabs>
        <w:ind w:left="1134" w:hanging="1134"/>
        <w:rPr>
          <w:b/>
        </w:rPr>
      </w:pPr>
      <w:bookmarkStart w:id="5" w:name="_Toc69371788"/>
      <w:bookmarkStart w:id="6" w:name="_Toc138433603"/>
      <w:r>
        <w:rPr>
          <w:b/>
        </w:rPr>
        <w:t>Verification Test Summary</w:t>
      </w:r>
      <w:bookmarkEnd w:id="5"/>
      <w:bookmarkEnd w:id="6"/>
      <w:r>
        <w:rPr>
          <w:b/>
        </w:rPr>
        <w:t xml:space="preserve"> </w:t>
      </w:r>
    </w:p>
    <w:p w14:paraId="31A88447" w14:textId="0870844B" w:rsidR="000C76F2" w:rsidRDefault="000C76F2" w:rsidP="000C76F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6.2.14.MCPTT</w:t>
      </w:r>
    </w:p>
    <w:p w14:paraId="28E75550" w14:textId="77777777" w:rsidR="000C76F2" w:rsidRDefault="000C76F2" w:rsidP="000C76F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/>
        </w:rPr>
        <w:t xml:space="preserve">ATS </w:t>
      </w:r>
      <w:r w:rsidRPr="00940FD5">
        <w:rPr>
          <w:rFonts w:cs="Arial"/>
        </w:rPr>
        <w:t>iwd-TTCN3-B2022-09_D23wk12</w:t>
      </w:r>
    </w:p>
    <w:p w14:paraId="4DC09668" w14:textId="77777777" w:rsidR="000C76F2" w:rsidRDefault="000C76F2" w:rsidP="000C76F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MCSTaaSting</w:t>
      </w:r>
      <w:r>
        <w:rPr>
          <w:rFonts w:cs="Arial"/>
          <w:lang w:eastAsia="ja-JP"/>
        </w:rPr>
        <w:t xml:space="preserve"> Tester</w:t>
      </w:r>
    </w:p>
    <w:p w14:paraId="70570465" w14:textId="77777777" w:rsidR="000C76F2" w:rsidRDefault="000C76F2" w:rsidP="000C76F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Nemergent Client v7.0 on COTS LTE UE</w:t>
      </w:r>
    </w:p>
    <w:p w14:paraId="5550971E" w14:textId="77777777" w:rsidR="000C76F2" w:rsidRDefault="000C76F2" w:rsidP="000C76F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FC240A1" w14:textId="77777777" w:rsidR="000C76F2" w:rsidRDefault="000C76F2" w:rsidP="000C76F2">
      <w:pPr>
        <w:rPr>
          <w:rFonts w:cs="Arial"/>
          <w:lang w:eastAsia="en-GB"/>
        </w:rPr>
      </w:pPr>
    </w:p>
    <w:p w14:paraId="2A361517" w14:textId="77777777" w:rsidR="000C76F2" w:rsidRDefault="000C76F2" w:rsidP="000C76F2">
      <w:pPr>
        <w:pStyle w:val="Ttulo1"/>
        <w:numPr>
          <w:ilvl w:val="0"/>
          <w:numId w:val="3"/>
        </w:numPr>
        <w:tabs>
          <w:tab w:val="clear" w:pos="432"/>
          <w:tab w:val="num" w:pos="360"/>
        </w:tabs>
        <w:ind w:left="1134" w:hanging="1134"/>
        <w:rPr>
          <w:b/>
        </w:rPr>
      </w:pPr>
      <w:bookmarkStart w:id="7" w:name="_Toc122434488"/>
      <w:bookmarkStart w:id="8" w:name="_Toc295288959"/>
      <w:bookmarkStart w:id="9" w:name="_Toc69371789"/>
      <w:bookmarkStart w:id="10" w:name="_Toc54888062"/>
      <w:bookmarkStart w:id="11" w:name="_Toc138433604"/>
      <w:r>
        <w:rPr>
          <w:b/>
        </w:rPr>
        <w:t>Corrections required</w:t>
      </w:r>
      <w:bookmarkEnd w:id="7"/>
      <w:bookmarkEnd w:id="8"/>
      <w:bookmarkEnd w:id="9"/>
      <w:bookmarkEnd w:id="10"/>
      <w:bookmarkEnd w:id="11"/>
    </w:p>
    <w:p w14:paraId="77D3DA76" w14:textId="77777777" w:rsidR="000C76F2" w:rsidRDefault="000C76F2" w:rsidP="000C76F2">
      <w:pPr>
        <w:pStyle w:val="Ttulo2"/>
        <w:numPr>
          <w:ilvl w:val="1"/>
          <w:numId w:val="3"/>
        </w:numPr>
        <w:tabs>
          <w:tab w:val="clear" w:pos="576"/>
          <w:tab w:val="num" w:pos="360"/>
        </w:tabs>
        <w:spacing w:before="480"/>
        <w:ind w:left="1134" w:hanging="1134"/>
        <w:rPr>
          <w:b/>
          <w:lang w:val="pt-BR"/>
        </w:rPr>
      </w:pPr>
      <w:bookmarkStart w:id="12" w:name="_Toc69371790"/>
      <w:bookmarkStart w:id="13" w:name="_Toc54888063"/>
      <w:bookmarkStart w:id="14" w:name="_Toc138433605"/>
      <w:r>
        <w:rPr>
          <w:b/>
          <w:lang w:val="pt-BR"/>
        </w:rPr>
        <w:t>Change 1</w:t>
      </w:r>
      <w:bookmarkEnd w:id="12"/>
      <w:bookmarkEnd w:id="13"/>
      <w:bookmarkEnd w:id="14"/>
    </w:p>
    <w:p w14:paraId="1570C92C" w14:textId="77777777" w:rsidR="000C76F2" w:rsidRPr="00D73538" w:rsidRDefault="000C76F2" w:rsidP="000C76F2">
      <w:pPr>
        <w:pStyle w:val="Standard"/>
        <w:rPr>
          <w:rFonts w:ascii="Arial" w:eastAsia="SimSun, 宋体" w:hAnsi="Arial" w:cs="Arial"/>
          <w:lang w:eastAsia="en-GB"/>
        </w:rPr>
      </w:pPr>
      <w:r>
        <w:rPr>
          <w:rFonts w:ascii="Arial" w:eastAsia="SimSun, 宋体" w:hAnsi="Arial" w:cs="Arial"/>
          <w:lang w:eastAsia="en-GB"/>
        </w:rPr>
        <w:t>Change1 of R5s230484</w:t>
      </w:r>
    </w:p>
    <w:p w14:paraId="22E24A78" w14:textId="77777777" w:rsidR="000C76F2" w:rsidRDefault="000C76F2" w:rsidP="000C76F2">
      <w:pPr>
        <w:pStyle w:val="Ttulo1"/>
        <w:numPr>
          <w:ilvl w:val="0"/>
          <w:numId w:val="3"/>
        </w:numPr>
        <w:tabs>
          <w:tab w:val="clear" w:pos="432"/>
          <w:tab w:val="left" w:pos="0"/>
          <w:tab w:val="num" w:pos="360"/>
        </w:tabs>
        <w:ind w:left="1134" w:hanging="1134"/>
        <w:rPr>
          <w:b/>
        </w:rPr>
      </w:pPr>
      <w:bookmarkStart w:id="15" w:name="_Toc68002782"/>
      <w:bookmarkStart w:id="16" w:name="_Toc69371792"/>
      <w:bookmarkStart w:id="17" w:name="_Toc138433606"/>
      <w:r>
        <w:rPr>
          <w:b/>
        </w:rPr>
        <w:t>Branches executed</w:t>
      </w:r>
      <w:bookmarkEnd w:id="15"/>
      <w:bookmarkEnd w:id="16"/>
      <w:bookmarkEnd w:id="17"/>
      <w:r>
        <w:rPr>
          <w:b/>
        </w:rPr>
        <w:t xml:space="preserve"> </w:t>
      </w:r>
    </w:p>
    <w:p w14:paraId="5E4F9AE2" w14:textId="77777777" w:rsidR="000C76F2" w:rsidRDefault="000C76F2" w:rsidP="000C76F2">
      <w:pPr>
        <w:numPr>
          <w:ilvl w:val="0"/>
          <w:numId w:val="1"/>
        </w:numPr>
        <w:suppressAutoHyphens/>
      </w:pPr>
      <w:r>
        <w:rPr>
          <w:rFonts w:cs="Arial"/>
          <w:color w:val="000000"/>
        </w:rPr>
        <w:t>TLSv1.2</w:t>
      </w:r>
    </w:p>
    <w:p w14:paraId="2EF5C045" w14:textId="77777777" w:rsidR="000C76F2" w:rsidRDefault="000C76F2" w:rsidP="000C76F2">
      <w:pPr>
        <w:numPr>
          <w:ilvl w:val="0"/>
          <w:numId w:val="1"/>
        </w:numPr>
        <w:suppressAutoHyphens/>
      </w:pPr>
      <w:r>
        <w:rPr>
          <w:rFonts w:cs="Arial"/>
          <w:color w:val="000000"/>
        </w:rPr>
        <w:t>IPSec ipsec-3gpp;alg=hmac-sha-1-96;ealg=aes-cbc</w:t>
      </w:r>
    </w:p>
    <w:p w14:paraId="24DDEDAF" w14:textId="77777777" w:rsidR="000C76F2" w:rsidRDefault="000C76F2" w:rsidP="000C76F2">
      <w:pPr>
        <w:numPr>
          <w:ilvl w:val="0"/>
          <w:numId w:val="1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encrpytion according to  </w:t>
      </w:r>
      <w:hyperlink r:id="rId14" w:anchor="aes128-gcm" w:history="1">
        <w:r>
          <w:rPr>
            <w:rStyle w:val="Hipervnculo"/>
            <w:rFonts w:cs="Arial"/>
          </w:rPr>
          <w:t>http://www.w3.org/2009/xmlenc11#aes128-gcm</w:t>
        </w:r>
      </w:hyperlink>
    </w:p>
    <w:p w14:paraId="70F42B83" w14:textId="77777777" w:rsidR="000C76F2" w:rsidRPr="00C3618F" w:rsidRDefault="000C76F2" w:rsidP="000C76F2">
      <w:pPr>
        <w:numPr>
          <w:ilvl w:val="0"/>
          <w:numId w:val="1"/>
        </w:numPr>
        <w:suppressAutoHyphens/>
        <w:rPr>
          <w:rFonts w:cs="Arial"/>
          <w:color w:val="000000"/>
          <w:lang w:val="en-US"/>
        </w:rPr>
      </w:pPr>
      <w:r>
        <w:rPr>
          <w:rFonts w:cs="Arial"/>
          <w:color w:val="000000"/>
        </w:rPr>
        <w:t xml:space="preserve">XML signatures according to  </w:t>
      </w:r>
      <w:hyperlink r:id="rId15" w:anchor="sha256" w:history="1">
        <w:r>
          <w:rPr>
            <w:rStyle w:val="Hipervnculo"/>
            <w:rFonts w:cs="Arial"/>
          </w:rPr>
          <w:t>http://www.w3.org/2001/04/xmlenc#sha256</w:t>
        </w:r>
      </w:hyperlink>
    </w:p>
    <w:p w14:paraId="623631BB" w14:textId="77777777" w:rsidR="000C76F2" w:rsidRDefault="000C76F2" w:rsidP="000C76F2">
      <w:pPr>
        <w:numPr>
          <w:ilvl w:val="0"/>
          <w:numId w:val="1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541EB790" w14:textId="77777777" w:rsidR="000C76F2" w:rsidRDefault="000C76F2" w:rsidP="000C76F2">
      <w:pPr>
        <w:numPr>
          <w:ilvl w:val="0"/>
          <w:numId w:val="1"/>
        </w:numPr>
        <w:suppressAutoHyphens/>
      </w:pPr>
      <w:r>
        <w:t>LTE Band 1</w:t>
      </w:r>
    </w:p>
    <w:p w14:paraId="3974E6FB" w14:textId="77777777" w:rsidR="000C76F2" w:rsidRDefault="000C76F2" w:rsidP="000C76F2">
      <w:pPr>
        <w:numPr>
          <w:ilvl w:val="0"/>
          <w:numId w:val="1"/>
        </w:numPr>
        <w:suppressAutoHyphens/>
      </w:pPr>
      <w:r>
        <w:t>EEA2/EIA2 RRC/NAS ciphering/integrity algorithms</w:t>
      </w:r>
    </w:p>
    <w:p w14:paraId="54CDF297" w14:textId="77777777" w:rsidR="000C76F2" w:rsidRDefault="000C76F2" w:rsidP="000C76F2">
      <w:pPr>
        <w:pStyle w:val="Ttulo1"/>
        <w:numPr>
          <w:ilvl w:val="0"/>
          <w:numId w:val="3"/>
        </w:numPr>
        <w:tabs>
          <w:tab w:val="clear" w:pos="432"/>
          <w:tab w:val="left" w:pos="0"/>
          <w:tab w:val="num" w:pos="360"/>
        </w:tabs>
        <w:ind w:left="1134" w:hanging="1134"/>
        <w:rPr>
          <w:b/>
        </w:rPr>
      </w:pPr>
      <w:bookmarkStart w:id="18" w:name="_Toc69371793"/>
      <w:bookmarkStart w:id="19" w:name="_Toc68002783"/>
      <w:bookmarkStart w:id="20" w:name="_Toc138433607"/>
      <w:r>
        <w:rPr>
          <w:b/>
        </w:rPr>
        <w:t>Execution Log Files</w:t>
      </w:r>
      <w:bookmarkEnd w:id="18"/>
      <w:bookmarkEnd w:id="19"/>
      <w:bookmarkEnd w:id="20"/>
      <w:r>
        <w:rPr>
          <w:b/>
        </w:rPr>
        <w:t xml:space="preserve"> </w:t>
      </w:r>
    </w:p>
    <w:p w14:paraId="7BE068AA" w14:textId="77777777" w:rsidR="000C76F2" w:rsidRDefault="000C76F2" w:rsidP="000C76F2">
      <w:pPr>
        <w:pStyle w:val="Ttulo2"/>
        <w:numPr>
          <w:ilvl w:val="1"/>
          <w:numId w:val="3"/>
        </w:numPr>
        <w:tabs>
          <w:tab w:val="clear" w:pos="576"/>
          <w:tab w:val="num" w:pos="360"/>
        </w:tabs>
        <w:spacing w:before="480"/>
        <w:ind w:left="1134" w:hanging="1134"/>
        <w:rPr>
          <w:rFonts w:cs="Arial"/>
          <w:b/>
          <w:color w:val="FF0000"/>
        </w:rPr>
      </w:pPr>
      <w:bookmarkStart w:id="21" w:name="_Toc54888067"/>
      <w:bookmarkStart w:id="22" w:name="_Toc69371794"/>
      <w:bookmarkStart w:id="23" w:name="_Toc68002784"/>
      <w:bookmarkStart w:id="24" w:name="_Toc138433608"/>
      <w:r>
        <w:rPr>
          <w:b/>
          <w:color w:val="000000"/>
        </w:rPr>
        <w:t>Nemergent Solutions Client v7.0</w:t>
      </w:r>
      <w:bookmarkEnd w:id="21"/>
      <w:bookmarkEnd w:id="22"/>
      <w:bookmarkEnd w:id="23"/>
      <w:bookmarkEnd w:id="24"/>
    </w:p>
    <w:p w14:paraId="6B1C2B7B" w14:textId="77777777" w:rsidR="000C76F2" w:rsidRDefault="000C76F2" w:rsidP="000C76F2">
      <w:r>
        <w:rPr>
          <w:rFonts w:cs="Arial"/>
        </w:rPr>
        <w:t>The Nemergent Solutions Client v7.0</w:t>
      </w:r>
      <w:r>
        <w:rPr>
          <w:rFonts w:cs="Arial"/>
          <w:color w:val="FF0000"/>
        </w:rPr>
        <w:t xml:space="preserve"> </w:t>
      </w:r>
      <w:r>
        <w:rPr>
          <w:rFonts w:cs="Arial"/>
        </w:rPr>
        <w:t>on COTS LTE UE passed this test case against the MCSTaaSting Tester. The documentation below is enclosed as evidence of the successful test case run [1]:</w:t>
      </w:r>
    </w:p>
    <w:p w14:paraId="32BCF2EA" w14:textId="77777777" w:rsidR="000C76F2" w:rsidRDefault="000C76F2" w:rsidP="000C76F2">
      <w:pPr>
        <w:numPr>
          <w:ilvl w:val="0"/>
          <w:numId w:val="2"/>
        </w:numPr>
        <w:suppressAutoHyphens/>
      </w:pPr>
      <w:r>
        <w:rPr>
          <w:rFonts w:cs="Arial"/>
        </w:rPr>
        <w:lastRenderedPageBreak/>
        <w:t>SS_Log_Coversheet.txt</w:t>
      </w:r>
    </w:p>
    <w:p w14:paraId="15BFBDC6" w14:textId="17E924DA" w:rsidR="000C76F2" w:rsidRDefault="000C76F2" w:rsidP="000C76F2">
      <w:pPr>
        <w:numPr>
          <w:ilvl w:val="0"/>
          <w:numId w:val="2"/>
        </w:numPr>
        <w:suppressAutoHyphens/>
      </w:pPr>
      <w:r>
        <w:rPr>
          <w:rFonts w:cs="Arial"/>
        </w:rPr>
        <w:t>Signalling-TC6.2.14.MCPTT.html (RRC/NAS signalling, IP flow decrypted/decoded)</w:t>
      </w:r>
    </w:p>
    <w:p w14:paraId="77E00255" w14:textId="77777777" w:rsidR="000C76F2" w:rsidRDefault="000C76F2" w:rsidP="000C76F2">
      <w:pPr>
        <w:numPr>
          <w:ilvl w:val="0"/>
          <w:numId w:val="2"/>
        </w:numPr>
        <w:suppressAutoHyphens/>
      </w:pPr>
      <w:r>
        <w:rPr>
          <w:rFonts w:cs="Arial"/>
        </w:rPr>
        <w:t>MCX-PIXIT.cfg (Titan configuration and PIXITs)</w:t>
      </w:r>
    </w:p>
    <w:p w14:paraId="67C679ED" w14:textId="77777777" w:rsidR="000C76F2" w:rsidRDefault="000C76F2" w:rsidP="000C76F2">
      <w:pPr>
        <w:numPr>
          <w:ilvl w:val="0"/>
          <w:numId w:val="2"/>
        </w:numPr>
        <w:suppressAutoHyphens/>
      </w:pPr>
      <w:r>
        <w:rPr>
          <w:rFonts w:cs="Arial"/>
        </w:rPr>
        <w:t>TLI Interface log</w:t>
      </w:r>
      <w:r>
        <w:rPr>
          <w:rFonts w:cs="Arial"/>
          <w:b/>
          <w:color w:val="FF0000"/>
        </w:rPr>
        <w:br/>
      </w:r>
    </w:p>
    <w:p w14:paraId="44406D76" w14:textId="77777777" w:rsidR="000C76F2" w:rsidRDefault="000C76F2" w:rsidP="000C76F2">
      <w:pPr>
        <w:pStyle w:val="Ttulo1"/>
        <w:numPr>
          <w:ilvl w:val="0"/>
          <w:numId w:val="3"/>
        </w:numPr>
        <w:tabs>
          <w:tab w:val="clear" w:pos="432"/>
          <w:tab w:val="num" w:pos="360"/>
        </w:tabs>
        <w:ind w:left="1134" w:hanging="1134"/>
        <w:rPr>
          <w:rFonts w:cs="Arial"/>
          <w:b/>
        </w:rPr>
      </w:pPr>
      <w:bookmarkStart w:id="25" w:name="_Toc69371795"/>
      <w:bookmarkStart w:id="26" w:name="_Toc54888068"/>
      <w:bookmarkStart w:id="27" w:name="_Toc325725668"/>
      <w:bookmarkStart w:id="28" w:name="_Toc295288973"/>
      <w:bookmarkStart w:id="29" w:name="_Toc122434496"/>
      <w:bookmarkStart w:id="30" w:name="_Toc138433609"/>
      <w:r>
        <w:rPr>
          <w:rFonts w:cs="Arial"/>
          <w:b/>
        </w:rPr>
        <w:t>References</w:t>
      </w:r>
      <w:bookmarkStart w:id="31" w:name="_Toc68002785"/>
      <w:bookmarkEnd w:id="25"/>
      <w:bookmarkEnd w:id="26"/>
      <w:bookmarkEnd w:id="27"/>
      <w:bookmarkEnd w:id="28"/>
      <w:bookmarkEnd w:id="29"/>
      <w:bookmarkEnd w:id="30"/>
      <w:bookmarkEnd w:id="31"/>
    </w:p>
    <w:tbl>
      <w:tblPr>
        <w:tblW w:w="8376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0C76F2" w14:paraId="17914225" w14:textId="77777777" w:rsidTr="00FC2298">
        <w:tc>
          <w:tcPr>
            <w:tcW w:w="709" w:type="dxa"/>
            <w:shd w:val="clear" w:color="auto" w:fill="auto"/>
          </w:tcPr>
          <w:p w14:paraId="76B42513" w14:textId="77777777" w:rsidR="000C76F2" w:rsidRDefault="000C76F2" w:rsidP="00FC2298">
            <w:pPr>
              <w:pStyle w:val="FP"/>
              <w:spacing w:before="40" w:after="40"/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6" w:type="dxa"/>
            <w:shd w:val="clear" w:color="auto" w:fill="auto"/>
          </w:tcPr>
          <w:p w14:paraId="77FF489A" w14:textId="00AEEFC0" w:rsidR="000C76F2" w:rsidRDefault="000C76F2" w:rsidP="00FC2298">
            <w:pPr>
              <w:spacing w:before="40" w:after="40"/>
            </w:pPr>
            <w:r>
              <w:rPr>
                <w:rFonts w:cs="Arial"/>
                <w:szCs w:val="21"/>
              </w:rPr>
              <w:t>R5s230491:  Supporting information for the addition of MCPTT test case 6.2.14 to the MCX ATS</w:t>
            </w:r>
            <w:r>
              <w:rPr>
                <w:rFonts w:cs="Arial"/>
                <w:b/>
                <w:szCs w:val="21"/>
              </w:rPr>
              <w:br/>
            </w:r>
          </w:p>
        </w:tc>
      </w:tr>
    </w:tbl>
    <w:p w14:paraId="3AA34535" w14:textId="77777777" w:rsidR="000C76F2" w:rsidRDefault="000C76F2" w:rsidP="000C76F2"/>
    <w:p w14:paraId="24A2CBD6" w14:textId="77777777" w:rsidR="000C76F2" w:rsidRDefault="000C76F2" w:rsidP="000C76F2">
      <w:pPr>
        <w:rPr>
          <w:noProof/>
        </w:rPr>
      </w:pPr>
    </w:p>
    <w:p w14:paraId="14729275" w14:textId="77777777" w:rsidR="000C76F2" w:rsidRDefault="000C76F2" w:rsidP="000C76F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ans SC Regular">
    <w:charset w:val="00"/>
    <w:family w:val="auto"/>
    <w:pitch w:val="variable"/>
  </w:font>
  <w:font w:name="Droid Sans Devanagari">
    <w:altName w:val="Segoe U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, 宋体"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F622B"/>
    <w:multiLevelType w:val="multilevel"/>
    <w:tmpl w:val="A31863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D7737E1"/>
    <w:multiLevelType w:val="multilevel"/>
    <w:tmpl w:val="D7208F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FF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E572CF6"/>
    <w:multiLevelType w:val="multilevel"/>
    <w:tmpl w:val="0DA00E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C76F2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6727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5A6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uiPriority w:val="99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nfasis">
    <w:name w:val="Emphasis"/>
    <w:qFormat/>
    <w:rsid w:val="000C76F2"/>
    <w:rPr>
      <w:i/>
      <w:iCs/>
    </w:rPr>
  </w:style>
  <w:style w:type="character" w:customStyle="1" w:styleId="IndexLink">
    <w:name w:val="Index Link"/>
    <w:qFormat/>
    <w:rsid w:val="000C76F2"/>
  </w:style>
  <w:style w:type="paragraph" w:customStyle="1" w:styleId="Heading">
    <w:name w:val="Heading"/>
    <w:basedOn w:val="Normal"/>
    <w:next w:val="Normal"/>
    <w:qFormat/>
    <w:rsid w:val="000C76F2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paragraph" w:customStyle="1" w:styleId="Standard">
    <w:name w:val="Standard"/>
    <w:qFormat/>
    <w:rsid w:val="000C76F2"/>
    <w:pPr>
      <w:suppressAutoHyphens/>
      <w:textAlignment w:val="baseline"/>
    </w:pPr>
    <w:rPr>
      <w:rFonts w:ascii="Liberation Serif" w:eastAsia="Noto Sans SC Regular" w:hAnsi="Liberation Serif" w:cs="Droid Sans Devanagari"/>
      <w:kern w:val="2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endika.aldecoa@ehu.eus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3.org/2001/04/xmlenc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9/xmlenc1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B1F05E-B5A5-43D9-AAD7-5F7A0DBF1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4</Pages>
  <Words>781</Words>
  <Characters>4297</Characters>
  <Application>Microsoft Office Word</Application>
  <DocSecurity>0</DocSecurity>
  <Lines>35</Lines>
  <Paragraphs>10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Endika ALDECOA</cp:lastModifiedBy>
  <cp:revision>8</cp:revision>
  <cp:lastPrinted>1899-12-31T23:00:00Z</cp:lastPrinted>
  <dcterms:created xsi:type="dcterms:W3CDTF">2020-02-03T08:32:00Z</dcterms:created>
  <dcterms:modified xsi:type="dcterms:W3CDTF">2023-06-26T08:43:00Z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R5s230490</vt:lpwstr>
  </property>
  <property fmtid="{D5CDD505-2E9C-101B-9397-08002B2CF9AE}" pid="10" name="Spec#">
    <vt:lpwstr>36.579-5</vt:lpwstr>
  </property>
  <property fmtid="{D5CDD505-2E9C-101B-9397-08002B2CF9AE}" pid="11" name="Cr#">
    <vt:lpwstr>0098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Addition of MCPTT test case 6.2.14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MCImp-UEConTest</vt:lpwstr>
  </property>
  <property fmtid="{D5CDD505-2E9C-101B-9397-08002B2CF9AE}" pid="18" name="Cat">
    <vt:lpwstr>B</vt:lpwstr>
  </property>
  <property fmtid="{D5CDD505-2E9C-101B-9397-08002B2CF9AE}" pid="19" name="ResDate">
    <vt:lpwstr>2023-06-22</vt:lpwstr>
  </property>
  <property fmtid="{D5CDD505-2E9C-101B-9397-08002B2CF9AE}" pid="20" name="Release">
    <vt:lpwstr>Rel-17</vt:lpwstr>
  </property>
</Properties>
</file>