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5DDD8FF1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913E12">
        <w:fldChar w:fldCharType="begin"/>
      </w:r>
      <w:r w:rsidR="00913E12">
        <w:instrText xml:space="preserve"> DOCPROPERTY  Tdoc#  \* MERGEFORMAT </w:instrText>
      </w:r>
      <w:r w:rsidR="00913E12">
        <w:fldChar w:fldCharType="separate"/>
      </w:r>
      <w:r>
        <w:rPr>
          <w:b/>
          <w:i/>
          <w:noProof/>
          <w:sz w:val="28"/>
        </w:rPr>
        <w:t>R5s230</w:t>
      </w:r>
      <w:r w:rsidR="005E54A8">
        <w:rPr>
          <w:b/>
          <w:i/>
          <w:noProof/>
          <w:sz w:val="28"/>
        </w:rPr>
        <w:t>4</w:t>
      </w:r>
      <w:r w:rsidR="00FC661E">
        <w:rPr>
          <w:b/>
          <w:i/>
          <w:noProof/>
          <w:sz w:val="28"/>
        </w:rPr>
        <w:t>40</w:t>
      </w:r>
      <w:r w:rsidR="00913E12">
        <w:rPr>
          <w:b/>
          <w:i/>
          <w:noProof/>
          <w:sz w:val="28"/>
        </w:rPr>
        <w:fldChar w:fldCharType="end"/>
      </w:r>
    </w:p>
    <w:p w14:paraId="6FC967F9" w14:textId="77777777" w:rsidR="00D02481" w:rsidRDefault="005A6AA7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 w:rsidR="00913E12">
        <w:fldChar w:fldCharType="begin"/>
      </w:r>
      <w:r w:rsidR="00913E12">
        <w:instrText xml:space="preserve"> DOCPROPERTY  StartDate  \* MERGEFORMAT </w:instrText>
      </w:r>
      <w:r w:rsidR="00913E12"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 w:rsidR="00913E12"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 w:rsidR="00913E12">
        <w:fldChar w:fldCharType="begin"/>
      </w:r>
      <w:r w:rsidR="00913E12">
        <w:instrText xml:space="preserve"> DOCPROPERTY  EndDate  \* MERGEFORMAT </w:instrText>
      </w:r>
      <w:r w:rsidR="00913E12"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 w:rsidR="00913E1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E5B099" w:rsidR="001E41F3" w:rsidRPr="00410371" w:rsidRDefault="00913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5E54A8">
              <w:rPr>
                <w:b/>
                <w:noProof/>
                <w:sz w:val="28"/>
              </w:rPr>
              <w:t>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BBA8A1" w:rsidR="001E41F3" w:rsidRPr="00410371" w:rsidRDefault="001F06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</w:t>
            </w:r>
            <w:r w:rsidR="00FC661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A2925" w:rsidR="001E41F3" w:rsidRPr="00410371" w:rsidRDefault="00913E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65660F">
              <w:rPr>
                <w:b/>
                <w:noProof/>
                <w:sz w:val="28"/>
              </w:rPr>
              <w:t>1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5AC9F0" w:rsidR="001E41F3" w:rsidRDefault="001F062F" w:rsidP="00423AB6">
            <w:pPr>
              <w:pStyle w:val="CRCoverPage"/>
              <w:spacing w:after="0"/>
              <w:rPr>
                <w:noProof/>
              </w:rPr>
            </w:pPr>
            <w:r w:rsidRPr="001F062F">
              <w:t>Addition of LTE POS testcase 7.2.2.2.6.</w:t>
            </w:r>
            <w:r w:rsidR="00E2286D">
              <w:t>T</w:t>
            </w:r>
            <w:r w:rsidRPr="001F062F">
              <w:t>DDs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8E7E7" w:rsidR="001E41F3" w:rsidRDefault="00B71EE1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</w:t>
            </w:r>
            <w:r w:rsidR="00913E12">
              <w:rPr>
                <w:noProof/>
              </w:rPr>
              <w:t>13</w:t>
            </w:r>
            <w:r w:rsidR="0065660F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26D7C4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</w:t>
            </w:r>
            <w:r w:rsidR="0065660F">
              <w:rPr>
                <w:noProof/>
              </w:rPr>
              <w:t>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19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6190" w:rsidRDefault="00706190" w:rsidP="00706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F7B433" w:rsidR="00706190" w:rsidRDefault="00706190" w:rsidP="00706190">
            <w:pPr>
              <w:pStyle w:val="CRCoverPage"/>
              <w:spacing w:after="0"/>
              <w:ind w:left="100"/>
              <w:rPr>
                <w:noProof/>
              </w:rPr>
            </w:pPr>
            <w:r w:rsidRPr="009D09C2">
              <w:t>To add LTE POS test case 7.2.2.2.</w:t>
            </w:r>
            <w:r>
              <w:t>6.</w:t>
            </w:r>
            <w:r w:rsidR="00E2286D">
              <w:t>T</w:t>
            </w:r>
            <w:r>
              <w:t>DD</w:t>
            </w:r>
            <w:r w:rsidRPr="009D09C2">
              <w:t>s to the IWD_2</w:t>
            </w:r>
            <w:r>
              <w:t>3</w:t>
            </w:r>
            <w:r w:rsidRPr="009D09C2">
              <w:t>wk12 ATS.</w:t>
            </w:r>
          </w:p>
        </w:tc>
      </w:tr>
      <w:tr w:rsidR="0070619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6190" w:rsidRDefault="00706190" w:rsidP="007061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6190" w:rsidRDefault="00706190" w:rsidP="00706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1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6190" w:rsidRDefault="00706190" w:rsidP="00706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E06A7D" w:rsidR="00706190" w:rsidRDefault="00706190" w:rsidP="00706190">
            <w:pPr>
              <w:pStyle w:val="CRCoverPage"/>
              <w:spacing w:after="0"/>
              <w:ind w:left="100"/>
              <w:rPr>
                <w:noProof/>
              </w:rPr>
            </w:pPr>
            <w:r w:rsidRPr="009D09C2">
              <w:t>This document lists all changes applied to LTE POS test case 7.2.2.2.</w:t>
            </w:r>
            <w:r>
              <w:t>6.</w:t>
            </w:r>
            <w:r w:rsidR="00E2286D">
              <w:t>T</w:t>
            </w:r>
            <w:r>
              <w:t>DD</w:t>
            </w:r>
            <w:r w:rsidRPr="009D09C2">
              <w:t>s required for agreement. See detailed change description for further information.</w:t>
            </w:r>
          </w:p>
        </w:tc>
      </w:tr>
      <w:tr w:rsidR="0070619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6190" w:rsidRDefault="00706190" w:rsidP="007061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6190" w:rsidRDefault="00706190" w:rsidP="00706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19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6190" w:rsidRDefault="00706190" w:rsidP="00706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476876" w:rsidR="00706190" w:rsidRDefault="00706190" w:rsidP="00706190">
            <w:pPr>
              <w:pStyle w:val="CRCoverPage"/>
              <w:spacing w:after="0"/>
              <w:ind w:left="100"/>
              <w:rPr>
                <w:noProof/>
              </w:rPr>
            </w:pPr>
            <w:r w:rsidRPr="009D09C2"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7419D9" w:rsidR="004D7D01" w:rsidRDefault="00706190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7.2.2.2.6.</w:t>
            </w:r>
            <w:r w:rsidR="00E2286D">
              <w:t>T</w:t>
            </w:r>
            <w:r>
              <w:t>DDs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64B89B" w:rsidR="004D7D01" w:rsidRDefault="004D7D01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9191D" w:rsidR="004D7D01" w:rsidRDefault="00883FE6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57EF02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3471573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AE67427" w14:textId="518372B2" w:rsidR="00F4669B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4669B" w:rsidRPr="00211713">
        <w:rPr>
          <w:rFonts w:cs="Arial"/>
          <w:iCs/>
        </w:rPr>
        <w:t>Table of Contents</w:t>
      </w:r>
      <w:r w:rsidR="00F4669B">
        <w:tab/>
      </w:r>
      <w:r w:rsidR="00F4669B">
        <w:fldChar w:fldCharType="begin"/>
      </w:r>
      <w:r w:rsidR="00F4669B">
        <w:instrText xml:space="preserve"> PAGEREF _Toc134715735 \h </w:instrText>
      </w:r>
      <w:r w:rsidR="00F4669B">
        <w:fldChar w:fldCharType="separate"/>
      </w:r>
      <w:r w:rsidR="00F4669B">
        <w:t>2</w:t>
      </w:r>
      <w:r w:rsidR="00F4669B">
        <w:fldChar w:fldCharType="end"/>
      </w:r>
    </w:p>
    <w:p w14:paraId="0602E5BF" w14:textId="289BCFF4" w:rsidR="00F4669B" w:rsidRDefault="00F466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1171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_Toc134715736 \h </w:instrText>
      </w:r>
      <w:r>
        <w:fldChar w:fldCharType="separate"/>
      </w:r>
      <w:r>
        <w:t>3</w:t>
      </w:r>
      <w:r>
        <w:fldChar w:fldCharType="end"/>
      </w:r>
    </w:p>
    <w:p w14:paraId="3834813E" w14:textId="2FC4EA59" w:rsidR="00F4669B" w:rsidRDefault="00F4669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1171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1171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_Toc134715737 \h </w:instrText>
      </w:r>
      <w:r>
        <w:fldChar w:fldCharType="separate"/>
      </w:r>
      <w:r>
        <w:t>3</w:t>
      </w:r>
      <w:r>
        <w:fldChar w:fldCharType="end"/>
      </w:r>
    </w:p>
    <w:p w14:paraId="514EEB7C" w14:textId="6FF2CBC3" w:rsidR="00F4669B" w:rsidRDefault="00F466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1171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1171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_Toc134715738 \h </w:instrText>
      </w:r>
      <w:r>
        <w:fldChar w:fldCharType="separate"/>
      </w:r>
      <w:r>
        <w:t>3</w:t>
      </w:r>
      <w:r>
        <w:fldChar w:fldCharType="end"/>
      </w:r>
    </w:p>
    <w:p w14:paraId="5BACC438" w14:textId="78DA2721" w:rsidR="00F4669B" w:rsidRDefault="00F466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1171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1171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_Toc134715739 \h </w:instrText>
      </w:r>
      <w:r>
        <w:fldChar w:fldCharType="separate"/>
      </w:r>
      <w:r>
        <w:t>3</w:t>
      </w:r>
      <w:r>
        <w:fldChar w:fldCharType="end"/>
      </w:r>
    </w:p>
    <w:p w14:paraId="0DF07FD3" w14:textId="5A46EDF0" w:rsidR="00F4669B" w:rsidRDefault="00F466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1171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1171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_Toc134715740 \h </w:instrText>
      </w:r>
      <w:r>
        <w:fldChar w:fldCharType="separate"/>
      </w:r>
      <w:r>
        <w:t>3</w:t>
      </w:r>
      <w:r>
        <w:fldChar w:fldCharType="end"/>
      </w:r>
    </w:p>
    <w:p w14:paraId="5E646F35" w14:textId="7BBDA614" w:rsidR="00F4669B" w:rsidRDefault="00F4669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1171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11713">
        <w:rPr>
          <w:rFonts w:cs="Arial"/>
          <w:b/>
        </w:rPr>
        <w:t>MediaTek MTK6985</w:t>
      </w:r>
      <w:r>
        <w:tab/>
      </w:r>
      <w:r>
        <w:fldChar w:fldCharType="begin"/>
      </w:r>
      <w:r>
        <w:instrText xml:space="preserve"> PAGEREF _Toc134715741 \h </w:instrText>
      </w:r>
      <w:r>
        <w:fldChar w:fldCharType="separate"/>
      </w:r>
      <w:r>
        <w:t>3</w:t>
      </w:r>
      <w:r>
        <w:fldChar w:fldCharType="end"/>
      </w:r>
    </w:p>
    <w:p w14:paraId="4E0B2EE0" w14:textId="5DF4733E" w:rsidR="00F4669B" w:rsidRDefault="00F466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1171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1171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_Toc134715742 \h </w:instrText>
      </w:r>
      <w:r>
        <w:fldChar w:fldCharType="separate"/>
      </w:r>
      <w:r>
        <w:t>3</w:t>
      </w:r>
      <w:r>
        <w:fldChar w:fldCharType="end"/>
      </w:r>
    </w:p>
    <w:p w14:paraId="325A0C2F" w14:textId="1E12336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134715736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2AB30B4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E93F57">
        <w:rPr>
          <w:rFonts w:cs="Arial"/>
        </w:rPr>
        <w:t>7.2.2.2.6.</w:t>
      </w:r>
      <w:r w:rsidR="00E2286D">
        <w:rPr>
          <w:rFonts w:cs="Arial"/>
        </w:rPr>
        <w:t>T</w:t>
      </w:r>
      <w:r w:rsidR="00E93F57">
        <w:rPr>
          <w:rFonts w:cs="Arial"/>
        </w:rPr>
        <w:t>DDs</w:t>
      </w:r>
      <w:r w:rsidR="00883FE6">
        <w:t xml:space="preserve"> </w:t>
      </w:r>
      <w:r w:rsidRPr="00662A05">
        <w:rPr>
          <w:rFonts w:cs="Arial"/>
        </w:rPr>
        <w:t xml:space="preserve">which is part of the </w:t>
      </w:r>
      <w:r w:rsidR="00883FE6">
        <w:rPr>
          <w:rFonts w:cs="Arial"/>
        </w:rPr>
        <w:t>LTE</w:t>
      </w:r>
      <w:r w:rsidR="00E810FD">
        <w:rPr>
          <w:rFonts w:cs="Arial"/>
        </w:rPr>
        <w:t xml:space="preserve"> POS </w:t>
      </w:r>
      <w:r w:rsidRPr="00662A05">
        <w:rPr>
          <w:rFonts w:cs="Arial"/>
        </w:rPr>
        <w:t xml:space="preserve">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134715737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7F214AC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487A0B">
        <w:t>7.2.2.2.6.</w:t>
      </w:r>
      <w:r w:rsidR="005A6AA7">
        <w:t>T</w:t>
      </w:r>
      <w:r w:rsidR="00487A0B">
        <w:t>DDs</w:t>
      </w:r>
    </w:p>
    <w:p w14:paraId="763E129C" w14:textId="0A9F687A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487A0B">
        <w:rPr>
          <w:rFonts w:cs="Arial"/>
          <w:lang w:eastAsia="ja-JP"/>
        </w:rPr>
        <w:t>3</w:t>
      </w:r>
      <w:r w:rsidR="00662A05" w:rsidRPr="00662A05">
        <w:rPr>
          <w:rFonts w:cs="Arial"/>
          <w:lang w:eastAsia="ja-JP"/>
        </w:rPr>
        <w:t>wk</w:t>
      </w:r>
      <w:r w:rsidR="00487A0B">
        <w:rPr>
          <w:rFonts w:cs="Arial"/>
          <w:lang w:eastAsia="ja-JP"/>
        </w:rPr>
        <w:t>12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66F9C4C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0A5722" w:rsidRPr="000A5722">
        <w:rPr>
          <w:rFonts w:cs="Arial"/>
          <w:b/>
          <w:lang w:eastAsia="ja-JP"/>
        </w:rPr>
        <w:t>MediaTek MTK6985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34715738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1D0B985A" w14:textId="74E88F61" w:rsidR="00C0634D" w:rsidRPr="00C0634D" w:rsidRDefault="00FD307B" w:rsidP="00C0634D">
      <w:bookmarkStart w:id="8" w:name="_Toc122434493"/>
      <w:bookmarkStart w:id="9" w:name="_Toc295288970"/>
      <w:bookmarkStart w:id="10" w:name="_Toc325725665"/>
      <w:r>
        <w:t>No further corrections required</w:t>
      </w:r>
    </w:p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34715739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09E18156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 xml:space="preserve">The test case was executed on </w:t>
      </w:r>
      <w:r w:rsidR="004468D3">
        <w:rPr>
          <w:rFonts w:cs="Arial"/>
        </w:rPr>
        <w:t>EUTRA</w:t>
      </w:r>
      <w:r w:rsidR="00CA4F8E">
        <w:rPr>
          <w:rFonts w:cs="Arial"/>
        </w:rPr>
        <w:t xml:space="preserve"> band </w:t>
      </w:r>
      <w:r w:rsidR="005A6AA7">
        <w:rPr>
          <w:rFonts w:cs="Arial"/>
        </w:rPr>
        <w:t>38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>algorithm e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r w:rsidR="00DE4C5F">
        <w:rPr>
          <w:rFonts w:cs="Arial"/>
        </w:rPr>
        <w:t>e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34715740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4EFA0859" w:rsidR="00007D89" w:rsidRPr="00954EDD" w:rsidRDefault="00C862F8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134715741"/>
      <w:bookmarkStart w:id="17" w:name="_Hlk120026754"/>
      <w:r w:rsidRPr="00C862F8">
        <w:rPr>
          <w:rFonts w:cs="Arial"/>
          <w:b/>
        </w:rPr>
        <w:t>MediaTek MTK6985</w:t>
      </w:r>
      <w:bookmarkEnd w:id="16"/>
    </w:p>
    <w:bookmarkEnd w:id="17"/>
    <w:p w14:paraId="29B59B52" w14:textId="12337549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C862F8" w:rsidRPr="00C862F8">
        <w:rPr>
          <w:rFonts w:cs="Arial"/>
        </w:rPr>
        <w:t>MediaTek MTK6985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F08943D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0B14ED">
        <w:t>7_2_2_2_6_</w:t>
      </w:r>
      <w:r w:rsidR="005A6AA7">
        <w:t>T</w:t>
      </w:r>
      <w:r w:rsidR="000B14ED">
        <w:t>DDs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72BEA2B0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0B14ED">
        <w:rPr>
          <w:rFonts w:cs="Arial"/>
        </w:rPr>
        <w:t>7_2_2_2_6_</w:t>
      </w:r>
      <w:r w:rsidR="005A6AA7">
        <w:rPr>
          <w:rFonts w:cs="Arial"/>
        </w:rPr>
        <w:t>T</w:t>
      </w:r>
      <w:r w:rsidR="000B14ED">
        <w:rPr>
          <w:rFonts w:cs="Arial"/>
        </w:rPr>
        <w:t>DDs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34715742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7229256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0B14ED">
              <w:rPr>
                <w:rFonts w:cs="Arial"/>
                <w:b/>
                <w:sz w:val="18"/>
              </w:rPr>
              <w:t>4</w:t>
            </w:r>
            <w:r w:rsidR="005A6AA7">
              <w:rPr>
                <w:rFonts w:cs="Arial"/>
                <w:b/>
                <w:sz w:val="18"/>
              </w:rPr>
              <w:t>41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</w:t>
            </w:r>
            <w:r w:rsidR="000B14ED">
              <w:rPr>
                <w:rFonts w:cs="Arial"/>
                <w:b/>
                <w:sz w:val="18"/>
              </w:rPr>
              <w:t xml:space="preserve"> </w:t>
            </w:r>
            <w:r w:rsidR="000B14ED" w:rsidRPr="000B14ED">
              <w:rPr>
                <w:rFonts w:cs="Arial"/>
                <w:b/>
                <w:sz w:val="18"/>
              </w:rPr>
              <w:t>Supporting information for addition of LTE POS testcase 7.2.2.2.6.</w:t>
            </w:r>
            <w:r w:rsidR="005A6AA7">
              <w:rPr>
                <w:rFonts w:cs="Arial"/>
                <w:b/>
                <w:sz w:val="18"/>
              </w:rPr>
              <w:t>T</w:t>
            </w:r>
            <w:r w:rsidR="000B14ED" w:rsidRPr="000B14ED">
              <w:rPr>
                <w:rFonts w:cs="Arial"/>
                <w:b/>
                <w:sz w:val="18"/>
              </w:rPr>
              <w:t>DDs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C8060" w14:textId="77777777" w:rsidR="006701E5" w:rsidRDefault="006701E5">
      <w:r>
        <w:separator/>
      </w:r>
    </w:p>
  </w:endnote>
  <w:endnote w:type="continuationSeparator" w:id="0">
    <w:p w14:paraId="0A9DEF9B" w14:textId="77777777" w:rsidR="006701E5" w:rsidRDefault="00670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3E7D2" w14:textId="77777777" w:rsidR="006701E5" w:rsidRDefault="006701E5">
      <w:r>
        <w:separator/>
      </w:r>
    </w:p>
  </w:footnote>
  <w:footnote w:type="continuationSeparator" w:id="0">
    <w:p w14:paraId="6B951022" w14:textId="77777777" w:rsidR="006701E5" w:rsidRDefault="00670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0"/>
  </w:num>
  <w:num w:numId="3" w16cid:durableId="760224694">
    <w:abstractNumId w:val="4"/>
  </w:num>
  <w:num w:numId="4" w16cid:durableId="6802774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29"/>
  </w:num>
  <w:num w:numId="6" w16cid:durableId="59716657">
    <w:abstractNumId w:val="17"/>
  </w:num>
  <w:num w:numId="7" w16cid:durableId="1841389696">
    <w:abstractNumId w:val="9"/>
  </w:num>
  <w:num w:numId="8" w16cid:durableId="1598519349">
    <w:abstractNumId w:val="32"/>
  </w:num>
  <w:num w:numId="9" w16cid:durableId="2935628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28"/>
  </w:num>
  <w:num w:numId="11" w16cid:durableId="820657878">
    <w:abstractNumId w:val="15"/>
  </w:num>
  <w:num w:numId="12" w16cid:durableId="606697439">
    <w:abstractNumId w:val="2"/>
  </w:num>
  <w:num w:numId="13" w16cid:durableId="671878787">
    <w:abstractNumId w:val="7"/>
  </w:num>
  <w:num w:numId="14" w16cid:durableId="743724823">
    <w:abstractNumId w:val="30"/>
  </w:num>
  <w:num w:numId="15" w16cid:durableId="49698220">
    <w:abstractNumId w:val="6"/>
  </w:num>
  <w:num w:numId="16" w16cid:durableId="2131049299">
    <w:abstractNumId w:val="5"/>
  </w:num>
  <w:num w:numId="17" w16cid:durableId="1096824402">
    <w:abstractNumId w:val="18"/>
  </w:num>
  <w:num w:numId="18" w16cid:durableId="1188985682">
    <w:abstractNumId w:val="21"/>
  </w:num>
  <w:num w:numId="19" w16cid:durableId="846136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3"/>
  </w:num>
  <w:num w:numId="21" w16cid:durableId="56318198">
    <w:abstractNumId w:val="11"/>
  </w:num>
  <w:num w:numId="22" w16cid:durableId="1136221917">
    <w:abstractNumId w:val="3"/>
  </w:num>
  <w:num w:numId="23" w16cid:durableId="2114084707">
    <w:abstractNumId w:val="16"/>
  </w:num>
  <w:num w:numId="24" w16cid:durableId="233131095">
    <w:abstractNumId w:val="0"/>
  </w:num>
  <w:num w:numId="25" w16cid:durableId="1639337510">
    <w:abstractNumId w:val="19"/>
  </w:num>
  <w:num w:numId="26" w16cid:durableId="546189594">
    <w:abstractNumId w:val="24"/>
  </w:num>
  <w:num w:numId="27" w16cid:durableId="1853757211">
    <w:abstractNumId w:val="8"/>
  </w:num>
  <w:num w:numId="28" w16cid:durableId="1995139631">
    <w:abstractNumId w:val="26"/>
  </w:num>
  <w:num w:numId="29" w16cid:durableId="391390608">
    <w:abstractNumId w:val="1"/>
  </w:num>
  <w:num w:numId="30" w16cid:durableId="981083512">
    <w:abstractNumId w:val="22"/>
  </w:num>
  <w:num w:numId="31" w16cid:durableId="288516880">
    <w:abstractNumId w:val="27"/>
  </w:num>
  <w:num w:numId="32" w16cid:durableId="1685984116">
    <w:abstractNumId w:val="20"/>
  </w:num>
  <w:num w:numId="33" w16cid:durableId="1841695948">
    <w:abstractNumId w:val="31"/>
  </w:num>
  <w:num w:numId="34" w16cid:durableId="65540116">
    <w:abstractNumId w:val="25"/>
  </w:num>
  <w:num w:numId="35" w16cid:durableId="497230580">
    <w:abstractNumId w:val="13"/>
  </w:num>
  <w:num w:numId="36" w16cid:durableId="1595675002">
    <w:abstractNumId w:val="12"/>
  </w:num>
  <w:num w:numId="37" w16cid:durableId="20083584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7D89"/>
    <w:rsid w:val="00015316"/>
    <w:rsid w:val="00022E4A"/>
    <w:rsid w:val="00023D78"/>
    <w:rsid w:val="00042B86"/>
    <w:rsid w:val="00045EBF"/>
    <w:rsid w:val="00052D64"/>
    <w:rsid w:val="00062540"/>
    <w:rsid w:val="00071E12"/>
    <w:rsid w:val="00071FA6"/>
    <w:rsid w:val="00074B95"/>
    <w:rsid w:val="00075B9F"/>
    <w:rsid w:val="00076FC9"/>
    <w:rsid w:val="00085B0B"/>
    <w:rsid w:val="000873E7"/>
    <w:rsid w:val="000A5722"/>
    <w:rsid w:val="000A6394"/>
    <w:rsid w:val="000B14ED"/>
    <w:rsid w:val="000B166E"/>
    <w:rsid w:val="000B7FED"/>
    <w:rsid w:val="000C038A"/>
    <w:rsid w:val="000C0A31"/>
    <w:rsid w:val="000C6598"/>
    <w:rsid w:val="000C7415"/>
    <w:rsid w:val="000D44B3"/>
    <w:rsid w:val="000D4593"/>
    <w:rsid w:val="000D4B2C"/>
    <w:rsid w:val="000E1867"/>
    <w:rsid w:val="000E1B96"/>
    <w:rsid w:val="00100B83"/>
    <w:rsid w:val="001011BD"/>
    <w:rsid w:val="00110B45"/>
    <w:rsid w:val="001165E0"/>
    <w:rsid w:val="00121FEF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D46C8"/>
    <w:rsid w:val="001E41F3"/>
    <w:rsid w:val="001E790C"/>
    <w:rsid w:val="001F062F"/>
    <w:rsid w:val="001F230F"/>
    <w:rsid w:val="002313D0"/>
    <w:rsid w:val="002409E7"/>
    <w:rsid w:val="0024691C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B1A92"/>
    <w:rsid w:val="003B640F"/>
    <w:rsid w:val="003C35A9"/>
    <w:rsid w:val="003D3824"/>
    <w:rsid w:val="003D4017"/>
    <w:rsid w:val="003D4E6C"/>
    <w:rsid w:val="003D6E22"/>
    <w:rsid w:val="003E00D3"/>
    <w:rsid w:val="003E1A36"/>
    <w:rsid w:val="003E1FDE"/>
    <w:rsid w:val="003F1E18"/>
    <w:rsid w:val="00410371"/>
    <w:rsid w:val="00411047"/>
    <w:rsid w:val="00414DED"/>
    <w:rsid w:val="00423AB6"/>
    <w:rsid w:val="004242F1"/>
    <w:rsid w:val="0042471E"/>
    <w:rsid w:val="004360A6"/>
    <w:rsid w:val="00444216"/>
    <w:rsid w:val="00445272"/>
    <w:rsid w:val="004468D3"/>
    <w:rsid w:val="004511AB"/>
    <w:rsid w:val="004523EE"/>
    <w:rsid w:val="00456E1C"/>
    <w:rsid w:val="00457F71"/>
    <w:rsid w:val="00473E31"/>
    <w:rsid w:val="00487A0B"/>
    <w:rsid w:val="00491E2E"/>
    <w:rsid w:val="00493085"/>
    <w:rsid w:val="00495888"/>
    <w:rsid w:val="00495D31"/>
    <w:rsid w:val="004B75B7"/>
    <w:rsid w:val="004C3979"/>
    <w:rsid w:val="004C3C4E"/>
    <w:rsid w:val="004C652C"/>
    <w:rsid w:val="004D2755"/>
    <w:rsid w:val="004D7D01"/>
    <w:rsid w:val="004E1468"/>
    <w:rsid w:val="004F1599"/>
    <w:rsid w:val="005047B0"/>
    <w:rsid w:val="005141D9"/>
    <w:rsid w:val="0051580D"/>
    <w:rsid w:val="00523634"/>
    <w:rsid w:val="00534BD9"/>
    <w:rsid w:val="00547111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A6AA7"/>
    <w:rsid w:val="005B41CF"/>
    <w:rsid w:val="005B614F"/>
    <w:rsid w:val="005C46C5"/>
    <w:rsid w:val="005D488B"/>
    <w:rsid w:val="005D5B00"/>
    <w:rsid w:val="005D69D2"/>
    <w:rsid w:val="005E2C44"/>
    <w:rsid w:val="005E54A8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60F"/>
    <w:rsid w:val="00656994"/>
    <w:rsid w:val="006572AB"/>
    <w:rsid w:val="00661417"/>
    <w:rsid w:val="006618EE"/>
    <w:rsid w:val="00662A05"/>
    <w:rsid w:val="00665C47"/>
    <w:rsid w:val="006701E5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06190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40795"/>
    <w:rsid w:val="008476E7"/>
    <w:rsid w:val="0085090B"/>
    <w:rsid w:val="008534EE"/>
    <w:rsid w:val="00854A00"/>
    <w:rsid w:val="008626E7"/>
    <w:rsid w:val="00870EE7"/>
    <w:rsid w:val="00881EC8"/>
    <w:rsid w:val="00883FE6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3E12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74A60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04487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AF0BAA"/>
    <w:rsid w:val="00B0233C"/>
    <w:rsid w:val="00B1132A"/>
    <w:rsid w:val="00B151A9"/>
    <w:rsid w:val="00B258BB"/>
    <w:rsid w:val="00B309AB"/>
    <w:rsid w:val="00B47E0E"/>
    <w:rsid w:val="00B546B3"/>
    <w:rsid w:val="00B67B97"/>
    <w:rsid w:val="00B71EE1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BF71A4"/>
    <w:rsid w:val="00C02433"/>
    <w:rsid w:val="00C0634D"/>
    <w:rsid w:val="00C20ED2"/>
    <w:rsid w:val="00C247C8"/>
    <w:rsid w:val="00C26D1E"/>
    <w:rsid w:val="00C270D2"/>
    <w:rsid w:val="00C3054A"/>
    <w:rsid w:val="00C370A3"/>
    <w:rsid w:val="00C60BD0"/>
    <w:rsid w:val="00C6232D"/>
    <w:rsid w:val="00C63B6B"/>
    <w:rsid w:val="00C66BA2"/>
    <w:rsid w:val="00C777AD"/>
    <w:rsid w:val="00C81C63"/>
    <w:rsid w:val="00C862F8"/>
    <w:rsid w:val="00C863E3"/>
    <w:rsid w:val="00C86424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46B"/>
    <w:rsid w:val="00CF3689"/>
    <w:rsid w:val="00CF4DE2"/>
    <w:rsid w:val="00CF6BA7"/>
    <w:rsid w:val="00D01BB9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770C"/>
    <w:rsid w:val="00DB7D2F"/>
    <w:rsid w:val="00DD094C"/>
    <w:rsid w:val="00DE1CC8"/>
    <w:rsid w:val="00DE34CF"/>
    <w:rsid w:val="00DE40EA"/>
    <w:rsid w:val="00DE4C5F"/>
    <w:rsid w:val="00DF3D68"/>
    <w:rsid w:val="00E13F3D"/>
    <w:rsid w:val="00E2269B"/>
    <w:rsid w:val="00E2286D"/>
    <w:rsid w:val="00E22BED"/>
    <w:rsid w:val="00E2642A"/>
    <w:rsid w:val="00E34898"/>
    <w:rsid w:val="00E37C01"/>
    <w:rsid w:val="00E4651A"/>
    <w:rsid w:val="00E70962"/>
    <w:rsid w:val="00E75219"/>
    <w:rsid w:val="00E770EE"/>
    <w:rsid w:val="00E810FD"/>
    <w:rsid w:val="00E83FEF"/>
    <w:rsid w:val="00E869EC"/>
    <w:rsid w:val="00E93F57"/>
    <w:rsid w:val="00EA7DCA"/>
    <w:rsid w:val="00EB09B7"/>
    <w:rsid w:val="00EB2949"/>
    <w:rsid w:val="00EB605B"/>
    <w:rsid w:val="00EE7D7C"/>
    <w:rsid w:val="00F128F7"/>
    <w:rsid w:val="00F159B3"/>
    <w:rsid w:val="00F20210"/>
    <w:rsid w:val="00F21F8C"/>
    <w:rsid w:val="00F25D98"/>
    <w:rsid w:val="00F2700A"/>
    <w:rsid w:val="00F300FB"/>
    <w:rsid w:val="00F33300"/>
    <w:rsid w:val="00F33E10"/>
    <w:rsid w:val="00F4669B"/>
    <w:rsid w:val="00F46A68"/>
    <w:rsid w:val="00F62238"/>
    <w:rsid w:val="00F652AB"/>
    <w:rsid w:val="00F665AF"/>
    <w:rsid w:val="00F8001D"/>
    <w:rsid w:val="00F832B2"/>
    <w:rsid w:val="00F83FBD"/>
    <w:rsid w:val="00F85509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1E"/>
    <w:rsid w:val="00FC66A7"/>
    <w:rsid w:val="00FC7EE6"/>
    <w:rsid w:val="00FD273C"/>
    <w:rsid w:val="00FD307B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859</TotalTime>
  <Pages>3</Pages>
  <Words>441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349</cp:revision>
  <cp:lastPrinted>1900-01-01T00:00:00Z</cp:lastPrinted>
  <dcterms:created xsi:type="dcterms:W3CDTF">2022-01-24T16:23:00Z</dcterms:created>
  <dcterms:modified xsi:type="dcterms:W3CDTF">2023-05-12T14:26:00Z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