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692E050F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44E8">
        <w:fldChar w:fldCharType="begin"/>
      </w:r>
      <w:r w:rsidR="00BE44E8">
        <w:instrText xml:space="preserve"> DOCPROPERTY  TSG/WGRef  \* MERGEFORMAT </w:instrText>
      </w:r>
      <w:r w:rsidR="00BE44E8">
        <w:fldChar w:fldCharType="separate"/>
      </w:r>
      <w:r>
        <w:rPr>
          <w:b/>
          <w:noProof/>
          <w:sz w:val="24"/>
        </w:rPr>
        <w:t>RAN5</w:t>
      </w:r>
      <w:r w:rsidR="00BE44E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E44E8">
        <w:fldChar w:fldCharType="begin"/>
      </w:r>
      <w:r w:rsidR="00BE44E8">
        <w:instrText xml:space="preserve"> DOCPROPERTY  MtgSeq  \* MERGEFORMAT </w:instrText>
      </w:r>
      <w:r w:rsidR="00BE44E8">
        <w:fldChar w:fldCharType="separate"/>
      </w:r>
      <w:r w:rsidRPr="00EB09B7">
        <w:rPr>
          <w:b/>
          <w:noProof/>
          <w:sz w:val="24"/>
        </w:rPr>
        <w:t>2023</w:t>
      </w:r>
      <w:r w:rsidR="00BE44E8">
        <w:rPr>
          <w:b/>
          <w:noProof/>
          <w:sz w:val="24"/>
        </w:rPr>
        <w:fldChar w:fldCharType="end"/>
      </w:r>
      <w:r w:rsidR="00BE44E8">
        <w:fldChar w:fldCharType="begin"/>
      </w:r>
      <w:r w:rsidR="00BE44E8">
        <w:instrText xml:space="preserve"> DOCPROPERTY  MtgTitle  \* MERGEFORMAT </w:instrText>
      </w:r>
      <w:r w:rsidR="00BE44E8">
        <w:fldChar w:fldCharType="separate"/>
      </w:r>
      <w:r>
        <w:rPr>
          <w:b/>
          <w:noProof/>
          <w:sz w:val="24"/>
        </w:rPr>
        <w:t>-TTCN email</w:t>
      </w:r>
      <w:r w:rsidR="00BE44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59F5" w:rsidRPr="001C59F5">
        <w:rPr>
          <w:b/>
          <w:bCs/>
          <w:i/>
          <w:iCs/>
          <w:sz w:val="24"/>
          <w:szCs w:val="24"/>
        </w:rPr>
        <w:t>R5s230</w:t>
      </w:r>
      <w:r w:rsidR="00BE44E8">
        <w:rPr>
          <w:b/>
          <w:bCs/>
          <w:i/>
          <w:iCs/>
          <w:sz w:val="24"/>
          <w:szCs w:val="24"/>
        </w:rPr>
        <w:t>434</w:t>
      </w:r>
    </w:p>
    <w:p w14:paraId="2E8ED4C3" w14:textId="77777777" w:rsidR="00D351FF" w:rsidRDefault="00BE44E8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BE44E8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47C409B3" w:rsidR="00D351FF" w:rsidRPr="00410371" w:rsidRDefault="001C59F5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C59F5">
              <w:rPr>
                <w:b/>
                <w:noProof/>
                <w:sz w:val="28"/>
              </w:rPr>
              <w:t>3021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276770E0" w:rsidR="00D351FF" w:rsidRPr="00410371" w:rsidRDefault="00BE44E8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3A98B73A" w:rsidR="00D351FF" w:rsidRPr="00410371" w:rsidRDefault="00BE44E8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D351F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45B4E949" w:rsidR="00D351FF" w:rsidRDefault="001C59F5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1C59F5">
              <w:t>Correction to NR5GC TC 9.1.1.3 and 9.1.1.6 against SNPN-only UE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40A5F201" w:rsidR="00D351FF" w:rsidRDefault="00E33DCF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33DCF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1C1F91B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20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BE44E8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BE44E8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32857" w14:textId="77777777" w:rsidR="00387556" w:rsidRDefault="00387556" w:rsidP="00387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, and </w:t>
            </w:r>
            <w:proofErr w:type="spellStart"/>
            <w:r w:rsidRPr="00D9281C">
              <w:rPr>
                <w:rFonts w:ascii="Arial" w:hAnsi="Arial" w:cs="Arial"/>
              </w:rPr>
              <w:t>and</w:t>
            </w:r>
            <w:proofErr w:type="spellEnd"/>
            <w:r w:rsidRPr="00D9281C">
              <w:rPr>
                <w:rFonts w:ascii="Arial" w:hAnsi="Arial" w:cs="Arial"/>
              </w:rPr>
              <w:t xml:space="preserve"> KAUSF and (X)RES* for 5G AKA </w:t>
            </w:r>
            <w:r>
              <w:rPr>
                <w:rFonts w:ascii="Arial" w:hAnsi="Arial" w:cs="Arial"/>
              </w:rPr>
              <w:t xml:space="preserve">requires the Serving Network Name which needs to be updated to SNPN identity in case of SNPN. </w:t>
            </w:r>
          </w:p>
          <w:p w14:paraId="3E7F4036" w14:textId="77777777" w:rsidR="00387556" w:rsidRDefault="00387556" w:rsidP="00387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2E8ED512" w14:textId="32CF30B5" w:rsidR="00A12227" w:rsidRPr="009019C6" w:rsidRDefault="00387556" w:rsidP="00387556">
            <w:pPr>
              <w:pStyle w:val="CRCoverPage"/>
              <w:spacing w:after="0"/>
              <w:rPr>
                <w:iCs/>
                <w:noProof/>
              </w:rPr>
            </w:pPr>
            <w:r w:rsidRPr="00DB1EAD">
              <w:rPr>
                <w:rFonts w:cs="Arial"/>
              </w:rPr>
              <w:t>SN Id = PLMN ID:NID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36F0263B" w:rsidR="006F0D88" w:rsidRPr="006316B2" w:rsidRDefault="00387556" w:rsidP="00A12227">
            <w:pPr>
              <w:pStyle w:val="CRCoverPage"/>
              <w:spacing w:after="0"/>
              <w:rPr>
                <w:noProof/>
              </w:rPr>
            </w:pPr>
            <w:r w:rsidRPr="00F66C08">
              <w:rPr>
                <w:noProof/>
              </w:rPr>
              <w:t>Initialize and pass the NID for NGC Cell A</w:t>
            </w:r>
            <w:r>
              <w:rPr>
                <w:noProof/>
              </w:rPr>
              <w:t xml:space="preserve"> (all cells are using the same PLMN)</w:t>
            </w:r>
            <w:r w:rsidRPr="00F66C08">
              <w:rPr>
                <w:noProof/>
              </w:rPr>
              <w:t xml:space="preserve"> to the functions building the Authentication Request in Step </w:t>
            </w:r>
            <w:r>
              <w:rPr>
                <w:noProof/>
              </w:rPr>
              <w:t>6, 8, 11, 16, and 53.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6BC2890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6EB2E1F3" w:rsidR="00D351FF" w:rsidRDefault="009019C6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</w:t>
            </w:r>
            <w:r w:rsidR="00387556">
              <w:rPr>
                <w:noProof/>
              </w:rPr>
              <w:t>3</w:t>
            </w:r>
            <w:r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1547D046" w:rsidR="00F260D5" w:rsidRDefault="00F260D5" w:rsidP="009478EE">
      <w:pPr>
        <w:rPr>
          <w:noProof/>
        </w:rPr>
      </w:pPr>
    </w:p>
    <w:p w14:paraId="7F0DD582" w14:textId="77777777" w:rsidR="002076DA" w:rsidRDefault="002076DA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0" w:name="_Toc130247876"/>
      <w:r w:rsidRPr="00F260D5">
        <w:rPr>
          <w:rStyle w:val="Emphasis"/>
          <w:rFonts w:cs="Arial"/>
          <w:i w:val="0"/>
          <w:iCs w:val="0"/>
        </w:rPr>
        <w:t>Table of Contents</w:t>
      </w:r>
      <w:bookmarkEnd w:id="0"/>
    </w:p>
    <w:p w14:paraId="01FBEE52" w14:textId="625187D0" w:rsidR="007716E2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716E2" w:rsidRPr="002D0241">
        <w:rPr>
          <w:rFonts w:cs="Arial"/>
        </w:rPr>
        <w:t>Table of Contents</w:t>
      </w:r>
      <w:r w:rsidR="007716E2">
        <w:tab/>
      </w:r>
      <w:r w:rsidR="007716E2">
        <w:fldChar w:fldCharType="begin"/>
      </w:r>
      <w:r w:rsidR="007716E2">
        <w:instrText xml:space="preserve"> PAGEREF _Toc130247876 \h </w:instrText>
      </w:r>
      <w:r w:rsidR="007716E2">
        <w:fldChar w:fldCharType="separate"/>
      </w:r>
      <w:r w:rsidR="007716E2">
        <w:t>2</w:t>
      </w:r>
      <w:r w:rsidR="007716E2">
        <w:fldChar w:fldCharType="end"/>
      </w:r>
    </w:p>
    <w:p w14:paraId="38F27477" w14:textId="05B7170B" w:rsidR="007716E2" w:rsidRDefault="007716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D024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D024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_Toc130247877 \h </w:instrText>
      </w:r>
      <w:r>
        <w:fldChar w:fldCharType="separate"/>
      </w:r>
      <w:r>
        <w:t>3</w:t>
      </w:r>
      <w:r>
        <w:fldChar w:fldCharType="end"/>
      </w:r>
    </w:p>
    <w:p w14:paraId="486AC74F" w14:textId="237C961B" w:rsidR="007716E2" w:rsidRDefault="007716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D024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D024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_Toc130247878 \h </w:instrText>
      </w:r>
      <w:r>
        <w:fldChar w:fldCharType="separate"/>
      </w:r>
      <w:r>
        <w:t>3</w:t>
      </w:r>
      <w:r>
        <w:fldChar w:fldCharType="end"/>
      </w:r>
    </w:p>
    <w:p w14:paraId="436CF685" w14:textId="55B1D178" w:rsidR="007716E2" w:rsidRDefault="007716E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D024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D024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_Toc130247879 \h </w:instrText>
      </w:r>
      <w:r>
        <w:fldChar w:fldCharType="separate"/>
      </w:r>
      <w:r>
        <w:t>3</w:t>
      </w:r>
      <w:r>
        <w:fldChar w:fldCharType="end"/>
      </w:r>
    </w:p>
    <w:p w14:paraId="48493107" w14:textId="463A1778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30247877"/>
      <w:r>
        <w:rPr>
          <w:b/>
          <w:lang w:eastAsia="ja-JP"/>
        </w:rPr>
        <w:lastRenderedPageBreak/>
        <w:t>Overview</w:t>
      </w:r>
      <w:bookmarkEnd w:id="1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4FFBFDB0" w:rsidR="00F260D5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30247878"/>
      <w:r w:rsidRPr="00854C55">
        <w:rPr>
          <w:b/>
        </w:rPr>
        <w:t>Corrections required</w:t>
      </w:r>
      <w:bookmarkEnd w:id="3"/>
    </w:p>
    <w:p w14:paraId="23B79E2E" w14:textId="77777777" w:rsidR="00130213" w:rsidRDefault="00130213" w:rsidP="0013021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30247879"/>
      <w:r>
        <w:rPr>
          <w:b/>
          <w:lang w:val="pt-BR"/>
        </w:rPr>
        <w:t>Change 1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30213" w14:paraId="2D883804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F74" w14:textId="77777777" w:rsidR="00130213" w:rsidRPr="003C0071" w:rsidRDefault="00130213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FB0" w14:textId="5A7C95C1" w:rsidR="00130213" w:rsidRPr="000077FF" w:rsidRDefault="00D9281C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9281C">
              <w:rPr>
                <w:rFonts w:ascii="Arial" w:hAnsi="Arial"/>
                <w:noProof/>
                <w:lang w:val="en-SG"/>
              </w:rPr>
              <w:t>function fl_TC_9_1_1_3_6_Body</w:t>
            </w:r>
            <w:r w:rsidR="00537B5C" w:rsidRPr="00537B5C"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130213" w14:paraId="677CC133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CC90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BB9" w14:textId="0388A42C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 w:rsidR="00D9281C">
              <w:rPr>
                <w:rFonts w:ascii="Arial" w:hAnsi="Arial" w:cs="Arial"/>
              </w:rPr>
              <w:t xml:space="preserve">, and </w:t>
            </w:r>
            <w:proofErr w:type="spellStart"/>
            <w:r w:rsidR="00D9281C" w:rsidRPr="00D9281C">
              <w:rPr>
                <w:rFonts w:ascii="Arial" w:hAnsi="Arial" w:cs="Arial"/>
              </w:rPr>
              <w:t>and</w:t>
            </w:r>
            <w:proofErr w:type="spellEnd"/>
            <w:r w:rsidR="00D9281C" w:rsidRPr="00D9281C">
              <w:rPr>
                <w:rFonts w:ascii="Arial" w:hAnsi="Arial" w:cs="Arial"/>
              </w:rPr>
              <w:t xml:space="preserve"> KAUSF and (X)RES* for 5G AKA </w:t>
            </w:r>
            <w:r>
              <w:rPr>
                <w:rFonts w:ascii="Arial" w:hAnsi="Arial" w:cs="Arial"/>
              </w:rPr>
              <w:t xml:space="preserve">requires the Serving Network Name which needs to be updated to SNPN identity in case of SNPN. </w:t>
            </w:r>
          </w:p>
          <w:p w14:paraId="478D91E7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1D231F84" w14:textId="77777777" w:rsidR="00130213" w:rsidRPr="002A540D" w:rsidRDefault="00130213" w:rsidP="00D43173">
            <w:pPr>
              <w:rPr>
                <w:rFonts w:ascii="Arial" w:hAnsi="Arial" w:cs="Arial"/>
              </w:rPr>
            </w:pPr>
            <w:r w:rsidRPr="00DB1EAD">
              <w:rPr>
                <w:rFonts w:ascii="Arial" w:hAnsi="Arial" w:cs="Arial"/>
              </w:rPr>
              <w:t>SN Id = PLMN ID:NID</w:t>
            </w:r>
          </w:p>
        </w:tc>
      </w:tr>
      <w:tr w:rsidR="00130213" w14:paraId="67147B40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AED9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9532" w14:textId="49C33DBD" w:rsidR="00130213" w:rsidRDefault="00F66C08" w:rsidP="00D43173">
            <w:pPr>
              <w:pStyle w:val="CRCoverPage"/>
              <w:spacing w:after="0"/>
              <w:rPr>
                <w:noProof/>
                <w:lang w:val="en-SG"/>
              </w:rPr>
            </w:pPr>
            <w:r w:rsidRPr="00F66C08">
              <w:rPr>
                <w:noProof/>
              </w:rPr>
              <w:t>Initialize and pass the NID for NGC Cell A</w:t>
            </w:r>
            <w:r w:rsidR="00D9281C">
              <w:rPr>
                <w:noProof/>
              </w:rPr>
              <w:t xml:space="preserve"> (all cells are using the same PLMN)</w:t>
            </w:r>
            <w:r w:rsidRPr="00F66C08">
              <w:rPr>
                <w:noProof/>
              </w:rPr>
              <w:t xml:space="preserve"> to the functions building the Authentication Request in Step </w:t>
            </w:r>
            <w:r w:rsidR="00D9281C">
              <w:rPr>
                <w:noProof/>
              </w:rPr>
              <w:t>6, 8, 11, 16, and 53.</w:t>
            </w:r>
          </w:p>
        </w:tc>
      </w:tr>
      <w:tr w:rsidR="00130213" w14:paraId="02E0C6B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2928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462" w14:textId="77777777" w:rsidR="00130213" w:rsidRDefault="00130213" w:rsidP="00D4317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Authentication_NR5GC.ttcn</w:t>
            </w:r>
          </w:p>
        </w:tc>
      </w:tr>
      <w:tr w:rsidR="00130213" w14:paraId="751744F8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BC97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8E20" w14:textId="77777777" w:rsidR="00130213" w:rsidRDefault="00130213" w:rsidP="00D43173">
            <w:pPr>
              <w:rPr>
                <w:rFonts w:ascii="Arial" w:hAnsi="Arial"/>
                <w:highlight w:val="cyan"/>
              </w:rPr>
            </w:pPr>
          </w:p>
        </w:tc>
      </w:tr>
    </w:tbl>
    <w:p w14:paraId="18BDC978" w14:textId="77777777" w:rsidR="00130213" w:rsidRPr="00652F41" w:rsidRDefault="00130213" w:rsidP="0013021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0ECBD335" w14:textId="77777777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3C09E09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774B" w14:textId="77777777" w:rsidR="00C74555" w:rsidRPr="00C74555" w:rsidRDefault="00130213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C74555"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fl_TC_9_1_1_3_6_Body(</w:t>
            </w:r>
            <w:proofErr w:type="spellStart"/>
            <w:r w:rsidR="00C74555"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="00C74555"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C74555"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p_UseEAP</w:t>
            </w:r>
            <w:proofErr w:type="spellEnd"/>
            <w:r w:rsidR="00C74555"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) runs on NR5GC_PTC</w:t>
            </w:r>
          </w:p>
          <w:p w14:paraId="0C5F454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 /*  test body of TC_9_1_1_3 and 9_1_1_6  The only difference is if including an EAP message or not */</w:t>
            </w:r>
          </w:p>
          <w:p w14:paraId="3DF15DC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f_NR5GC_MapNASCell(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ngc_CellA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FA782D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v_NGC_NASCellB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f_NR5GC_MapNASCell(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ngc_CellB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853735C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v_NGC_NASCellC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f_NR5GC_MapNASCell(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ngc_CellC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47D50A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f_NR5GC_MapNASCell(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68B4A3D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GMM_MobilityInfo_Type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8ABFBE0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8EA8190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NG_NAS_MSG_Indication_Type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7794C3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NG_NAS_DL_Message_Type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36D270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D7F23F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f_NR_Asn2Nas_PlmnId(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1938E3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f_NR5GC_Security_Get();</w:t>
            </w:r>
          </w:p>
          <w:p w14:paraId="14C321B5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B3_Type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v_KSI_InUse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v_NAS_SecurityParams.KSIamf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CF0D4CE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SecurityHeaderType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v_SecurityHeader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E209CB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integer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42911AE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v_CellId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 // @sic R5-199098 sic@</w:t>
            </w:r>
          </w:p>
          <w:p w14:paraId="5697FF4D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default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v_MyDefaultVar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null;</w:t>
            </w:r>
          </w:p>
          <w:p w14:paraId="202A0491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6FDEF1E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timer t_T3511 :=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f_NR_SetTimerToleranceMin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nasTimer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, 10.0);</w:t>
            </w:r>
          </w:p>
          <w:p w14:paraId="56CB0D7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timer t_T3520 :=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f_NR_SetTimerToleranceMin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v_NGC_NASCellB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nasTimer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, 15.0);  // @sic R5s200373 sic@</w:t>
            </w:r>
          </w:p>
          <w:p w14:paraId="64EC0F43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4F126EC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Get normal message</w:t>
            </w:r>
          </w:p>
          <w:p w14:paraId="1130C8A6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p_UseEAP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178E418D" w14:textId="2FA81BB3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f_Get_EAP_AuthenticationReqMsg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//9_1_1_3</w:t>
            </w:r>
          </w:p>
          <w:p w14:paraId="47758F5F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</w:t>
            </w:r>
          </w:p>
          <w:p w14:paraId="0409FE7D" w14:textId="5F3B7AF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f_Get_5GAKA_AuthenticationReqMsg(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E74C61F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30E15C65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50A24CF5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now update with "old" KSI value</w:t>
            </w:r>
          </w:p>
          <w:p w14:paraId="7D6F2AAB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v_MsgToSend.authentication_Request.ngNasKeySetId.nasKeySetId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v_KSI_InUse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CC4CFE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5683BB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C74555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*** SKIPPED CODE ***</w:t>
            </w:r>
          </w:p>
          <w:p w14:paraId="5AC7A5CF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830D73B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p_UseEAP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44BDD4E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//@siclog "Step 53"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@ //This is for Testcase 9_1_1_3</w:t>
            </w:r>
          </w:p>
          <w:p w14:paraId="419CFC3B" w14:textId="5509FDC6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f_Get_EAP_AuthenticationReqMsg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//9_1_1_3 @sic R5s201357 sic@</w:t>
            </w:r>
          </w:p>
          <w:p w14:paraId="3E852F43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</w:t>
            </w:r>
          </w:p>
          <w:p w14:paraId="1672F04A" w14:textId="4C0F6192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f_Get_5GAKA_AuthenticationReqMsg(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//9_1_1_6 @sic R5-199098, R5s201357 sic@</w:t>
            </w:r>
          </w:p>
          <w:p w14:paraId="5278FD4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//@siclog "Step 48"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@ // This is for Testcase 9_1_1_6</w:t>
            </w:r>
          </w:p>
          <w:p w14:paraId="0699880E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4B052CD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096374F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3DD48733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1D537D8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)));</w:t>
            </w:r>
          </w:p>
          <w:p w14:paraId="27038141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4C8272F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C74555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*** SKIPPED CODE ***</w:t>
            </w:r>
          </w:p>
          <w:p w14:paraId="4380DA66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00E6836" w14:textId="41475A24" w:rsidR="00130213" w:rsidRPr="008B0AA3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1FE84F4E" w14:textId="77777777" w:rsidR="00130213" w:rsidRDefault="00130213" w:rsidP="00130213">
      <w:pPr>
        <w:spacing w:after="0"/>
        <w:rPr>
          <w:rFonts w:ascii="Arial" w:hAnsi="Arial"/>
          <w:b/>
        </w:rPr>
      </w:pPr>
    </w:p>
    <w:p w14:paraId="7F7B7E81" w14:textId="3BF0CCA9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B352614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5686" w14:textId="77777777" w:rsidR="000111C9" w:rsidRPr="009D77C1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import from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NR_CellInfoInit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all;</w:t>
            </w:r>
          </w:p>
          <w:p w14:paraId="4D325C94" w14:textId="4A8AA3D3" w:rsidR="000111C9" w:rsidRDefault="000111C9" w:rsidP="00BE6D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import from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NR_Parameters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all;</w:t>
            </w:r>
          </w:p>
          <w:p w14:paraId="25102ACA" w14:textId="201675DB" w:rsid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D4FAA96" w14:textId="77777777" w:rsidR="00D9281C" w:rsidRPr="00D9281C" w:rsidRDefault="00130213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D9281C"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fl_TC_9_1_1_3_6_Body(</w:t>
            </w:r>
            <w:proofErr w:type="spellStart"/>
            <w:r w:rsidR="00D9281C"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="00D9281C"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D9281C"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p_UseEAP</w:t>
            </w:r>
            <w:proofErr w:type="spellEnd"/>
            <w:r w:rsidR="00D9281C"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) runs on NR5GC_PTC</w:t>
            </w:r>
          </w:p>
          <w:p w14:paraId="745024F0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 /*  test body of TC_9_1_1_3 and 9_1_1_6  The only difference is if including an EAP message or not */</w:t>
            </w:r>
          </w:p>
          <w:p w14:paraId="41A6137B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f_NR5GC_MapNASCell(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ngc_CellA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B463F1C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v_NGC_NASCellB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f_NR5GC_MapNASCell(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ngc_CellB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70EFDE73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v_NGC_NASCellC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f_NR5GC_MapNASCell(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ngc_CellC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D35D45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f_NR5GC_MapNASCell(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5200377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GMM_MobilityInfo_Type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4831E1B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CAD227D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NG_NAS_MSG_Indication_Type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910FCA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NG_NAS_DL_Message_Type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BB9C4C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0BEB08E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f_NR_Asn2Nas_PlmnId(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E87FC2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f_NR5GC_Security_Get();</w:t>
            </w:r>
          </w:p>
          <w:p w14:paraId="51E0F8FF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B3_Type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v_KSI_InUse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v_NAS_SecurityParams.KSIamf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EBD3B82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SecurityHeaderType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v_SecurityHeader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CA0C124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integer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E1E76E4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v_CellId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 // @sic R5-199098 sic@</w:t>
            </w:r>
          </w:p>
          <w:p w14:paraId="31C3E990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default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v_MyDefaultVar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null;</w:t>
            </w:r>
          </w:p>
          <w:p w14:paraId="43E3FFE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CDCD214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timer t_T3511 :=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f_NR_SetTimerToleranceMin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nasTimer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, 10.0);</w:t>
            </w:r>
          </w:p>
          <w:p w14:paraId="5E74139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timer t_T3520 :=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f_NR_SetTimerToleranceMin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v_NGC_NASCellB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nasTimer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, 15.0);  // @sic R5s200373 sic@</w:t>
            </w:r>
          </w:p>
          <w:p w14:paraId="26208F41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4A246CB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var NID_r16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v_NID_ASN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</w:p>
          <w:p w14:paraId="726B2927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var template (omit)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hexstring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omit;</w:t>
            </w:r>
          </w:p>
          <w:p w14:paraId="1416AF5D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</w:p>
          <w:p w14:paraId="45522F5E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if(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pc_SNPN_only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){</w:t>
            </w:r>
          </w:p>
          <w:p w14:paraId="7CF005E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v_NID_ASN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f_NR_InitNDI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v_NGC_NASCellA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 // returns a bitstring</w:t>
            </w:r>
          </w:p>
          <w:p w14:paraId="1F1F908A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bit2hex(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v_NID_ASN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18F8D05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}</w:t>
            </w:r>
          </w:p>
          <w:p w14:paraId="1C5D0A53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861C38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Get normal message</w:t>
            </w:r>
          </w:p>
          <w:p w14:paraId="199706C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p_UseEAP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51EC005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f_Get_EAP_AuthenticationReqMsg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//9_1_1_3</w:t>
            </w:r>
          </w:p>
          <w:p w14:paraId="65D61A11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</w:t>
            </w:r>
          </w:p>
          <w:p w14:paraId="61B2DFCE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f_Get_5GAKA_AuthenticationReqMsg(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-,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640D5AD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05220A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9BB28C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now update with "old" KSI value</w:t>
            </w:r>
          </w:p>
          <w:p w14:paraId="6C17C456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v_MsgToSend.authentication_Request.ngNasKeySetId.nasKeySetId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v_KSI_InUse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6D40EFA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04F70D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D9281C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*** SKIPPED CODE ***</w:t>
            </w:r>
          </w:p>
          <w:p w14:paraId="32A9217B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D762DD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p_UseEAP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59C9A03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//@siclog "Step 53"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@ //This is for Testcase 9_1_1_3</w:t>
            </w:r>
          </w:p>
          <w:p w14:paraId="27145BA3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f_Get_EAP_AuthenticationReqMsg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//9_1_1_3 @sic R5s201357 sic@</w:t>
            </w:r>
          </w:p>
          <w:p w14:paraId="530C4724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</w:t>
            </w:r>
          </w:p>
          <w:p w14:paraId="1912227F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f_Get_5GAKA_AuthenticationReqMsg(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//9_1_1_6 @sic R5-199098, R5s201357 sic@</w:t>
            </w:r>
          </w:p>
          <w:p w14:paraId="67C2239F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//@siclog "Step 48"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@ // This is for Testcase 9_1_1_6</w:t>
            </w:r>
          </w:p>
          <w:p w14:paraId="1DDD8187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5BEC7B2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2FFE596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7E1770DF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45222DB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)));</w:t>
            </w:r>
          </w:p>
          <w:p w14:paraId="3E10118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97D96C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D9281C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*** SKIPPED CODE ***</w:t>
            </w:r>
          </w:p>
          <w:p w14:paraId="320E1A40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5D51936" w14:textId="6211C770" w:rsidR="00130213" w:rsidRPr="008B0AA3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6C7F79DD" w14:textId="77777777" w:rsidR="00224033" w:rsidRDefault="00224033" w:rsidP="008B0AA3">
      <w:pPr>
        <w:rPr>
          <w:lang w:eastAsia="zh-CN"/>
        </w:rPr>
      </w:pPr>
    </w:p>
    <w:p w14:paraId="248F2518" w14:textId="77777777" w:rsidR="00364B10" w:rsidRDefault="00364B10" w:rsidP="008B0AA3">
      <w:pPr>
        <w:rPr>
          <w:lang w:eastAsia="zh-CN"/>
        </w:rPr>
      </w:pPr>
    </w:p>
    <w:sectPr w:rsidR="00364B10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0C57B" w14:textId="77777777" w:rsidR="009A51C3" w:rsidRDefault="009A51C3">
      <w:r>
        <w:separator/>
      </w:r>
    </w:p>
  </w:endnote>
  <w:endnote w:type="continuationSeparator" w:id="0">
    <w:p w14:paraId="56705F0B" w14:textId="77777777" w:rsidR="009A51C3" w:rsidRDefault="009A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529EC" w14:textId="77777777" w:rsidR="009A51C3" w:rsidRDefault="009A51C3">
      <w:r>
        <w:separator/>
      </w:r>
    </w:p>
  </w:footnote>
  <w:footnote w:type="continuationSeparator" w:id="0">
    <w:p w14:paraId="7B5E590B" w14:textId="77777777" w:rsidR="009A51C3" w:rsidRDefault="009A5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1C9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289F"/>
    <w:rsid w:val="000C6598"/>
    <w:rsid w:val="000C6CC3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13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A3E"/>
    <w:rsid w:val="001A0D31"/>
    <w:rsid w:val="001A2D13"/>
    <w:rsid w:val="001A709A"/>
    <w:rsid w:val="001A7B60"/>
    <w:rsid w:val="001B52F0"/>
    <w:rsid w:val="001B5A9D"/>
    <w:rsid w:val="001B7A65"/>
    <w:rsid w:val="001C1718"/>
    <w:rsid w:val="001C59F5"/>
    <w:rsid w:val="001C5C2A"/>
    <w:rsid w:val="001C6D2D"/>
    <w:rsid w:val="001C7601"/>
    <w:rsid w:val="001D3F35"/>
    <w:rsid w:val="001D5F19"/>
    <w:rsid w:val="001E3D37"/>
    <w:rsid w:val="001E41F3"/>
    <w:rsid w:val="001E74EE"/>
    <w:rsid w:val="001F1817"/>
    <w:rsid w:val="001F406A"/>
    <w:rsid w:val="002040A1"/>
    <w:rsid w:val="002076DA"/>
    <w:rsid w:val="00220349"/>
    <w:rsid w:val="00221C5A"/>
    <w:rsid w:val="00224033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0763C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64B10"/>
    <w:rsid w:val="00374DD4"/>
    <w:rsid w:val="00375BB0"/>
    <w:rsid w:val="003764EC"/>
    <w:rsid w:val="003806A7"/>
    <w:rsid w:val="00383C3D"/>
    <w:rsid w:val="003858C9"/>
    <w:rsid w:val="00387158"/>
    <w:rsid w:val="00387556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06760"/>
    <w:rsid w:val="005105E0"/>
    <w:rsid w:val="0051196A"/>
    <w:rsid w:val="00512689"/>
    <w:rsid w:val="005135A1"/>
    <w:rsid w:val="0051580D"/>
    <w:rsid w:val="00516509"/>
    <w:rsid w:val="005174CD"/>
    <w:rsid w:val="00525828"/>
    <w:rsid w:val="0052646F"/>
    <w:rsid w:val="005279F5"/>
    <w:rsid w:val="0053156E"/>
    <w:rsid w:val="00532891"/>
    <w:rsid w:val="00537B5C"/>
    <w:rsid w:val="00540A00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A7550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6E2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E0429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19C6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1C3"/>
    <w:rsid w:val="009A5255"/>
    <w:rsid w:val="009A5753"/>
    <w:rsid w:val="009A579D"/>
    <w:rsid w:val="009B0B50"/>
    <w:rsid w:val="009B4218"/>
    <w:rsid w:val="009B5164"/>
    <w:rsid w:val="009B7468"/>
    <w:rsid w:val="009C1018"/>
    <w:rsid w:val="009C22FE"/>
    <w:rsid w:val="009D476E"/>
    <w:rsid w:val="009D7147"/>
    <w:rsid w:val="009D77C1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4E8"/>
    <w:rsid w:val="00BE47A2"/>
    <w:rsid w:val="00BE4DD2"/>
    <w:rsid w:val="00BE5D58"/>
    <w:rsid w:val="00BE6DEF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74555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08E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2641D"/>
    <w:rsid w:val="00D32B66"/>
    <w:rsid w:val="00D34E67"/>
    <w:rsid w:val="00D351FF"/>
    <w:rsid w:val="00D35348"/>
    <w:rsid w:val="00D424DA"/>
    <w:rsid w:val="00D463AE"/>
    <w:rsid w:val="00D468D6"/>
    <w:rsid w:val="00D4712F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9281C"/>
    <w:rsid w:val="00DA0394"/>
    <w:rsid w:val="00DA356D"/>
    <w:rsid w:val="00DB1EA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4863"/>
    <w:rsid w:val="00F65E51"/>
    <w:rsid w:val="00F66C08"/>
    <w:rsid w:val="00F73479"/>
    <w:rsid w:val="00F75DFD"/>
    <w:rsid w:val="00F76F15"/>
    <w:rsid w:val="00F770AB"/>
    <w:rsid w:val="00F83E9A"/>
    <w:rsid w:val="00F86E8A"/>
    <w:rsid w:val="00F95DCB"/>
    <w:rsid w:val="00F95FB8"/>
    <w:rsid w:val="00FA1F4E"/>
    <w:rsid w:val="00FA2C28"/>
    <w:rsid w:val="00FA485A"/>
    <w:rsid w:val="00FA6BF0"/>
    <w:rsid w:val="00FB1BA1"/>
    <w:rsid w:val="00FB31B9"/>
    <w:rsid w:val="00FB4454"/>
    <w:rsid w:val="00FB4D91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B1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64B1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872</Words>
  <Characters>8114</Characters>
  <Application>Microsoft Office Word</Application>
  <DocSecurity>0</DocSecurity>
  <Lines>67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1900-12-31T16:00:00Z</cp:lastPrinted>
  <dcterms:created xsi:type="dcterms:W3CDTF">2023-03-23T18:14:00Z</dcterms:created>
  <dcterms:modified xsi:type="dcterms:W3CDTF">2023-05-11T13:11:00Z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