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3B" w:rsidRDefault="002E1F3B" w:rsidP="002E1F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R5s230423</w:t>
      </w:r>
      <w:r>
        <w:rPr>
          <w:b/>
          <w:i/>
          <w:noProof/>
          <w:sz w:val="28"/>
        </w:rPr>
        <w:fldChar w:fldCharType="end"/>
      </w:r>
    </w:p>
    <w:p w:rsidR="002E1F3B" w:rsidRDefault="002E1F3B" w:rsidP="002E1F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1F3B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1F3B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1F3B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142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E1F3B" w:rsidRPr="00410371" w:rsidRDefault="002E1F3B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1F3B" w:rsidRDefault="002E1F3B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1F3B" w:rsidRPr="00410371" w:rsidRDefault="002E1F3B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1F3B" w:rsidRDefault="002E1F3B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1F3B" w:rsidRPr="00410371" w:rsidRDefault="002E1F3B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E1F3B" w:rsidRDefault="002E1F3B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1F3B" w:rsidRPr="00410371" w:rsidRDefault="002E1F3B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2E1F3B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2E1F3B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1F3B" w:rsidRPr="00F25D98" w:rsidRDefault="002E1F3B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1F3B" w:rsidTr="002D7B78">
        <w:tc>
          <w:tcPr>
            <w:tcW w:w="9641" w:type="dxa"/>
            <w:gridSpan w:val="9"/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E1F3B" w:rsidRDefault="002E1F3B" w:rsidP="002E1F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1F3B" w:rsidTr="002D7B78">
        <w:tc>
          <w:tcPr>
            <w:tcW w:w="2835" w:type="dxa"/>
          </w:tcPr>
          <w:p w:rsidR="002E1F3B" w:rsidRDefault="002E1F3B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1F3B" w:rsidRDefault="002E1F3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1F3B" w:rsidRDefault="002E1F3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1F3B" w:rsidRDefault="002E1F3B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1F3B" w:rsidRDefault="002E1F3B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E1F3B" w:rsidRDefault="002E1F3B" w:rsidP="002E1F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1F3B" w:rsidTr="002D7B78">
        <w:tc>
          <w:tcPr>
            <w:tcW w:w="9640" w:type="dxa"/>
            <w:gridSpan w:val="11"/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testcase 8.2.2.6.1</w:t>
            </w:r>
            <w:r>
              <w:fldChar w:fldCharType="end"/>
            </w: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E1F3B" w:rsidRDefault="002E1F3B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1F3B" w:rsidRDefault="002E1F3B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1F3B" w:rsidRDefault="002E1F3B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1F3B" w:rsidRDefault="002E1F3B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E1F3B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1F3B" w:rsidRDefault="002E1F3B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E1F3B" w:rsidRDefault="002E1F3B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1F3B" w:rsidRPr="007C2097" w:rsidRDefault="002E1F3B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1F3B" w:rsidTr="002D7B78">
        <w:tc>
          <w:tcPr>
            <w:tcW w:w="1843" w:type="dxa"/>
          </w:tcPr>
          <w:p w:rsidR="002E1F3B" w:rsidRDefault="002E1F3B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1F3B" w:rsidRDefault="002E1F3B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In the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current TTCN implementation of the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function f_TC_8_2_2_6_1_ENDC_NR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: </w:t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The preamble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done with MCG_Only , so no bearers are established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 NR side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Further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in the function , </w:t>
            </w:r>
            <w:r w:rsidRPr="00AA0055">
              <w:rPr>
                <w:rFonts w:cs="Arial"/>
                <w:b/>
                <w:color w:val="000000"/>
                <w:sz w:val="18"/>
                <w:szCs w:val="18"/>
              </w:rPr>
              <w:t>fl_TC_8_2_2_6_1_ENDC_NR_TestBody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, </w:t>
            </w:r>
            <w:r w:rsidRPr="005D4394">
              <w:rPr>
                <w:rFonts w:cs="Arial"/>
                <w:b/>
                <w:color w:val="000000"/>
                <w:sz w:val="18"/>
                <w:szCs w:val="18"/>
              </w:rPr>
              <w:t>f_ENDC_GetKeysActivateSecurity(nr_Cell1, EUTRA)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called </w:t>
            </w:r>
            <w:r>
              <w:rPr>
                <w:rFonts w:cs="Arial"/>
                <w:color w:val="000000"/>
                <w:sz w:val="18"/>
                <w:szCs w:val="18"/>
              </w:rPr>
              <w:t>which in turn calls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:rsidR="002E1F3B" w:rsidRDefault="002E1F3B" w:rsidP="002E1F3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f_NR_RRC_CipherActTime_GetCurrent --&gt; </w:t>
            </w:r>
          </w:p>
          <w:p w:rsidR="002E1F3B" w:rsidRPr="0037699A" w:rsidRDefault="002E1F3B" w:rsidP="002E1F3B">
            <w:pPr>
              <w:pStyle w:val="CRCoverPage"/>
              <w:spacing w:after="0"/>
              <w:rPr>
                <w:noProof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f_NR_SS_PdcpCount_Get --&gt;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and it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results in empty v_SecurityActTimeList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due to No NR bearers established;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this </w:t>
            </w:r>
            <w:r>
              <w:rPr>
                <w:rFonts w:cs="Arial"/>
                <w:color w:val="000000"/>
                <w:sz w:val="18"/>
                <w:szCs w:val="18"/>
              </w:rPr>
              <w:t>is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result</w:t>
            </w:r>
            <w:r>
              <w:rPr>
                <w:rFonts w:cs="Arial"/>
                <w:color w:val="000000"/>
                <w:sz w:val="18"/>
                <w:szCs w:val="18"/>
              </w:rPr>
              <w:t>ing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in run time issue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>so it is proposed to remove the function call 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 and the </w:t>
            </w:r>
            <w:r>
              <w:rPr>
                <w:rFonts w:cs="Arial"/>
                <w:color w:val="000000"/>
                <w:sz w:val="18"/>
                <w:szCs w:val="18"/>
              </w:rPr>
              <w:t>counterpart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 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EUTRA side 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>for MCG_Only Preamble cases, this function call is not required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F3B" w:rsidRPr="00F12C50" w:rsidRDefault="002E1F3B" w:rsidP="002E1F3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1F3B" w:rsidRPr="006316B2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function calls 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 and the </w:t>
            </w:r>
            <w:r>
              <w:rPr>
                <w:rFonts w:cs="Arial"/>
                <w:color w:val="000000"/>
                <w:sz w:val="18"/>
                <w:szCs w:val="18"/>
              </w:rPr>
              <w:t>counterpart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 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EUTRA side .</w:t>
            </w: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F3B" w:rsidRPr="00CF39F2" w:rsidRDefault="002E1F3B" w:rsidP="002E1F3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Pr="00CF39F2" w:rsidRDefault="002E1F3B" w:rsidP="002E1F3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Calling 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the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NR test body </w:t>
            </w:r>
            <w:r>
              <w:rPr>
                <w:rFonts w:cs="Arial"/>
                <w:color w:val="000000"/>
                <w:sz w:val="18"/>
                <w:szCs w:val="18"/>
              </w:rPr>
              <w:t>results in runtime issue as there are no NR beares established at this time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</w:p>
        </w:tc>
      </w:tr>
      <w:tr w:rsidR="002E1F3B" w:rsidTr="002D7B78">
        <w:tc>
          <w:tcPr>
            <w:tcW w:w="2694" w:type="dxa"/>
            <w:gridSpan w:val="2"/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1F3B" w:rsidRDefault="002E1F3B" w:rsidP="002E1F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8.2.2.6.1.ENDC</w:t>
            </w: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1F3B" w:rsidRDefault="002E1F3B" w:rsidP="002E1F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1F3B" w:rsidRDefault="002E1F3B" w:rsidP="002E1F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1F3B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1F3B" w:rsidRDefault="002E1F3B" w:rsidP="002E1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1F3B" w:rsidRDefault="002E1F3B" w:rsidP="002E1F3B">
            <w:pPr>
              <w:pStyle w:val="CRCoverPage"/>
              <w:spacing w:after="0"/>
              <w:rPr>
                <w:noProof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F3B" w:rsidRPr="008863B9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1F3B" w:rsidRPr="008863B9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1F3B" w:rsidRPr="008863B9" w:rsidRDefault="002E1F3B" w:rsidP="002E1F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F3B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F3B" w:rsidRDefault="002E1F3B" w:rsidP="002E1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1F3B" w:rsidRDefault="002E1F3B" w:rsidP="002E1F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470379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32E1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32E1B" w:rsidRPr="00CC35AE">
        <w:rPr>
          <w:rFonts w:ascii="Arial" w:hAnsi="Arial" w:cs="Arial"/>
          <w:iCs/>
        </w:rPr>
        <w:t>Table of Contents</w:t>
      </w:r>
      <w:r w:rsidR="00D32E1B">
        <w:tab/>
      </w:r>
      <w:r w:rsidR="00D32E1B">
        <w:fldChar w:fldCharType="begin"/>
      </w:r>
      <w:r w:rsidR="00D32E1B">
        <w:instrText xml:space="preserve"> PAGEREF _Toc134703792 \h </w:instrText>
      </w:r>
      <w:r w:rsidR="00D32E1B">
        <w:fldChar w:fldCharType="separate"/>
      </w:r>
      <w:r w:rsidR="00D32E1B">
        <w:t>2</w:t>
      </w:r>
      <w:r w:rsidR="00D32E1B">
        <w:fldChar w:fldCharType="end"/>
      </w:r>
    </w:p>
    <w:p w:rsidR="00D32E1B" w:rsidRDefault="00D32E1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C35A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C35A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_Toc134703793 \h </w:instrText>
      </w:r>
      <w:r>
        <w:fldChar w:fldCharType="separate"/>
      </w:r>
      <w:r>
        <w:t>2</w:t>
      </w:r>
      <w:r>
        <w:fldChar w:fldCharType="end"/>
      </w:r>
    </w:p>
    <w:p w:rsidR="00D32E1B" w:rsidRDefault="00D32E1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C35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C35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_Toc134703794 \h </w:instrText>
      </w:r>
      <w:r>
        <w:fldChar w:fldCharType="separate"/>
      </w:r>
      <w:r>
        <w:t>2</w:t>
      </w:r>
      <w:r>
        <w:fldChar w:fldCharType="end"/>
      </w:r>
    </w:p>
    <w:p w:rsidR="00D32E1B" w:rsidRDefault="00D32E1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C35A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C35AE">
        <w:rPr>
          <w:rFonts w:cs="Arial"/>
          <w:b/>
          <w:color w:val="000000"/>
          <w:lang w:eastAsia="en-GB"/>
        </w:rPr>
        <w:t xml:space="preserve">Correction to the </w:t>
      </w:r>
      <w:r w:rsidRPr="00CC35AE">
        <w:rPr>
          <w:rFonts w:cs="Arial"/>
          <w:b/>
          <w:bCs/>
          <w:color w:val="000000"/>
          <w:lang w:val="en-US" w:eastAsia="en-GB"/>
        </w:rPr>
        <w:t>function fl_TC_8_2_2_6_1_ENDC_NR_TestBody</w:t>
      </w:r>
      <w:r>
        <w:tab/>
      </w:r>
      <w:r>
        <w:fldChar w:fldCharType="begin"/>
      </w:r>
      <w:r>
        <w:instrText xml:space="preserve"> PAGEREF _Toc134703795 \h </w:instrText>
      </w:r>
      <w:r>
        <w:fldChar w:fldCharType="separate"/>
      </w:r>
      <w:r>
        <w:t>2</w:t>
      </w:r>
      <w:r>
        <w:fldChar w:fldCharType="end"/>
      </w:r>
    </w:p>
    <w:p w:rsidR="00D32E1B" w:rsidRDefault="00D32E1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C35A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C35AE">
        <w:rPr>
          <w:rFonts w:cs="Arial"/>
          <w:b/>
          <w:color w:val="000000"/>
          <w:lang w:eastAsia="en-GB"/>
        </w:rPr>
        <w:t xml:space="preserve">Correction to the </w:t>
      </w:r>
      <w:r w:rsidRPr="00CC35AE">
        <w:rPr>
          <w:rFonts w:cs="Arial"/>
          <w:b/>
          <w:bCs/>
          <w:color w:val="000000"/>
          <w:lang w:val="en-US" w:eastAsia="en-GB"/>
        </w:rPr>
        <w:t>function fl_TC_8_2_2_6_1_ENDC_EUTRA_TestBody</w:t>
      </w:r>
      <w:r>
        <w:tab/>
      </w:r>
      <w:r>
        <w:fldChar w:fldCharType="begin"/>
      </w:r>
      <w:r>
        <w:instrText xml:space="preserve"> PAGEREF _Toc134703796 \h </w:instrText>
      </w:r>
      <w:r>
        <w:fldChar w:fldCharType="separate"/>
      </w:r>
      <w:r>
        <w:t>4</w:t>
      </w:r>
      <w:r>
        <w:fldChar w:fldCharType="end"/>
      </w:r>
    </w:p>
    <w:p w:rsidR="00D32E1B" w:rsidRPr="00D268E5" w:rsidRDefault="007A73E5" w:rsidP="00D32E1B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D32E1B" w:rsidRPr="00BB647E">
        <w:rPr>
          <w:rFonts w:cs="Arial"/>
        </w:rPr>
        <w:t xml:space="preserve"> </w:t>
      </w:r>
      <w:bookmarkStart w:id="2" w:name="_Toc122434485"/>
      <w:bookmarkStart w:id="3" w:name="_Toc134086713"/>
      <w:bookmarkStart w:id="4" w:name="_Toc134701867"/>
      <w:bookmarkStart w:id="5" w:name="_Toc134703793"/>
      <w:r w:rsidR="00D32E1B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:rsidR="00D32E1B" w:rsidRDefault="00D32E1B" w:rsidP="00D32E1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D32E1B" w:rsidRPr="00D268E5" w:rsidRDefault="00D32E1B" w:rsidP="00D32E1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D32E1B" w:rsidRDefault="00D32E1B" w:rsidP="00D32E1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D32E1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4703794"/>
      <w:r w:rsidRPr="00854C55">
        <w:rPr>
          <w:b/>
        </w:rPr>
        <w:t>Corrections required</w:t>
      </w:r>
      <w:bookmarkEnd w:id="6"/>
      <w:bookmarkEnd w:id="7"/>
      <w:bookmarkEnd w:id="8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470379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8852A6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411AC" w:rsidRPr="00D81EA3">
        <w:rPr>
          <w:rFonts w:cs="Arial"/>
          <w:b/>
          <w:bCs/>
          <w:color w:val="000000"/>
          <w:lang w:val="en-US" w:eastAsia="en-GB"/>
        </w:rPr>
        <w:t>fl_TC_8_2_2_6_1_ENDC_NR_TestBody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C14AF8" w:rsidP="002B42D8">
            <w:pPr>
              <w:pStyle w:val="CRCoverPage"/>
              <w:spacing w:after="0"/>
              <w:rPr>
                <w:noProof/>
              </w:rPr>
            </w:pPr>
            <w:r w:rsidRPr="000411AC">
              <w:rPr>
                <w:rFonts w:cs="Arial"/>
                <w:color w:val="000000"/>
                <w:sz w:val="18"/>
                <w:szCs w:val="18"/>
              </w:rPr>
              <w:t>fl_TC_8_2_2_6_1_ENDC_NR_TestBody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E2" w:rsidRDefault="00FB33E2" w:rsidP="00FB33E2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In the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current TTCN implementation of the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function f_TC_8_2_2_6_1_ENDC_NR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: </w:t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The preamble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done with MCG_Only , so no bearers are established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 NR side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  <w:t>Further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in the function , </w:t>
            </w:r>
            <w:r w:rsidRPr="00AA0055">
              <w:rPr>
                <w:rFonts w:cs="Arial"/>
                <w:b/>
                <w:color w:val="000000"/>
                <w:sz w:val="18"/>
                <w:szCs w:val="18"/>
              </w:rPr>
              <w:t>fl_TC_8_2_2_6_1_ENDC_NR_TestBody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, </w:t>
            </w:r>
            <w:r w:rsidRPr="005D4394">
              <w:rPr>
                <w:rFonts w:cs="Arial"/>
                <w:b/>
                <w:color w:val="000000"/>
                <w:sz w:val="18"/>
                <w:szCs w:val="18"/>
              </w:rPr>
              <w:t>f_ENDC_GetKeysActivateSecurity(nr_Cell1, EUTRA)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is called </w:t>
            </w:r>
            <w:r>
              <w:rPr>
                <w:rFonts w:cs="Arial"/>
                <w:color w:val="000000"/>
                <w:sz w:val="18"/>
                <w:szCs w:val="18"/>
              </w:rPr>
              <w:t>which inturn calls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:rsidR="00FB33E2" w:rsidRDefault="00FB33E2" w:rsidP="00FB33E2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f_NR_RRC_CipherActTime_GetCurrent --&gt; </w:t>
            </w:r>
          </w:p>
          <w:p w:rsidR="00FB0A08" w:rsidRPr="00AD4ADA" w:rsidRDefault="00FB33E2" w:rsidP="00FB33E2">
            <w:pPr>
              <w:pStyle w:val="CRCoverPage"/>
              <w:spacing w:after="0"/>
              <w:rPr>
                <w:noProof/>
              </w:rPr>
            </w:pP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f_NR_SS_PdcpCount_Get --&gt;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and it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>results in empty v_SecurityActTimeList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due to No NR bearers established; 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this </w:t>
            </w:r>
            <w:r>
              <w:rPr>
                <w:rFonts w:cs="Arial"/>
                <w:color w:val="000000"/>
                <w:sz w:val="18"/>
                <w:szCs w:val="18"/>
              </w:rPr>
              <w:t>is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result in run time issue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>so it is proposed to remove the function call 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</w:rPr>
              <w:lastRenderedPageBreak/>
              <w:br/>
            </w:r>
            <w:r w:rsidRPr="00DD7ADD">
              <w:rPr>
                <w:rFonts w:cs="Arial"/>
                <w:color w:val="000000"/>
                <w:sz w:val="18"/>
                <w:szCs w:val="18"/>
              </w:rPr>
              <w:t>for MCG_Only Preamble cases, this function call is not required</w:t>
            </w:r>
          </w:p>
        </w:tc>
      </w:tr>
      <w:tr w:rsidR="00374AEA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EA" w:rsidRDefault="00374AEA" w:rsidP="00374A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EA" w:rsidRPr="006316B2" w:rsidRDefault="009A5E81" w:rsidP="00374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function call 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f_ENDC_GetKeysActivateSecurity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NR test body</w:t>
            </w:r>
          </w:p>
        </w:tc>
      </w:tr>
      <w:tr w:rsidR="00374AEA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EA" w:rsidRDefault="00374AEA" w:rsidP="00374AE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EA" w:rsidRPr="00CC39F9" w:rsidRDefault="005F6CD9" w:rsidP="00374AEA">
            <w:pPr>
              <w:spacing w:after="0"/>
              <w:rPr>
                <w:rFonts w:ascii="Arial" w:hAnsi="Arial" w:cs="Arial"/>
                <w:lang w:eastAsia="en-GB"/>
              </w:rPr>
            </w:pPr>
            <w:r w:rsidRPr="005F6CD9">
              <w:rPr>
                <w:rFonts w:ascii="Arial" w:hAnsi="Arial" w:cs="Arial"/>
                <w:lang w:eastAsia="en-GB"/>
              </w:rPr>
              <w:t>ttcn/develop/ENDC/8_2_2/RRCReconfig_ENDC_NR.ttcn</w:t>
            </w:r>
          </w:p>
        </w:tc>
      </w:tr>
      <w:tr w:rsidR="00374AEA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EA" w:rsidRDefault="00374AEA" w:rsidP="00374AE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EA" w:rsidRDefault="00374AEA" w:rsidP="00374AE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48" w:rsidRPr="00917848" w:rsidRDefault="00A74E7C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17848" w:rsidRPr="00917848">
              <w:rPr>
                <w:rFonts w:ascii="Courier New" w:hAnsi="Courier New" w:cs="Courier New"/>
                <w:color w:val="000000"/>
                <w:lang w:eastAsia="de-DE"/>
              </w:rPr>
              <w:t>function fl_TC_8_2_2_6_1_ENDC_NR_TestBody() runs on ENDC_NR_PTC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 tsc_NR_DRB8;    // EUTRA38_DRB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SRB_ToAddModList v_SRB_ToAddModList;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(bit2oct(f_NR_ConvertCiphAlg2Bitstring(f_NR_AS_CipheringAlgorithm_Get())), "NR Ciphering Alg"));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(bit2oct(f_NR_ConvertIntAlg2Bitstring(f_NR_AS_IntegrityAlgorithm_Get())), "NR Integrity Alg"));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v_SRB_ToAddModList := {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cs_NR_SRB_ToAddMod_ReestablishPDCP(tsc_SRB1),  // @sic R5-202574 sic@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cs_NR_SRB_ToAddMod_ReestablishPDCP(tsc_SRB2)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17848" w:rsidRP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848">
              <w:rPr>
                <w:rFonts w:ascii="Courier New" w:hAnsi="Courier New" w:cs="Courier New"/>
                <w:color w:val="000000"/>
                <w:lang w:eastAsia="de-DE"/>
              </w:rPr>
              <w:t xml:space="preserve">    f_ENDC_GetKeysActivateSecurity(nr_Cell1, EUTRA);  // @sic R5s200650 sic@</w:t>
            </w:r>
          </w:p>
          <w:p w:rsidR="00917848" w:rsidRDefault="00917848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4E7C" w:rsidRPr="00A74E7C" w:rsidRDefault="00A74E7C" w:rsidP="009178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A74E7C" w:rsidRDefault="00A74E7C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2496" w:rsidRPr="00455951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tr w:rsidR="00A74E7C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E7C" w:rsidRPr="00F7580F" w:rsidRDefault="00A74E7C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40" w:rsidRPr="001A7F40" w:rsidRDefault="00187C4B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A7F40" w:rsidRPr="001A7F40">
              <w:rPr>
                <w:rFonts w:ascii="Courier New" w:hAnsi="Courier New" w:cs="Courier New"/>
                <w:color w:val="000000"/>
                <w:lang w:eastAsia="de-DE"/>
              </w:rPr>
              <w:t>function fl_TC_8_2_2_6_1_ENDC_NR_TestBody() runs on ENDC_NR_PTC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 tsc_NR_DRB8;    // EUTRA38_DRB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SRB_ToAddModList v_SRB_ToAddModList;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f_EUTRA_NR_SendCoOrd(EUTRA, cms_EUTRA_NR_OctetData (bit2oct(f_NR_ConvertCiphAlg2Bitstring(f_NR_AS_CipheringAlgorithm_Get())), "NR Ciphering Alg"));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(bit2oct(f_NR_ConvertIntAlg2Bitstring(f_NR_AS_IntegrityAlgorithm_Get())), "NR Integrity Alg"));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v_SRB_ToAddModList := {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cs_NR_SRB_ToAddMod_ReestablishPDCP(tsc_SRB1),  // @sic R5-202574 sic@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cs_NR_SRB_ToAddMod_ReestablishPDCP(tsc_SRB2)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A7F40" w:rsidRP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A7F40" w:rsidRDefault="001A7F40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7F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A7F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//f_ENDC_GetKeysActivateSecurity(nr_Cell1, EUTRA);  // @sic R5s200650 sic@ //WA#WI=1095629</w:t>
            </w:r>
          </w:p>
          <w:p w:rsidR="000E767F" w:rsidRDefault="00FE7C15" w:rsidP="001A7F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:rsidR="00FE7C15" w:rsidRPr="001B59D6" w:rsidRDefault="000E767F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FE7C15"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="00FE7C15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FE7C15" w:rsidRPr="001B59D6" w:rsidRDefault="00FE7C15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B0A08" w:rsidRPr="006D35E4" w:rsidRDefault="000B7AD0" w:rsidP="00A74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D17DE1" w:rsidRPr="003D65E8" w:rsidRDefault="00D17DE1" w:rsidP="00D17D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4703796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42046" w:rsidRPr="004B428A">
        <w:rPr>
          <w:rFonts w:cs="Arial"/>
          <w:b/>
          <w:bCs/>
          <w:color w:val="000000"/>
          <w:lang w:val="en-US" w:eastAsia="en-GB"/>
        </w:rPr>
        <w:t>fl_TC_8_2_2_6_1_ENDC_EUTRA_TestBody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17DE1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Default="00D17DE1" w:rsidP="005820B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Pr="00FA530C" w:rsidRDefault="00042580" w:rsidP="005820BA">
            <w:pPr>
              <w:pStyle w:val="CRCoverPage"/>
              <w:spacing w:after="0"/>
              <w:rPr>
                <w:noProof/>
              </w:rPr>
            </w:pPr>
            <w:r w:rsidRPr="00042580">
              <w:rPr>
                <w:rFonts w:cs="Arial"/>
                <w:color w:val="000000"/>
                <w:sz w:val="18"/>
                <w:szCs w:val="18"/>
              </w:rPr>
              <w:t>fl_TC_8_2_2_6_1_ENDC_EUTRA_TestBody</w:t>
            </w:r>
          </w:p>
        </w:tc>
      </w:tr>
      <w:tr w:rsidR="00D17DE1" w:rsidTr="005820B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Default="00D17DE1" w:rsidP="00582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E1" w:rsidRPr="00AD4ADA" w:rsidRDefault="0024797A" w:rsidP="005820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Due to change in section 1.1, </w:t>
            </w:r>
            <w:r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Pr="00DD7ADD">
              <w:rPr>
                <w:rFonts w:cs="Arial"/>
                <w:color w:val="000000"/>
                <w:sz w:val="18"/>
                <w:szCs w:val="18"/>
              </w:rPr>
              <w:t xml:space="preserve"> from EUTRA side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has to be removed 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</w:p>
        </w:tc>
      </w:tr>
      <w:tr w:rsidR="00D17DE1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Default="00D17DE1" w:rsidP="00582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E1" w:rsidRPr="006316B2" w:rsidRDefault="00D17DE1" w:rsidP="005820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327470">
              <w:rPr>
                <w:noProof/>
              </w:rPr>
              <w:t xml:space="preserve">function call </w:t>
            </w:r>
            <w:r w:rsidR="00697204" w:rsidRPr="004E5040">
              <w:rPr>
                <w:rFonts w:cs="Arial"/>
                <w:b/>
                <w:color w:val="000000"/>
                <w:sz w:val="18"/>
                <w:szCs w:val="18"/>
              </w:rPr>
              <w:t>f_EUTRA38_ENDC_InitiateAndSendS_gNBKeys</w:t>
            </w:r>
            <w:r w:rsidR="00697204" w:rsidRPr="00DD7ADD">
              <w:rPr>
                <w:rFonts w:cs="Arial"/>
                <w:color w:val="000000"/>
                <w:sz w:val="18"/>
                <w:szCs w:val="18"/>
              </w:rPr>
              <w:t xml:space="preserve"> from EUTRA side.</w:t>
            </w:r>
          </w:p>
        </w:tc>
      </w:tr>
      <w:tr w:rsidR="00D17DE1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Default="00D17DE1" w:rsidP="005820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Pr="00CC39F9" w:rsidRDefault="004E20DA" w:rsidP="005820BA">
            <w:pPr>
              <w:spacing w:after="0"/>
              <w:rPr>
                <w:rFonts w:ascii="Arial" w:hAnsi="Arial" w:cs="Arial"/>
                <w:lang w:eastAsia="en-GB"/>
              </w:rPr>
            </w:pPr>
            <w:r w:rsidRPr="004E20DA">
              <w:rPr>
                <w:rFonts w:ascii="Arial" w:hAnsi="Arial" w:cs="Arial"/>
                <w:lang w:eastAsia="en-GB"/>
              </w:rPr>
              <w:t>ttcn/develop/ENDC/8_2_2/RRCReconfig_ENDC_EUTRA.ttcn</w:t>
            </w:r>
          </w:p>
        </w:tc>
      </w:tr>
      <w:tr w:rsidR="00D17DE1" w:rsidTr="00582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DE1" w:rsidRDefault="00D17DE1" w:rsidP="005820B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E1" w:rsidRDefault="00D17DE1" w:rsidP="005820B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17DE1" w:rsidRDefault="00D17DE1" w:rsidP="00D17DE1">
      <w:pPr>
        <w:spacing w:after="0"/>
        <w:rPr>
          <w:rFonts w:ascii="Arial" w:hAnsi="Arial"/>
          <w:b/>
          <w:lang w:eastAsia="en-GB"/>
        </w:rPr>
      </w:pPr>
    </w:p>
    <w:p w:rsidR="00D17DE1" w:rsidRDefault="00D17DE1" w:rsidP="00D17DE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D17DE1" w:rsidRDefault="00D17DE1" w:rsidP="00D17D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17DE1" w:rsidRPr="00CD057D" w:rsidTr="005820B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77" w:rsidRPr="00AE2A77" w:rsidRDefault="00D17DE1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E2A77" w:rsidRPr="00AE2A77">
              <w:rPr>
                <w:rFonts w:ascii="Courier New" w:hAnsi="Courier New" w:cs="Courier New"/>
                <w:color w:val="000000"/>
                <w:lang w:eastAsia="de-DE"/>
              </w:rPr>
              <w:t>function fl_TC_8_2_2_6_1_ENDC_EUTRA_TestBody() runs on EUTRA_5GS_PTC</w:t>
            </w: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33692" w:rsidRPr="00A74E7C" w:rsidRDefault="00AE2A77" w:rsidP="00B336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B33692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v_SrbList := {</w:t>
            </w: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E2A77" w:rsidRPr="00AE2A77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f_EUTRA38_ENDC_InitiateAndSendS_gNBKeys(NR);  // @sic R5s200650, R5s201070 sic@</w:t>
            </w:r>
          </w:p>
          <w:p w:rsidR="00D17DE1" w:rsidRDefault="00AE2A77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E2A7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v_NR_RBConfig := f_EUTRA_NR_WaitForCoOrd_Data(NR, "RB");</w:t>
            </w:r>
          </w:p>
          <w:p w:rsidR="007E5F23" w:rsidRPr="00AE2A77" w:rsidRDefault="007E5F23" w:rsidP="00AE2A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</w:p>
          <w:p w:rsidR="00D17DE1" w:rsidRPr="00A74E7C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74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D17DE1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17DE1" w:rsidRPr="00455951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tr w:rsidR="00D17DE1" w:rsidRPr="00CD057D" w:rsidTr="005820B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E1" w:rsidRPr="00F7580F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D17DE1" w:rsidRPr="00CD057D" w:rsidRDefault="00D17DE1" w:rsidP="00D17DE1">
      <w:pPr>
        <w:spacing w:after="0"/>
        <w:rPr>
          <w:rFonts w:ascii="Arial" w:hAnsi="Arial"/>
          <w:b/>
          <w:color w:val="000000"/>
          <w:lang w:eastAsia="en-GB"/>
        </w:rPr>
      </w:pPr>
    </w:p>
    <w:p w:rsidR="00D17DE1" w:rsidRPr="00CD057D" w:rsidRDefault="00D17DE1" w:rsidP="00D17DE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D17DE1" w:rsidRPr="00CD057D" w:rsidTr="005820B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>function fl_TC_8_2_2_6_1_ENDC_EUTRA_TestBody() runs on EUTRA_5GS_PTC</w:t>
            </w: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12716" w:rsidRPr="00A74E7C" w:rsidRDefault="00341DD0" w:rsidP="004127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412716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v_SrbList := {</w:t>
            </w: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cds_SRB1_Config_NRPDCP,</w:t>
            </w: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    cds_SRB2_Config_NRPDCP</w:t>
            </w: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41DD0" w:rsidRPr="00341DD0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1271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//f_EUTRA38_ENDC_InitiateAndSendS_gNBKeys(NR);  // @sic R5s200650, R5s201070 sic@ //WA#WI=1095629</w:t>
            </w:r>
          </w:p>
          <w:p w:rsidR="00D17DE1" w:rsidRDefault="00341DD0" w:rsidP="00341D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1DD0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  <w:r w:rsidR="00D17D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:rsidR="00F11468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D17DE1" w:rsidRPr="001B59D6" w:rsidRDefault="00F11468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D17DE1" w:rsidRPr="00A74E7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D17DE1" w:rsidRPr="001B59D6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D17DE1" w:rsidRPr="006D35E4" w:rsidRDefault="00D17DE1" w:rsidP="005820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B59D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1C6BC1" w:rsidRDefault="001C6BC1" w:rsidP="00825CC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02A" w:rsidRDefault="001B402A">
      <w:r>
        <w:separator/>
      </w:r>
    </w:p>
  </w:endnote>
  <w:endnote w:type="continuationSeparator" w:id="0">
    <w:p w:rsidR="001B402A" w:rsidRDefault="001B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1B" w:rsidRDefault="00D32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1B" w:rsidRDefault="00D32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E1B" w:rsidRDefault="00D32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02A" w:rsidRDefault="001B402A">
      <w:r>
        <w:separator/>
      </w:r>
    </w:p>
  </w:footnote>
  <w:footnote w:type="continuationSeparator" w:id="0">
    <w:p w:rsidR="001B402A" w:rsidRDefault="001B4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32E1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32E1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753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9B0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897"/>
    <w:rsid w:val="000301A3"/>
    <w:rsid w:val="00031A51"/>
    <w:rsid w:val="0003357D"/>
    <w:rsid w:val="000344D8"/>
    <w:rsid w:val="0003488A"/>
    <w:rsid w:val="00034CDB"/>
    <w:rsid w:val="0003629C"/>
    <w:rsid w:val="00036FE7"/>
    <w:rsid w:val="00037130"/>
    <w:rsid w:val="000408F8"/>
    <w:rsid w:val="00040BD0"/>
    <w:rsid w:val="000411AC"/>
    <w:rsid w:val="0004258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57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008"/>
    <w:rsid w:val="000A71B9"/>
    <w:rsid w:val="000A73AB"/>
    <w:rsid w:val="000A79C4"/>
    <w:rsid w:val="000B1CCF"/>
    <w:rsid w:val="000B2399"/>
    <w:rsid w:val="000B2F73"/>
    <w:rsid w:val="000B3141"/>
    <w:rsid w:val="000B3C1D"/>
    <w:rsid w:val="000B4B47"/>
    <w:rsid w:val="000B5A4D"/>
    <w:rsid w:val="000B70AF"/>
    <w:rsid w:val="000B7AD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0C29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E745F"/>
    <w:rsid w:val="000E767F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E6E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83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414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DCE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A7F40"/>
    <w:rsid w:val="001B0C74"/>
    <w:rsid w:val="001B0F9D"/>
    <w:rsid w:val="001B2825"/>
    <w:rsid w:val="001B3994"/>
    <w:rsid w:val="001B402A"/>
    <w:rsid w:val="001B40B2"/>
    <w:rsid w:val="001B4949"/>
    <w:rsid w:val="001B52F0"/>
    <w:rsid w:val="001B59D6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6C36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0D0"/>
    <w:rsid w:val="001E742C"/>
    <w:rsid w:val="001F121A"/>
    <w:rsid w:val="001F13BF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CED"/>
    <w:rsid w:val="00215D50"/>
    <w:rsid w:val="00216489"/>
    <w:rsid w:val="0021774D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97A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48B8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D7C9D"/>
    <w:rsid w:val="002E008A"/>
    <w:rsid w:val="002E00E2"/>
    <w:rsid w:val="002E0899"/>
    <w:rsid w:val="002E137B"/>
    <w:rsid w:val="002E1F3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244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7470"/>
    <w:rsid w:val="003304A9"/>
    <w:rsid w:val="0033116F"/>
    <w:rsid w:val="0033187A"/>
    <w:rsid w:val="003320BA"/>
    <w:rsid w:val="003328F3"/>
    <w:rsid w:val="0033294A"/>
    <w:rsid w:val="00334295"/>
    <w:rsid w:val="00334645"/>
    <w:rsid w:val="003377F0"/>
    <w:rsid w:val="00340413"/>
    <w:rsid w:val="003413B5"/>
    <w:rsid w:val="00341DD0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AEA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626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1BF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0F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0DE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5FE0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716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07C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2F7"/>
    <w:rsid w:val="004B1493"/>
    <w:rsid w:val="004B19F8"/>
    <w:rsid w:val="004B1ACD"/>
    <w:rsid w:val="004B2C2D"/>
    <w:rsid w:val="004B2CFB"/>
    <w:rsid w:val="004B351D"/>
    <w:rsid w:val="004B38C2"/>
    <w:rsid w:val="004B418F"/>
    <w:rsid w:val="004B428A"/>
    <w:rsid w:val="004B4F26"/>
    <w:rsid w:val="004B526E"/>
    <w:rsid w:val="004B54DA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0DA"/>
    <w:rsid w:val="004E348B"/>
    <w:rsid w:val="004E3C15"/>
    <w:rsid w:val="004E5040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8C9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1649A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710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571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9E3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6A88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6CD9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1C59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A78"/>
    <w:rsid w:val="00693E69"/>
    <w:rsid w:val="006945E1"/>
    <w:rsid w:val="00694F50"/>
    <w:rsid w:val="00695808"/>
    <w:rsid w:val="00695F67"/>
    <w:rsid w:val="00696432"/>
    <w:rsid w:val="00697204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5FA8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E7DE8"/>
    <w:rsid w:val="006F02F1"/>
    <w:rsid w:val="006F0DA9"/>
    <w:rsid w:val="006F1B3D"/>
    <w:rsid w:val="006F1B90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25EC0"/>
    <w:rsid w:val="0073208D"/>
    <w:rsid w:val="0073372F"/>
    <w:rsid w:val="00733D8D"/>
    <w:rsid w:val="00734D4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7CAE"/>
    <w:rsid w:val="007511D6"/>
    <w:rsid w:val="0075170D"/>
    <w:rsid w:val="0075249E"/>
    <w:rsid w:val="007528D9"/>
    <w:rsid w:val="00753922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4B65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5F23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1A3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5CC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51C4"/>
    <w:rsid w:val="008852A6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7CF"/>
    <w:rsid w:val="008A09CA"/>
    <w:rsid w:val="008A27EC"/>
    <w:rsid w:val="008A3054"/>
    <w:rsid w:val="008A34F8"/>
    <w:rsid w:val="008A45A6"/>
    <w:rsid w:val="008A4EC1"/>
    <w:rsid w:val="008A5658"/>
    <w:rsid w:val="008A58E9"/>
    <w:rsid w:val="008A6092"/>
    <w:rsid w:val="008A60A2"/>
    <w:rsid w:val="008A62F0"/>
    <w:rsid w:val="008A6B4B"/>
    <w:rsid w:val="008B0905"/>
    <w:rsid w:val="008B0C9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04AD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5E8"/>
    <w:rsid w:val="008F7891"/>
    <w:rsid w:val="009003D5"/>
    <w:rsid w:val="00900D53"/>
    <w:rsid w:val="00901400"/>
    <w:rsid w:val="00901BB0"/>
    <w:rsid w:val="00901F6C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17848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81"/>
    <w:rsid w:val="009A5EA2"/>
    <w:rsid w:val="009A66BD"/>
    <w:rsid w:val="009A68F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27CD"/>
    <w:rsid w:val="009D3F9E"/>
    <w:rsid w:val="009D476E"/>
    <w:rsid w:val="009D5180"/>
    <w:rsid w:val="009D54CE"/>
    <w:rsid w:val="009D5DC9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17EA5"/>
    <w:rsid w:val="00A22308"/>
    <w:rsid w:val="00A230E4"/>
    <w:rsid w:val="00A23475"/>
    <w:rsid w:val="00A234A1"/>
    <w:rsid w:val="00A2452A"/>
    <w:rsid w:val="00A246B6"/>
    <w:rsid w:val="00A24A99"/>
    <w:rsid w:val="00A2525A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4E7C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055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A7369"/>
    <w:rsid w:val="00AB0D3A"/>
    <w:rsid w:val="00AB0D9F"/>
    <w:rsid w:val="00AB1A26"/>
    <w:rsid w:val="00AB2083"/>
    <w:rsid w:val="00AB36AD"/>
    <w:rsid w:val="00AB395C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14B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A77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17B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3692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1930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610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42E"/>
    <w:rsid w:val="00C0088C"/>
    <w:rsid w:val="00C01066"/>
    <w:rsid w:val="00C014E8"/>
    <w:rsid w:val="00C01A4C"/>
    <w:rsid w:val="00C01E7A"/>
    <w:rsid w:val="00C02292"/>
    <w:rsid w:val="00C057CB"/>
    <w:rsid w:val="00C07A7D"/>
    <w:rsid w:val="00C07ADA"/>
    <w:rsid w:val="00C1082F"/>
    <w:rsid w:val="00C10D23"/>
    <w:rsid w:val="00C10F29"/>
    <w:rsid w:val="00C11925"/>
    <w:rsid w:val="00C14AF8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5674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36E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3D5"/>
    <w:rsid w:val="00CC2C4E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3E48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E1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2E1B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569"/>
    <w:rsid w:val="00D42046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AC6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1EA3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C7E5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ADD"/>
    <w:rsid w:val="00DD7F13"/>
    <w:rsid w:val="00DE237C"/>
    <w:rsid w:val="00DE2B66"/>
    <w:rsid w:val="00DE2D14"/>
    <w:rsid w:val="00DE2F99"/>
    <w:rsid w:val="00DE32CC"/>
    <w:rsid w:val="00DE34CF"/>
    <w:rsid w:val="00DE477E"/>
    <w:rsid w:val="00DE49DC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611E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0E1A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6386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2134"/>
    <w:rsid w:val="00F03645"/>
    <w:rsid w:val="00F03AA1"/>
    <w:rsid w:val="00F053E3"/>
    <w:rsid w:val="00F054B9"/>
    <w:rsid w:val="00F06779"/>
    <w:rsid w:val="00F0717D"/>
    <w:rsid w:val="00F11468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268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558"/>
    <w:rsid w:val="00F617CA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115B"/>
    <w:rsid w:val="00FB2D1A"/>
    <w:rsid w:val="00FB3196"/>
    <w:rsid w:val="00FB33E2"/>
    <w:rsid w:val="00FB4454"/>
    <w:rsid w:val="00FB4B45"/>
    <w:rsid w:val="00FB598F"/>
    <w:rsid w:val="00FB6386"/>
    <w:rsid w:val="00FB64CA"/>
    <w:rsid w:val="00FB68FA"/>
    <w:rsid w:val="00FB7ED8"/>
    <w:rsid w:val="00FC0AEC"/>
    <w:rsid w:val="00FC3A1C"/>
    <w:rsid w:val="00FC3B55"/>
    <w:rsid w:val="00FC3E32"/>
    <w:rsid w:val="00FC3E53"/>
    <w:rsid w:val="00FC4FA2"/>
    <w:rsid w:val="00FC5623"/>
    <w:rsid w:val="00FC5B8A"/>
    <w:rsid w:val="00FC60A7"/>
    <w:rsid w:val="00FC65F5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34A"/>
    <w:rsid w:val="00FE6941"/>
    <w:rsid w:val="00FE7207"/>
    <w:rsid w:val="00FE7C15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984C3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271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line">
    <w:name w:val="line"/>
    <w:basedOn w:val="DefaultParagraphFont"/>
    <w:rsid w:val="00215CED"/>
  </w:style>
  <w:style w:type="character" w:customStyle="1" w:styleId="o">
    <w:name w:val="o"/>
    <w:basedOn w:val="DefaultParagraphFont"/>
    <w:rsid w:val="00215CED"/>
  </w:style>
  <w:style w:type="character" w:customStyle="1" w:styleId="p">
    <w:name w:val="p"/>
    <w:basedOn w:val="DefaultParagraphFont"/>
    <w:rsid w:val="00215CED"/>
  </w:style>
  <w:style w:type="character" w:customStyle="1" w:styleId="c1">
    <w:name w:val="c1"/>
    <w:basedOn w:val="DefaultParagraphFont"/>
    <w:rsid w:val="00215CED"/>
  </w:style>
  <w:style w:type="character" w:customStyle="1" w:styleId="idiff">
    <w:name w:val="idiff"/>
    <w:basedOn w:val="DefaultParagraphFont"/>
    <w:rsid w:val="00215CED"/>
  </w:style>
  <w:style w:type="character" w:customStyle="1" w:styleId="k">
    <w:name w:val="k"/>
    <w:basedOn w:val="DefaultParagraphFont"/>
    <w:rsid w:val="00A74E7C"/>
  </w:style>
  <w:style w:type="character" w:customStyle="1" w:styleId="kr">
    <w:name w:val="kr"/>
    <w:basedOn w:val="DefaultParagraphFont"/>
    <w:rsid w:val="00A74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1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5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46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0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2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1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5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2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6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8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9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6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0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4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6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7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3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4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0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9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9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6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8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0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5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2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6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1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96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1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7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1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5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7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1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9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7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5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2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1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9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H4VU7HTV54JD-1231737843-986</_dlc_DocId>
    <_dlc_DocIdUrl xmlns="05fef6b6-48ff-4793-a586-dff4857ec2fd">
      <Url>https://sharepoint.rsint.net/teams/MRT_Dev/_layouts/15/DocIdRedir.aspx?ID=H4VU7HTV54JD-1231737843-986</Url>
      <Description>H4VU7HTV54JD-1231737843-986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20ADE-8A05-492C-AEEC-6081F1E65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D3A8B1-5930-432F-BB6A-0F9BD71D6A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69FF67-2B92-42D4-8475-02DE4082CA6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73F93B5C-578B-4FE9-9BA1-42CEA9FE66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B9764D-0862-460C-8F27-4F1D172C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2023-05-11T12:23:00Z</dcterms:created>
  <dcterms:modified xsi:type="dcterms:W3CDTF">2023-05-11T12:23:00Z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f1295591-4dc1-4472-b5db-3df9289a3d4a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2023-05-11T12:13:33Z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137b978c-89c9-499b-be18-1340afb56377</vt:lpwstr>
  </property>
  <property fmtid="{D5CDD505-2E9C-101B-9397-08002B2CF9AE}" pid="30" name="MSIP_Label_9764cdcd-3664-4d05-9615-7cbf65a4f0a8_ContentBits">
    <vt:lpwstr>0</vt:lpwstr>
  </property>
</Properties>
</file>