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3164F" w14:textId="6806D834" w:rsidR="00234822" w:rsidRDefault="00234822" w:rsidP="002348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536191">
          <w:rPr>
            <w:b/>
            <w:i/>
            <w:noProof/>
            <w:sz w:val="28"/>
          </w:rPr>
          <w:t>398</w:t>
        </w:r>
      </w:fldSimple>
    </w:p>
    <w:p w14:paraId="7DEBC743" w14:textId="77777777" w:rsidR="00234822" w:rsidRDefault="00234822" w:rsidP="0023482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4822" w14:paraId="4579D917" w14:textId="77777777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84B33" w14:textId="77777777" w:rsidR="00234822" w:rsidRDefault="00234822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4822" w14:paraId="441FAD39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A20F8" w14:textId="77777777" w:rsidR="00234822" w:rsidRDefault="0023482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4822" w14:paraId="1322E0D8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5498A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6B4E993D" w14:textId="77777777" w:rsidTr="00F6751A">
        <w:tc>
          <w:tcPr>
            <w:tcW w:w="142" w:type="dxa"/>
            <w:tcBorders>
              <w:left w:val="single" w:sz="4" w:space="0" w:color="auto"/>
            </w:tcBorders>
          </w:tcPr>
          <w:p w14:paraId="3C186A4D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B2EFC8" w14:textId="77777777" w:rsidR="00234822" w:rsidRPr="00410371" w:rsidRDefault="00234822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EA57D08" w14:textId="77777777" w:rsidR="00234822" w:rsidRDefault="00234822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BA90A6" w14:textId="77777777" w:rsidR="00234822" w:rsidRPr="00410371" w:rsidRDefault="00234822" w:rsidP="00F675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4718</w:t>
              </w:r>
            </w:fldSimple>
          </w:p>
        </w:tc>
        <w:tc>
          <w:tcPr>
            <w:tcW w:w="709" w:type="dxa"/>
          </w:tcPr>
          <w:p w14:paraId="494BE3A1" w14:textId="77777777" w:rsidR="00234822" w:rsidRDefault="00234822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688195" w14:textId="042F7291" w:rsidR="00234822" w:rsidRPr="00410371" w:rsidRDefault="00536191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6740391F" w14:textId="77777777" w:rsidR="00234822" w:rsidRDefault="00234822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DC4E2D" w14:textId="71B1FD92" w:rsidR="00234822" w:rsidRPr="00410371" w:rsidRDefault="00234822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536191">
                <w:rPr>
                  <w:b/>
                  <w:noProof/>
                  <w:sz w:val="28"/>
                </w:rPr>
                <w:t>6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AFEE1D" w14:textId="77777777" w:rsidR="00234822" w:rsidRDefault="0023482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234822" w14:paraId="24F61256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5996AC" w14:textId="77777777" w:rsidR="00234822" w:rsidRDefault="00234822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234822" w14:paraId="62607489" w14:textId="77777777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2A3C85" w14:textId="77777777" w:rsidR="00234822" w:rsidRPr="00F25D98" w:rsidRDefault="00234822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4822" w14:paraId="6ACFDA6B" w14:textId="77777777" w:rsidTr="00F6751A">
        <w:tc>
          <w:tcPr>
            <w:tcW w:w="9641" w:type="dxa"/>
            <w:gridSpan w:val="9"/>
          </w:tcPr>
          <w:p w14:paraId="29638AC8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FB2AD0" w14:textId="77777777" w:rsidR="00234822" w:rsidRDefault="00234822" w:rsidP="00234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4822" w14:paraId="03B2EA73" w14:textId="77777777" w:rsidTr="00F6751A">
        <w:tc>
          <w:tcPr>
            <w:tcW w:w="2835" w:type="dxa"/>
          </w:tcPr>
          <w:p w14:paraId="38A655CA" w14:textId="77777777" w:rsidR="00234822" w:rsidRDefault="00234822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35F342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C212C1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F8C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D091A3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6FE165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6DD56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60E3F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5D7735" w14:textId="77777777" w:rsidR="00234822" w:rsidRDefault="00234822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D8E81E" w14:textId="77777777" w:rsidR="00234822" w:rsidRDefault="00234822" w:rsidP="00234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4822" w14:paraId="2A377F41" w14:textId="77777777" w:rsidTr="00F6751A">
        <w:tc>
          <w:tcPr>
            <w:tcW w:w="9640" w:type="dxa"/>
            <w:gridSpan w:val="11"/>
          </w:tcPr>
          <w:p w14:paraId="794D6C0F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1D422408" w14:textId="77777777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199823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E410C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f_TC_7_1_6_4_EUTRA</w:t>
              </w:r>
            </w:fldSimple>
          </w:p>
        </w:tc>
      </w:tr>
      <w:tr w:rsidR="00234822" w14:paraId="17FF0F40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0D6D0301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18E467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69ABC7F8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2EF8B6D5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8AE625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34822" w14:paraId="2EA426E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7E236D93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FA39A" w14:textId="676A9462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34822" w14:paraId="1622C135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6A748111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8868A2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4289002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E5AC420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22F078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66FF433" w14:textId="77777777" w:rsidR="00234822" w:rsidRDefault="00234822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22BE" w14:textId="77777777" w:rsidR="00234822" w:rsidRDefault="00234822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9A12D" w14:textId="2F163ED3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34822" w14:paraId="22DC986C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CD6E874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A06448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341C8F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388447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37419A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0B5061DC" w14:textId="77777777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03B28" w14:textId="77777777" w:rsidR="00234822" w:rsidRDefault="00234822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7A31CA" w14:textId="77777777" w:rsidR="00234822" w:rsidRDefault="00234822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D4FE6D" w14:textId="77777777" w:rsidR="00234822" w:rsidRDefault="00234822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3198F5" w14:textId="77777777" w:rsidR="00234822" w:rsidRDefault="00234822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59E22" w14:textId="77777777" w:rsidR="00234822" w:rsidRDefault="00234822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34822" w14:paraId="35574D4D" w14:textId="77777777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6F0CB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0543E" w14:textId="77777777" w:rsidR="00234822" w:rsidRDefault="00234822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CA6B6" w14:textId="77777777" w:rsidR="00234822" w:rsidRDefault="00234822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148C4D" w14:textId="77777777" w:rsidR="00234822" w:rsidRPr="007C2097" w:rsidRDefault="00234822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4822" w14:paraId="34D45F3D" w14:textId="77777777" w:rsidTr="00F6751A">
        <w:tc>
          <w:tcPr>
            <w:tcW w:w="1843" w:type="dxa"/>
          </w:tcPr>
          <w:p w14:paraId="713D48F4" w14:textId="77777777" w:rsidR="00234822" w:rsidRDefault="00234822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4AB81" w14:textId="77777777" w:rsidR="00234822" w:rsidRDefault="00234822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3A24AF90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665CD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0E275" w14:textId="77777777" w:rsidR="00234822" w:rsidRPr="00234822" w:rsidRDefault="00234822" w:rsidP="002348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 xml:space="preserve">In TDD Mode, at Step 9, the return value of the function </w:t>
            </w:r>
            <w:proofErr w:type="spellStart"/>
            <w:r w:rsidRPr="00234822">
              <w:rPr>
                <w:rFonts w:ascii="Arial" w:hAnsi="Arial" w:cs="Arial"/>
              </w:rPr>
              <w:t>f_DRX_NormalSF</w:t>
            </w:r>
            <w:proofErr w:type="spellEnd"/>
            <w:r w:rsidRPr="00234822">
              <w:rPr>
                <w:rFonts w:ascii="Arial" w:hAnsi="Arial" w:cs="Arial"/>
              </w:rPr>
              <w:t xml:space="preserve"> would be negative due to parameter </w:t>
            </w:r>
            <w:proofErr w:type="spellStart"/>
            <w:r w:rsidRPr="00234822">
              <w:rPr>
                <w:rFonts w:ascii="Arial" w:hAnsi="Arial" w:cs="Arial"/>
              </w:rPr>
              <w:t>p_CountY</w:t>
            </w:r>
            <w:proofErr w:type="spellEnd"/>
            <w:r w:rsidRPr="00234822">
              <w:rPr>
                <w:rFonts w:ascii="Arial" w:hAnsi="Arial" w:cs="Arial"/>
              </w:rPr>
              <w:t xml:space="preserve"> being set to 0, while it is expected to be an integer (0…infinity). </w:t>
            </w:r>
          </w:p>
          <w:p w14:paraId="00AEB105" w14:textId="77777777" w:rsidR="00234822" w:rsidRPr="00234822" w:rsidRDefault="00234822" w:rsidP="0023482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 xml:space="preserve">This will cause runtime error. </w:t>
            </w:r>
          </w:p>
          <w:p w14:paraId="578C3D9E" w14:textId="7DE01A8E" w:rsidR="00234822" w:rsidRDefault="00234822" w:rsidP="0023482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234822">
              <w:rPr>
                <w:rFonts w:ascii="Arial" w:hAnsi="Arial" w:cs="Arial"/>
                <w:noProof/>
              </w:rPr>
              <w:t>In TDD Mode, at Step 9, parameter p_CountY should be set to 1.</w:t>
            </w:r>
          </w:p>
        </w:tc>
      </w:tr>
      <w:tr w:rsidR="00234822" w14:paraId="232C82F8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006FF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93CC0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00900CE4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292D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D8F51" w14:textId="2BFC77E2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  <w:r w:rsidRPr="00234822">
              <w:rPr>
                <w:rFonts w:ascii="Arial" w:hAnsi="Arial" w:cs="Arial"/>
                <w:noProof/>
                <w:lang w:val="en-SG"/>
              </w:rPr>
              <w:t xml:space="preserve">Changed the second input parameter from 0 </w:t>
            </w:r>
            <w:r w:rsidRPr="00234822">
              <w:rPr>
                <w:rFonts w:ascii="Arial" w:hAnsi="Arial" w:cs="Arial"/>
                <w:noProof/>
                <w:lang w:val="en-SG"/>
              </w:rPr>
              <w:sym w:font="Wingdings" w:char="F0E0"/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1 in function f_DRX_NormalSF at step 9 (for TDD mode)</w:t>
            </w:r>
          </w:p>
        </w:tc>
      </w:tr>
      <w:tr w:rsidR="00234822" w14:paraId="709DC5E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B40F9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86880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13A9E0E6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BD6D51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7A88C" w14:textId="01996100" w:rsidR="00234822" w:rsidRDefault="008A29A7" w:rsidP="0023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  <w:r w:rsidR="00234822">
              <w:rPr>
                <w:noProof/>
              </w:rPr>
              <w:t xml:space="preserve"> </w:t>
            </w:r>
          </w:p>
        </w:tc>
      </w:tr>
      <w:tr w:rsidR="00234822" w14:paraId="7124EE86" w14:textId="77777777" w:rsidTr="00F6751A">
        <w:tc>
          <w:tcPr>
            <w:tcW w:w="2694" w:type="dxa"/>
            <w:gridSpan w:val="2"/>
          </w:tcPr>
          <w:p w14:paraId="77258974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7264A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45D9A857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F7E72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02A752" w14:textId="7DD10179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7.1.6.4</w:t>
            </w:r>
          </w:p>
        </w:tc>
      </w:tr>
      <w:tr w:rsidR="00234822" w14:paraId="223AF52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BEA3F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64828" w14:textId="77777777" w:rsidR="00234822" w:rsidRDefault="00234822" w:rsidP="002348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4822" w14:paraId="3B188A3A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AE195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CEEDD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4770A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C7A3E9" w14:textId="77777777" w:rsidR="00234822" w:rsidRDefault="00234822" w:rsidP="00234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E7DD10" w14:textId="77777777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0BB6D3CD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B9DA0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AD2B4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1F31E" w14:textId="54066A7E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8BAC9" w14:textId="77777777" w:rsidR="00234822" w:rsidRDefault="00234822" w:rsidP="002348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5298A5" w14:textId="0374EF23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06D3BF4F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81B7D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37736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0FC35" w14:textId="15304F00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82977" w14:textId="77777777" w:rsidR="00234822" w:rsidRDefault="00234822" w:rsidP="0023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EB7425" w14:textId="3806B3F5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0DDF1FA5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EE397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DB993" w14:textId="77777777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50C34" w14:textId="795363B3" w:rsidR="00234822" w:rsidRDefault="00234822" w:rsidP="002348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41EB87" w14:textId="77777777" w:rsidR="00234822" w:rsidRDefault="00234822" w:rsidP="002348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55C35" w14:textId="74329837" w:rsidR="00234822" w:rsidRDefault="00234822" w:rsidP="002348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4822" w14:paraId="7F0DFF9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DADDF" w14:textId="77777777" w:rsidR="00234822" w:rsidRDefault="00234822" w:rsidP="002348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40EF1" w14:textId="77777777" w:rsidR="00234822" w:rsidRDefault="00234822" w:rsidP="00234822">
            <w:pPr>
              <w:pStyle w:val="CRCoverPage"/>
              <w:spacing w:after="0"/>
              <w:rPr>
                <w:noProof/>
              </w:rPr>
            </w:pPr>
          </w:p>
        </w:tc>
      </w:tr>
      <w:tr w:rsidR="00234822" w14:paraId="2681B8FD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39ECB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FC8A9" w14:textId="77777777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4822" w:rsidRPr="008863B9" w14:paraId="3A5F2954" w14:textId="77777777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A28139" w14:textId="77777777" w:rsidR="00234822" w:rsidRPr="008863B9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445434" w14:textId="77777777" w:rsidR="00234822" w:rsidRPr="008863B9" w:rsidRDefault="00234822" w:rsidP="002348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4822" w14:paraId="425EA0F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15E91" w14:textId="77777777" w:rsidR="00234822" w:rsidRDefault="00234822" w:rsidP="002348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5E5D2" w14:textId="77777777" w:rsidR="00234822" w:rsidRDefault="00234822" w:rsidP="002348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7438968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C4E35A5" w14:textId="7473B3C1" w:rsidR="00234822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34822" w:rsidRPr="00F514D8">
        <w:rPr>
          <w:rFonts w:ascii="Arial" w:hAnsi="Arial" w:cs="Arial"/>
          <w:iCs/>
        </w:rPr>
        <w:t>Table of Contents</w:t>
      </w:r>
      <w:r w:rsidR="00234822">
        <w:tab/>
      </w:r>
      <w:r w:rsidR="00234822">
        <w:fldChar w:fldCharType="begin"/>
      </w:r>
      <w:r w:rsidR="00234822">
        <w:instrText xml:space="preserve"> PAGEREF _Toc127438968 \h </w:instrText>
      </w:r>
      <w:r w:rsidR="00234822">
        <w:fldChar w:fldCharType="separate"/>
      </w:r>
      <w:r w:rsidR="00234822">
        <w:t>2</w:t>
      </w:r>
      <w:r w:rsidR="00234822">
        <w:fldChar w:fldCharType="end"/>
      </w:r>
    </w:p>
    <w:p w14:paraId="0F6CFCA5" w14:textId="12B04F51" w:rsidR="00234822" w:rsidRDefault="002348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14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14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_Toc127438969 \h </w:instrText>
      </w:r>
      <w:r>
        <w:fldChar w:fldCharType="separate"/>
      </w:r>
      <w:r>
        <w:t>2</w:t>
      </w:r>
      <w:r>
        <w:fldChar w:fldCharType="end"/>
      </w:r>
    </w:p>
    <w:p w14:paraId="6325099A" w14:textId="54AAF0C9" w:rsidR="00234822" w:rsidRDefault="0023482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514D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514D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_Toc127438970 \h </w:instrText>
      </w:r>
      <w:r>
        <w:fldChar w:fldCharType="separate"/>
      </w:r>
      <w:r>
        <w:t>2</w:t>
      </w:r>
      <w:r>
        <w:fldChar w:fldCharType="end"/>
      </w:r>
    </w:p>
    <w:p w14:paraId="1EEE339C" w14:textId="0018A720" w:rsidR="00234822" w:rsidRDefault="0023482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514D8">
        <w:rPr>
          <w:rFonts w:ascii="Arial" w:hAnsi="Arial" w:cs="Arial"/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514D8">
        <w:rPr>
          <w:rFonts w:ascii="Arial" w:hAnsi="Arial" w:cs="Arial"/>
          <w:b/>
        </w:rPr>
        <w:t xml:space="preserve">function </w:t>
      </w:r>
      <w:r w:rsidRPr="00F514D8">
        <w:rPr>
          <w:rFonts w:ascii="Arial" w:hAnsi="Arial" w:cs="Arial"/>
          <w:b/>
          <w:color w:val="000000"/>
          <w:lang w:eastAsia="en-GB"/>
        </w:rPr>
        <w:t>f_TC_7_1_6_4_EUTRA()</w:t>
      </w:r>
      <w:r>
        <w:tab/>
      </w:r>
      <w:r>
        <w:fldChar w:fldCharType="begin"/>
      </w:r>
      <w:r>
        <w:instrText xml:space="preserve"> PAGEREF _Toc127438971 \h </w:instrText>
      </w:r>
      <w:r>
        <w:fldChar w:fldCharType="separate"/>
      </w:r>
      <w:r>
        <w:t>2</w:t>
      </w:r>
      <w:r>
        <w:fldChar w:fldCharType="end"/>
      </w:r>
    </w:p>
    <w:p w14:paraId="25F511A4" w14:textId="6F8C16A9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7438969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lastRenderedPageBreak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D4B6A07" w14:textId="2350055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 w:rsidR="00234822"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A751F9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2F7AD2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5876989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27438970"/>
      <w:r>
        <w:rPr>
          <w:b/>
        </w:rPr>
        <w:t>Corrections required</w:t>
      </w:r>
      <w:bookmarkEnd w:id="39"/>
      <w:bookmarkEnd w:id="40"/>
      <w:bookmarkEnd w:id="41"/>
    </w:p>
    <w:p w14:paraId="7BDC75D4" w14:textId="4F8FE781" w:rsidR="00CE415D" w:rsidRPr="00234822" w:rsidRDefault="00234822" w:rsidP="00234822">
      <w:pPr>
        <w:pStyle w:val="Heading2"/>
        <w:numPr>
          <w:ilvl w:val="1"/>
          <w:numId w:val="1"/>
        </w:numPr>
        <w:rPr>
          <w:rFonts w:ascii="Arial" w:hAnsi="Arial" w:cs="Arial"/>
          <w:b/>
          <w:sz w:val="28"/>
          <w:szCs w:val="28"/>
        </w:rPr>
      </w:pPr>
      <w:bookmarkStart w:id="42" w:name="_Toc127438971"/>
      <w:r w:rsidRPr="00234822">
        <w:rPr>
          <w:rFonts w:ascii="Arial" w:hAnsi="Arial" w:cs="Arial"/>
          <w:b/>
          <w:sz w:val="28"/>
          <w:szCs w:val="28"/>
        </w:rPr>
        <w:t xml:space="preserve">function </w:t>
      </w:r>
      <w:r w:rsidRPr="00234822">
        <w:rPr>
          <w:rFonts w:ascii="Arial" w:hAnsi="Arial" w:cs="Arial"/>
          <w:b/>
          <w:color w:val="000000"/>
          <w:sz w:val="28"/>
          <w:szCs w:val="28"/>
          <w:lang w:eastAsia="en-GB"/>
        </w:rPr>
        <w:t>f_TC_7_1_6_4_EUTRA()</w:t>
      </w:r>
      <w:bookmarkEnd w:id="42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0CA459A2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1304D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D9F4" w14:textId="575CD69B" w:rsidR="00C67A18" w:rsidRPr="00234822" w:rsidRDefault="002040A7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234822">
              <w:rPr>
                <w:rFonts w:ascii="Arial" w:hAnsi="Arial" w:cs="Arial"/>
                <w:color w:val="000000"/>
                <w:lang w:eastAsia="en-GB"/>
              </w:rPr>
              <w:t>f_TC_7_1_6_4_EUTRA()</w:t>
            </w:r>
          </w:p>
        </w:tc>
      </w:tr>
      <w:tr w:rsidR="00163394" w:rsidRPr="00B76627" w14:paraId="7C64E7C4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563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4F5A" w14:textId="77777777" w:rsidR="00234822" w:rsidRPr="00234822" w:rsidRDefault="001225AD" w:rsidP="00D322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 xml:space="preserve">In TDD Mode, at Step 9, the return value of the function </w:t>
            </w:r>
            <w:proofErr w:type="spellStart"/>
            <w:r w:rsidRPr="00234822">
              <w:rPr>
                <w:rFonts w:ascii="Arial" w:hAnsi="Arial" w:cs="Arial"/>
              </w:rPr>
              <w:t>f_DRX_NormalSF</w:t>
            </w:r>
            <w:proofErr w:type="spellEnd"/>
            <w:r w:rsidRPr="00234822">
              <w:rPr>
                <w:rFonts w:ascii="Arial" w:hAnsi="Arial" w:cs="Arial"/>
              </w:rPr>
              <w:t xml:space="preserve"> would be negative due to parameter </w:t>
            </w:r>
            <w:proofErr w:type="spellStart"/>
            <w:r w:rsidRPr="00234822">
              <w:rPr>
                <w:rFonts w:ascii="Arial" w:hAnsi="Arial" w:cs="Arial"/>
              </w:rPr>
              <w:t>p_CountY</w:t>
            </w:r>
            <w:proofErr w:type="spellEnd"/>
            <w:r w:rsidRPr="00234822">
              <w:rPr>
                <w:rFonts w:ascii="Arial" w:hAnsi="Arial" w:cs="Arial"/>
              </w:rPr>
              <w:t xml:space="preserve"> being set to 0</w:t>
            </w:r>
            <w:r w:rsidR="00234822" w:rsidRPr="00234822">
              <w:rPr>
                <w:rFonts w:ascii="Arial" w:hAnsi="Arial" w:cs="Arial"/>
              </w:rPr>
              <w:t>, while</w:t>
            </w:r>
            <w:r w:rsidR="003149AB" w:rsidRPr="00234822">
              <w:rPr>
                <w:rFonts w:ascii="Arial" w:hAnsi="Arial" w:cs="Arial"/>
              </w:rPr>
              <w:t xml:space="preserve"> it is expected </w:t>
            </w:r>
            <w:r w:rsidR="00234822" w:rsidRPr="00234822">
              <w:rPr>
                <w:rFonts w:ascii="Arial" w:hAnsi="Arial" w:cs="Arial"/>
              </w:rPr>
              <w:t xml:space="preserve">to be </w:t>
            </w:r>
            <w:r w:rsidR="003149AB" w:rsidRPr="00234822">
              <w:rPr>
                <w:rFonts w:ascii="Arial" w:hAnsi="Arial" w:cs="Arial"/>
              </w:rPr>
              <w:t xml:space="preserve">an integer (0…infinity). </w:t>
            </w:r>
          </w:p>
          <w:p w14:paraId="28B8AD14" w14:textId="77777777" w:rsidR="00234822" w:rsidRPr="00234822" w:rsidRDefault="003149AB" w:rsidP="00D322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</w:rPr>
              <w:t>This will cause runtime error.</w:t>
            </w:r>
            <w:r w:rsidR="00234822" w:rsidRPr="00234822">
              <w:rPr>
                <w:rFonts w:ascii="Arial" w:hAnsi="Arial" w:cs="Arial"/>
              </w:rPr>
              <w:t xml:space="preserve"> </w:t>
            </w:r>
          </w:p>
          <w:p w14:paraId="1F6B8F4B" w14:textId="0BF3F2DD" w:rsidR="00163394" w:rsidRPr="00234822" w:rsidRDefault="00234822" w:rsidP="00D3226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ja-JP"/>
              </w:rPr>
            </w:pPr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 xml:space="preserve">In TDD Mode, at Step 9, parameter </w:t>
            </w:r>
            <w:proofErr w:type="spellStart"/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>p_CountY</w:t>
            </w:r>
            <w:proofErr w:type="spellEnd"/>
            <w:r w:rsidRPr="00234822">
              <w:rPr>
                <w:rFonts w:ascii="Arial" w:hAnsi="Arial" w:cs="Arial"/>
                <w:color w:val="000000"/>
                <w:shd w:val="clear" w:color="auto" w:fill="FFFFFF"/>
              </w:rPr>
              <w:t xml:space="preserve"> should be set to 1.</w:t>
            </w:r>
          </w:p>
        </w:tc>
      </w:tr>
      <w:tr w:rsidR="00163394" w:rsidRPr="00B76627" w14:paraId="25A2212A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C3AE5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4439" w14:textId="38399ED1" w:rsidR="00163394" w:rsidRPr="00234822" w:rsidRDefault="003149AB" w:rsidP="00163394">
            <w:pPr>
              <w:pStyle w:val="CRCoverPage"/>
              <w:spacing w:after="0"/>
              <w:rPr>
                <w:rFonts w:ascii="Arial" w:hAnsi="Arial" w:cs="Arial"/>
              </w:rPr>
            </w:pPr>
            <w:r w:rsidRPr="00234822">
              <w:rPr>
                <w:rFonts w:ascii="Arial" w:hAnsi="Arial" w:cs="Arial"/>
                <w:noProof/>
                <w:lang w:val="en-SG"/>
              </w:rPr>
              <w:t>Change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t>d</w:t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the second input parameter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t xml:space="preserve"> from</w:t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0 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sym w:font="Wingdings" w:char="F0E0"/>
            </w:r>
            <w:r w:rsidRPr="00234822">
              <w:rPr>
                <w:rFonts w:ascii="Arial" w:hAnsi="Arial" w:cs="Arial"/>
                <w:noProof/>
                <w:lang w:val="en-SG"/>
              </w:rPr>
              <w:t xml:space="preserve"> 1 in function f_DRX_NormalSF at step 9 </w:t>
            </w:r>
            <w:r w:rsidR="00234822" w:rsidRPr="00234822">
              <w:rPr>
                <w:rFonts w:ascii="Arial" w:hAnsi="Arial" w:cs="Arial"/>
                <w:noProof/>
                <w:lang w:val="en-SG"/>
              </w:rPr>
              <w:t>(for TDD mode)</w:t>
            </w:r>
          </w:p>
        </w:tc>
      </w:tr>
      <w:tr w:rsidR="00163394" w:rsidRPr="00B76627" w14:paraId="7C311DA6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15A8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EC039" w14:textId="6703862D" w:rsidR="00163394" w:rsidRPr="00234822" w:rsidRDefault="002040A7">
            <w:pPr>
              <w:spacing w:after="0"/>
              <w:rPr>
                <w:rFonts w:ascii="Arial" w:hAnsi="Arial" w:cs="Arial"/>
                <w:color w:val="000000"/>
              </w:rPr>
            </w:pPr>
            <w:r w:rsidRPr="00234822">
              <w:rPr>
                <w:rFonts w:ascii="Arial" w:hAnsi="Arial" w:cs="Arial"/>
                <w:color w:val="000000"/>
              </w:rPr>
              <w:t>LTE\7_1\MAC_716.ttcn</w:t>
            </w:r>
          </w:p>
        </w:tc>
      </w:tr>
    </w:tbl>
    <w:p w14:paraId="3C66FDE8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14:paraId="562787CB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78070573" w14:textId="77777777" w:rsidTr="002C636C">
        <w:tc>
          <w:tcPr>
            <w:tcW w:w="9855" w:type="dxa"/>
          </w:tcPr>
          <w:p w14:paraId="1AD38B17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f_TC_7_1_6_4_EUTRA()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408BC07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 L2/MAC</w:t>
            </w:r>
          </w:p>
          <w:p w14:paraId="4C640154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 7.1.6.4 : DRX Operation / Short cycle configured / DRX command MAC control element reception</w:t>
            </w:r>
          </w:p>
          <w:p w14:paraId="3393DAC5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*/</w:t>
            </w:r>
          </w:p>
          <w:p w14:paraId="4A3C7695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tsc_LongDRXCycle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640;</w:t>
            </w:r>
          </w:p>
          <w:p w14:paraId="0C9E02C1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tsc_ShortDRXCycle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64;</w:t>
            </w:r>
          </w:p>
          <w:p w14:paraId="24DC6AAD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tsc_DrxStartOffset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4;</w:t>
            </w:r>
          </w:p>
          <w:p w14:paraId="36F52A0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tsc_OnDurationTimer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20;</w:t>
            </w:r>
          </w:p>
          <w:p w14:paraId="765AAE8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tsc_ShortDRXCycleTimer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10;</w:t>
            </w:r>
          </w:p>
          <w:p w14:paraId="0FE561C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tsc_DRXRetranTimer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6;</w:t>
            </w:r>
          </w:p>
          <w:p w14:paraId="6DE5041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tsc_SubFrameX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6;</w:t>
            </w:r>
          </w:p>
          <w:p w14:paraId="05DB6078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tsc_SubFrameY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2;</w:t>
            </w:r>
          </w:p>
          <w:p w14:paraId="3041D2A5" w14:textId="0C2E6B97" w:rsidR="00747E23" w:rsidRDefault="00D35BE9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 xml:space="preserve"> 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tsc_SubFrameZ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6;</w:t>
            </w:r>
          </w:p>
          <w:p w14:paraId="6BE247B6" w14:textId="77777777" w:rsidR="007330A0" w:rsidRPr="00D35BE9" w:rsidRDefault="007330A0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47D3F46" w14:textId="77777777" w:rsidR="007006F5" w:rsidRPr="007330A0" w:rsidRDefault="007006F5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153BDE6F" w14:textId="77777777" w:rsidR="00D35BE9" w:rsidRPr="00D35BE9" w:rsidRDefault="00D35BE9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3E07004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9" </w:t>
            </w:r>
            <w:proofErr w:type="spellStart"/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2DA317B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(v_Timing3, 1);</w:t>
            </w:r>
          </w:p>
          <w:p w14:paraId="64D077A1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f_SS_ConfigCRC_ErrorMode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(eutra_Cell1,</w:t>
            </w:r>
          </w:p>
          <w:p w14:paraId="2C8A3A46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cs_DL_SCH_CRC_C_RNTI_Error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(Normal),</w:t>
            </w:r>
          </w:p>
          <w:p w14:paraId="4DEA60A7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cs_TimingInfo_EUTRA_NB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));</w:t>
            </w:r>
          </w:p>
          <w:p w14:paraId="338ABC9D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(v_Timing3,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v_HARQRTTTimer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6C72939F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== FDD) {</w:t>
            </w:r>
          </w:p>
          <w:p w14:paraId="02962AA2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f_DRX_NormalSF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(v_Timing4.Subframe.Number,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tsc_DRXRetranTimer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-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tsc_SubFrameZ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55EE43AB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30A6E784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== TDD) {</w:t>
            </w:r>
          </w:p>
          <w:p w14:paraId="0E0C8F1E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f_DRX_NormalSF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 v_Timing4.Subframe.Number, 0,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12DB356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7E9CC9DE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5FF949D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(v_Timing4,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799301F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17BE5AE9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DRB.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cas_DRB_COMMOM_REQ_MAC_PDU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(eutra_Cell1,</w:t>
            </w:r>
          </w:p>
          <w:p w14:paraId="7CB266E5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tsc_RbId_DRB1,</w:t>
            </w:r>
          </w:p>
          <w:p w14:paraId="63225F9E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cs_TimingInfo_EUTRA_NB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(v_Timing4),</w:t>
            </w:r>
          </w:p>
          <w:p w14:paraId="38BB1720" w14:textId="77777777" w:rsidR="00D35BE9" w:rsidRPr="00D35BE9" w:rsidRDefault="00D35BE9" w:rsidP="00D35B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                                cs_MAC_PDUList_1 ( cs_MAC_PDU_DRX_Command_10Padding ),</w:t>
            </w:r>
          </w:p>
          <w:p w14:paraId="78130186" w14:textId="77777777" w:rsidR="00D35BE9" w:rsidRDefault="00D35BE9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cs_HarqProcessAssignment_Specific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(4)));</w:t>
            </w:r>
          </w:p>
          <w:p w14:paraId="75DC9B27" w14:textId="77777777" w:rsidR="007330A0" w:rsidRP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754BCD11" w14:textId="37EF72C7" w:rsidR="007330A0" w:rsidRPr="007006F5" w:rsidRDefault="007330A0" w:rsidP="00D35BE9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40690BC8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18F5CD01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3" w:name="OLE_LINK4"/>
      <w:bookmarkStart w:id="44" w:name="OLE_LINK5"/>
    </w:p>
    <w:p w14:paraId="28C64E92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386FBEEA" w14:textId="77777777" w:rsidTr="00C915E8">
        <w:tc>
          <w:tcPr>
            <w:tcW w:w="10435" w:type="dxa"/>
          </w:tcPr>
          <w:p w14:paraId="5AC0FB26" w14:textId="77777777"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14:paraId="38D4F86A" w14:textId="77777777" w:rsidTr="00C915E8">
        <w:tc>
          <w:tcPr>
            <w:tcW w:w="10435" w:type="dxa"/>
          </w:tcPr>
          <w:p w14:paraId="1A89D7A6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f_TC_7_1_6_4_EUTRA()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3522AEC8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 L2/MAC</w:t>
            </w:r>
          </w:p>
          <w:p w14:paraId="0E980055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 7.1.6.4 : DRX Operation / Short cycle configured / DRX command MAC control element reception</w:t>
            </w:r>
          </w:p>
          <w:p w14:paraId="78516FE7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  */</w:t>
            </w:r>
          </w:p>
          <w:p w14:paraId="673EE581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tsc_LongDRXCycle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640;</w:t>
            </w:r>
          </w:p>
          <w:p w14:paraId="72F777F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tsc_ShortDRXCycle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64;</w:t>
            </w:r>
          </w:p>
          <w:p w14:paraId="1AC2A42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tsc_DrxStartOffset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4;</w:t>
            </w:r>
          </w:p>
          <w:p w14:paraId="382099E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tsc_OnDurationTimer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20;</w:t>
            </w:r>
          </w:p>
          <w:p w14:paraId="55BDFB8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tsc_ShortDRXCycleTimer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10;</w:t>
            </w:r>
          </w:p>
          <w:p w14:paraId="746843F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tsc_DRXRetranTimer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6;</w:t>
            </w:r>
          </w:p>
          <w:p w14:paraId="5F050CB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tsc_SubFrameX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6;</w:t>
            </w:r>
          </w:p>
          <w:p w14:paraId="5FC6819B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tsc_SubFrameY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2;</w:t>
            </w:r>
          </w:p>
          <w:p w14:paraId="5D66F411" w14:textId="77777777" w:rsid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 xml:space="preserve"> const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tsc_SubFrameZ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6;</w:t>
            </w:r>
          </w:p>
          <w:p w14:paraId="51AE2B6F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1C51373" w14:textId="77777777" w:rsidR="007330A0" w:rsidRP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087D941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16A6481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9" </w:t>
            </w:r>
            <w:proofErr w:type="spellStart"/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D35BE9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04294E8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(v_Timing3, 1);</w:t>
            </w:r>
          </w:p>
          <w:p w14:paraId="3FB6BAFB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f_SS_ConfigCRC_ErrorMode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(eutra_Cell1,</w:t>
            </w:r>
          </w:p>
          <w:p w14:paraId="60300786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cs_DL_SCH_CRC_C_RNTI_Error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(Normal),</w:t>
            </w:r>
          </w:p>
          <w:p w14:paraId="2D9D7F71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cs_TimingInfo_EUTRA_NB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v_Timing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));</w:t>
            </w:r>
          </w:p>
          <w:p w14:paraId="0E2ECAC6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(v_Timing3,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v_HARQRTTTimer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3425D4A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== FDD) {</w:t>
            </w:r>
          </w:p>
          <w:p w14:paraId="2A5C4338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f_DRX_NormalSF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(v_Timing4.Subframe.Number,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tsc_DRXRetranTimer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-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tsc_SubFrameZ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308B7D6F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7257C6B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== TDD) {</w:t>
            </w:r>
          </w:p>
          <w:p w14:paraId="2C704270" w14:textId="09CF4366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f_DRX_NormalSF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 v_Timing4.Subframe.Number, </w:t>
            </w:r>
            <w:r w:rsidR="00A87761" w:rsidRPr="00A87761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</w:t>
            </w: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v_EUTRA_FDD_TDD_Mode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69B18D3D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5B845319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7E74BC2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v_Timing4 :=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f_EUTRA_TimingInfoAdd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(v_Timing4,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v_NormalSF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5F63D8DF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</w:p>
          <w:p w14:paraId="1483CAA4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DRB.</w:t>
            </w:r>
            <w:r w:rsidRPr="00D35BE9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send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cas_DRB_COMMOM_REQ_MAC_PDU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(eutra_Cell1,</w:t>
            </w:r>
          </w:p>
          <w:p w14:paraId="1F01B113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tsc_RbId_DRB1,</w:t>
            </w:r>
          </w:p>
          <w:p w14:paraId="1EF2E1EC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cs_TimingInfo_EUTRA_NB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(v_Timing4),</w:t>
            </w:r>
          </w:p>
          <w:p w14:paraId="66D1E12A" w14:textId="77777777" w:rsidR="007330A0" w:rsidRPr="00D35BE9" w:rsidRDefault="007330A0" w:rsidP="007330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cs_MAC_PDUList_1 ( cs_MAC_PDU_DRX_Command_10Padding ),</w:t>
            </w:r>
          </w:p>
          <w:p w14:paraId="1CB7FE92" w14:textId="77777777" w:rsid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</w:t>
            </w:r>
            <w:proofErr w:type="spellStart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cs_HarqProcessAssignment_Specific</w:t>
            </w:r>
            <w:proofErr w:type="spellEnd"/>
            <w:r w:rsidRPr="00D35BE9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(4)));</w:t>
            </w:r>
          </w:p>
          <w:p w14:paraId="59ADF99C" w14:textId="77777777" w:rsidR="007330A0" w:rsidRPr="007330A0" w:rsidRDefault="007330A0" w:rsidP="007330A0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</w:pPr>
            <w:r w:rsidRPr="007330A0">
              <w:rPr>
                <w:rFonts w:ascii="Courier New" w:hAnsi="Courier New" w:cs="Courier New"/>
                <w:b/>
                <w:sz w:val="16"/>
                <w:szCs w:val="16"/>
                <w:lang w:val="en-US" w:eastAsia="zh-CN"/>
              </w:rPr>
              <w:t>&lt;CODE SKIPPED&gt;</w:t>
            </w:r>
          </w:p>
          <w:p w14:paraId="23E239ED" w14:textId="784F7008" w:rsidR="003A71A2" w:rsidRDefault="003A71A2" w:rsidP="007006F5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3F7F5F"/>
                <w:lang w:val="en-US" w:eastAsia="zh-CN"/>
              </w:rPr>
            </w:pPr>
          </w:p>
        </w:tc>
      </w:tr>
      <w:bookmarkEnd w:id="37"/>
      <w:bookmarkEnd w:id="38"/>
      <w:bookmarkEnd w:id="43"/>
      <w:bookmarkEnd w:id="44"/>
    </w:tbl>
    <w:p w14:paraId="5D4AC0A4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14:paraId="17CD2E05" w14:textId="77777777" w:rsidR="003A71A2" w:rsidRDefault="006365D3" w:rsidP="006365D3">
      <w:pPr>
        <w:pStyle w:val="Heading2"/>
        <w:rPr>
          <w:b/>
          <w:lang w:eastAsia="en-GB"/>
        </w:rPr>
      </w:pPr>
      <w:r>
        <w:rPr>
          <w:b/>
          <w:lang w:eastAsia="en-GB"/>
        </w:rPr>
        <w:t xml:space="preserve"> </w:t>
      </w:r>
    </w:p>
    <w:p w14:paraId="356B328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6C7D8402" w14:textId="77777777"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14:paraId="263E3850" w14:textId="77777777"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B469" w14:textId="77777777" w:rsidR="00F70C1F" w:rsidRDefault="00F70C1F">
      <w:r>
        <w:separator/>
      </w:r>
    </w:p>
  </w:endnote>
  <w:endnote w:type="continuationSeparator" w:id="0">
    <w:p w14:paraId="49E69C70" w14:textId="77777777" w:rsidR="00F70C1F" w:rsidRDefault="00F70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996FE" w14:textId="77777777" w:rsidR="008A29A7" w:rsidRDefault="008A29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71985" w14:textId="77777777" w:rsidR="008A29A7" w:rsidRDefault="008A29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AE9A" w14:textId="77777777" w:rsidR="008A29A7" w:rsidRDefault="008A29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20BCF" w14:textId="77777777" w:rsidR="00F70C1F" w:rsidRDefault="00F70C1F">
      <w:r>
        <w:separator/>
      </w:r>
    </w:p>
  </w:footnote>
  <w:footnote w:type="continuationSeparator" w:id="0">
    <w:p w14:paraId="54A43FD7" w14:textId="77777777" w:rsidR="00F70C1F" w:rsidRDefault="00F70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891008">
    <w:abstractNumId w:val="15"/>
  </w:num>
  <w:num w:numId="2" w16cid:durableId="16640494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9557904">
    <w:abstractNumId w:val="8"/>
  </w:num>
  <w:num w:numId="4" w16cid:durableId="119349081">
    <w:abstractNumId w:val="21"/>
  </w:num>
  <w:num w:numId="5" w16cid:durableId="2146660267">
    <w:abstractNumId w:val="4"/>
  </w:num>
  <w:num w:numId="6" w16cid:durableId="481045070">
    <w:abstractNumId w:val="18"/>
  </w:num>
  <w:num w:numId="7" w16cid:durableId="837158796">
    <w:abstractNumId w:val="7"/>
  </w:num>
  <w:num w:numId="8" w16cid:durableId="1246036447">
    <w:abstractNumId w:val="26"/>
  </w:num>
  <w:num w:numId="9" w16cid:durableId="345861798">
    <w:abstractNumId w:val="2"/>
  </w:num>
  <w:num w:numId="10" w16cid:durableId="1861434141">
    <w:abstractNumId w:val="28"/>
  </w:num>
  <w:num w:numId="11" w16cid:durableId="1979916176">
    <w:abstractNumId w:val="11"/>
  </w:num>
  <w:num w:numId="12" w16cid:durableId="1421098919">
    <w:abstractNumId w:val="5"/>
  </w:num>
  <w:num w:numId="13" w16cid:durableId="836845526">
    <w:abstractNumId w:val="19"/>
  </w:num>
  <w:num w:numId="14" w16cid:durableId="1006129106">
    <w:abstractNumId w:val="17"/>
  </w:num>
  <w:num w:numId="15" w16cid:durableId="1563178089">
    <w:abstractNumId w:val="3"/>
  </w:num>
  <w:num w:numId="16" w16cid:durableId="233391283">
    <w:abstractNumId w:val="22"/>
  </w:num>
  <w:num w:numId="17" w16cid:durableId="1388145530">
    <w:abstractNumId w:val="10"/>
  </w:num>
  <w:num w:numId="18" w16cid:durableId="1431699736">
    <w:abstractNumId w:val="1"/>
  </w:num>
  <w:num w:numId="19" w16cid:durableId="1222210386">
    <w:abstractNumId w:val="14"/>
  </w:num>
  <w:num w:numId="20" w16cid:durableId="480315397">
    <w:abstractNumId w:val="13"/>
  </w:num>
  <w:num w:numId="21" w16cid:durableId="1794595944">
    <w:abstractNumId w:val="24"/>
  </w:num>
  <w:num w:numId="22" w16cid:durableId="309408975">
    <w:abstractNumId w:val="27"/>
  </w:num>
  <w:num w:numId="23" w16cid:durableId="1825705531">
    <w:abstractNumId w:val="16"/>
  </w:num>
  <w:num w:numId="24" w16cid:durableId="1711611127">
    <w:abstractNumId w:val="20"/>
  </w:num>
  <w:num w:numId="25" w16cid:durableId="576289196">
    <w:abstractNumId w:val="23"/>
  </w:num>
  <w:num w:numId="26" w16cid:durableId="804473485">
    <w:abstractNumId w:val="31"/>
  </w:num>
  <w:num w:numId="27" w16cid:durableId="2097166690">
    <w:abstractNumId w:val="0"/>
  </w:num>
  <w:num w:numId="28" w16cid:durableId="1482843228">
    <w:abstractNumId w:val="6"/>
  </w:num>
  <w:num w:numId="29" w16cid:durableId="1562129023">
    <w:abstractNumId w:val="29"/>
  </w:num>
  <w:num w:numId="30" w16cid:durableId="17971377">
    <w:abstractNumId w:val="9"/>
  </w:num>
  <w:num w:numId="31" w16cid:durableId="986055975">
    <w:abstractNumId w:val="25"/>
  </w:num>
  <w:num w:numId="32" w16cid:durableId="296834969">
    <w:abstractNumId w:val="12"/>
  </w:num>
  <w:num w:numId="33" w16cid:durableId="104066875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2B07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25AD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A98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1E4CA9"/>
    <w:rsid w:val="00200092"/>
    <w:rsid w:val="00200229"/>
    <w:rsid w:val="002040A7"/>
    <w:rsid w:val="0020565F"/>
    <w:rsid w:val="00206B7F"/>
    <w:rsid w:val="00210BD5"/>
    <w:rsid w:val="002113AA"/>
    <w:rsid w:val="002125EB"/>
    <w:rsid w:val="00212665"/>
    <w:rsid w:val="002176E7"/>
    <w:rsid w:val="002207CE"/>
    <w:rsid w:val="00221B6D"/>
    <w:rsid w:val="00227F0B"/>
    <w:rsid w:val="00230A79"/>
    <w:rsid w:val="0023107F"/>
    <w:rsid w:val="002311A8"/>
    <w:rsid w:val="00234075"/>
    <w:rsid w:val="00234822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2F3770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191"/>
    <w:rsid w:val="005363FD"/>
    <w:rsid w:val="0054062C"/>
    <w:rsid w:val="00541EA9"/>
    <w:rsid w:val="0054264E"/>
    <w:rsid w:val="0054680C"/>
    <w:rsid w:val="00561E22"/>
    <w:rsid w:val="00561E49"/>
    <w:rsid w:val="00563936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96F3E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5D3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3871"/>
    <w:rsid w:val="00703965"/>
    <w:rsid w:val="007072B3"/>
    <w:rsid w:val="00724D36"/>
    <w:rsid w:val="00724E4D"/>
    <w:rsid w:val="00730353"/>
    <w:rsid w:val="007330A0"/>
    <w:rsid w:val="00734622"/>
    <w:rsid w:val="00734947"/>
    <w:rsid w:val="007363A7"/>
    <w:rsid w:val="00741AD6"/>
    <w:rsid w:val="00743BED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53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4E02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9A7"/>
    <w:rsid w:val="008A2DC5"/>
    <w:rsid w:val="008A2FD3"/>
    <w:rsid w:val="008A44C6"/>
    <w:rsid w:val="008A54E2"/>
    <w:rsid w:val="008A7757"/>
    <w:rsid w:val="008B3914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2F2B"/>
    <w:rsid w:val="008E3CDF"/>
    <w:rsid w:val="008E5CDE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66BF"/>
    <w:rsid w:val="00977590"/>
    <w:rsid w:val="009777D9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28BE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4E7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3C65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85897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35BE9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E7F9B"/>
    <w:rsid w:val="00DF2868"/>
    <w:rsid w:val="00DF6713"/>
    <w:rsid w:val="00E02127"/>
    <w:rsid w:val="00E0229B"/>
    <w:rsid w:val="00E04B5D"/>
    <w:rsid w:val="00E05449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2F04"/>
    <w:rsid w:val="00EB3043"/>
    <w:rsid w:val="00EB5698"/>
    <w:rsid w:val="00EB78CD"/>
    <w:rsid w:val="00EC02C4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56BB4"/>
    <w:rsid w:val="00F600E0"/>
    <w:rsid w:val="00F637E7"/>
    <w:rsid w:val="00F647A3"/>
    <w:rsid w:val="00F70C1F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482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Parikshit.bhise@rohde-schwarz.co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EA18F-4A98-40F7-A4E0-1D8F151D1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652</Words>
  <Characters>6401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7039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2023-02-16T11:27:00Z</dcterms:created>
  <dcterms:modified xsi:type="dcterms:W3CDTF">2023-05-11T09:09:00Z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