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D7A5ED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D277B">
        <w:fldChar w:fldCharType="begin"/>
      </w:r>
      <w:r w:rsidR="00ED277B">
        <w:instrText xml:space="preserve"> DOCPROPERTY  Tdoc#  \* MERGEFORMAT </w:instrText>
      </w:r>
      <w:r w:rsidR="00ED277B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07470A">
        <w:rPr>
          <w:b/>
          <w:i/>
          <w:noProof/>
          <w:sz w:val="28"/>
        </w:rPr>
        <w:t>3</w:t>
      </w:r>
      <w:r w:rsidR="002744ED">
        <w:rPr>
          <w:b/>
          <w:i/>
          <w:noProof/>
          <w:sz w:val="28"/>
        </w:rPr>
        <w:t>23</w:t>
      </w:r>
      <w:r w:rsidR="00ED277B">
        <w:rPr>
          <w:b/>
          <w:i/>
          <w:noProof/>
          <w:sz w:val="28"/>
        </w:rPr>
        <w:fldChar w:fldCharType="end"/>
      </w:r>
    </w:p>
    <w:p w14:paraId="210A5493" w14:textId="77777777" w:rsidR="00745C21" w:rsidRDefault="00ED277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ED2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5407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8D3C5C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41CD4" w:rsidR="001E41F3" w:rsidRDefault="008D3C5C" w:rsidP="00B7489A">
            <w:pPr>
              <w:pStyle w:val="CRCoverPage"/>
              <w:spacing w:after="0"/>
              <w:rPr>
                <w:noProof/>
              </w:rPr>
            </w:pPr>
            <w:r w:rsidRPr="008D3C5C">
              <w:t>Correction for NR5GC EPS fallback test case 11.1.6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1BBF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D3C5C">
              <w:rPr>
                <w:noProof/>
              </w:rPr>
              <w:t>12-05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ED2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0C41B" w14:textId="77777777" w:rsidR="00196E33" w:rsidRDefault="00196E33" w:rsidP="0019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38.523-2 table 4.1-5a, the selection expression for 11.1.6 should be C54 (UEs supporting 5G Core and E-UTRA and EPS IMS Voice (VoLTE in GSMA PRD IR.92: "IMS Profile for Voice and SMS") and EPS fallback) not C55  (UEs supporting EN-DC and NR measurements and Event A triggered reporting and intra-band contiguous CA)</w:t>
            </w:r>
          </w:p>
          <w:p w14:paraId="708AA7DE" w14:textId="3AFEDF36" w:rsidR="00EA7E77" w:rsidRPr="00AE3960" w:rsidRDefault="00EA7E77" w:rsidP="00196E33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5EC10" w:rsidR="00EA7E77" w:rsidRPr="0035396C" w:rsidRDefault="00196E33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condition for 11.1.6.NR5GC</w:t>
            </w:r>
          </w:p>
        </w:tc>
      </w:tr>
      <w:tr w:rsidR="00EA7E77" w14:paraId="1F886379" w14:textId="77777777" w:rsidTr="008D3C5C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5529B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8D3C5C">
              <w:rPr>
                <w:noProof/>
              </w:rPr>
              <w:t>may not execute</w:t>
            </w:r>
            <w:r>
              <w:rPr>
                <w:noProof/>
              </w:rPr>
              <w:t xml:space="preserve">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74091" w:rsidR="00EA7E77" w:rsidRDefault="004732AF" w:rsidP="00EA7E77">
            <w:pPr>
              <w:pStyle w:val="CRCoverPage"/>
              <w:spacing w:after="0"/>
              <w:rPr>
                <w:noProof/>
              </w:rPr>
            </w:pPr>
            <w:r>
              <w:t>11.</w:t>
            </w:r>
            <w:r w:rsidR="008D3C5C">
              <w:t>1.6</w:t>
            </w:r>
            <w:r>
              <w:t>.NR5GC</w:t>
            </w:r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BAEDC3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</w:t>
      </w:r>
      <w:r w:rsidR="00C444DD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C444DD">
        <w:rPr>
          <w:rFonts w:cs="Arial"/>
          <w:lang w:eastAsia="ja-JP"/>
        </w:rPr>
        <w:t>43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360E1E2F" w14:textId="77777777" w:rsidR="00D73A77" w:rsidRDefault="00D73A77" w:rsidP="00D73A77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73A77" w14:paraId="3BE53341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0DF" w14:textId="77777777" w:rsidR="00D73A77" w:rsidRDefault="00D73A7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1603" w14:textId="3D175CAA" w:rsidR="00D73A77" w:rsidRPr="00B65B1E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Control part</w:t>
            </w:r>
          </w:p>
        </w:tc>
      </w:tr>
      <w:tr w:rsidR="00D73A77" w14:paraId="7C28A22C" w14:textId="77777777" w:rsidTr="001E02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6FF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24B" w14:textId="6EAE8D7B" w:rsidR="00D73A77" w:rsidRPr="008D31B6" w:rsidRDefault="00DB1656" w:rsidP="00F447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According 38.523-2 table 4.1-5a</w:t>
            </w:r>
            <w:r w:rsidR="00C82F16">
              <w:rPr>
                <w:rFonts w:ascii="Arial" w:hAnsi="Arial"/>
                <w:noProof/>
              </w:rPr>
              <w:t xml:space="preserve">, the selection expression for 11.1.6 should be C54 </w:t>
            </w:r>
            <w:r w:rsidR="00F44706">
              <w:rPr>
                <w:rFonts w:ascii="Arial" w:hAnsi="Arial"/>
                <w:noProof/>
              </w:rPr>
              <w:t>(</w:t>
            </w:r>
            <w:r w:rsidR="00F44706" w:rsidRPr="00F44706">
              <w:rPr>
                <w:rFonts w:ascii="Arial" w:hAnsi="Arial"/>
                <w:noProof/>
              </w:rPr>
              <w:t>UEs supporting 5G Core and E-UTRA and EPS IMS Voice (VoLTE in GSMA PRD IR.92: "IMS Profile for Voice and SMS") and EPS fallback</w:t>
            </w:r>
            <w:r w:rsidR="00F44706">
              <w:rPr>
                <w:rFonts w:ascii="Arial" w:hAnsi="Arial"/>
                <w:noProof/>
              </w:rPr>
              <w:t xml:space="preserve">) </w:t>
            </w:r>
            <w:r w:rsidR="00C82F16">
              <w:rPr>
                <w:rFonts w:ascii="Arial" w:hAnsi="Arial"/>
                <w:noProof/>
              </w:rPr>
              <w:t>not C55</w:t>
            </w:r>
            <w:r w:rsidR="00F44706">
              <w:rPr>
                <w:rFonts w:ascii="Arial" w:hAnsi="Arial"/>
                <w:noProof/>
              </w:rPr>
              <w:t xml:space="preserve"> </w:t>
            </w:r>
            <w:r w:rsidR="00D73A77" w:rsidRPr="00597180">
              <w:rPr>
                <w:rFonts w:ascii="Arial" w:hAnsi="Arial"/>
                <w:noProof/>
              </w:rPr>
              <w:t> </w:t>
            </w:r>
            <w:r w:rsidR="00F44706">
              <w:rPr>
                <w:rFonts w:ascii="Arial" w:hAnsi="Arial"/>
                <w:noProof/>
              </w:rPr>
              <w:t>(</w:t>
            </w:r>
            <w:r w:rsidR="00F44706" w:rsidRPr="00F44706">
              <w:rPr>
                <w:rFonts w:ascii="Arial" w:hAnsi="Arial"/>
                <w:noProof/>
              </w:rPr>
              <w:t>UEs supporting EN-DC and NR measurements and Event A triggered reporting and intra-band contiguous CA</w:t>
            </w:r>
            <w:r w:rsidR="00F44706">
              <w:rPr>
                <w:rFonts w:ascii="Arial" w:hAnsi="Arial"/>
                <w:noProof/>
              </w:rPr>
              <w:t>)</w:t>
            </w:r>
          </w:p>
        </w:tc>
      </w:tr>
      <w:tr w:rsidR="00D73A77" w14:paraId="7A24688C" w14:textId="77777777" w:rsidTr="001E02B3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466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4FB" w14:textId="7A690787" w:rsidR="00D73A77" w:rsidRPr="0066224B" w:rsidRDefault="00F44706" w:rsidP="001E02B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Correct condition for 11.1.6.NR5GC</w:t>
            </w:r>
          </w:p>
        </w:tc>
      </w:tr>
      <w:tr w:rsidR="00D73A77" w14:paraId="3D9E8BE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B1E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C44" w14:textId="77777777" w:rsidR="00D73A77" w:rsidRDefault="00D73A77" w:rsidP="001E02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>NR5GC_IRAT_Testsuite.ttcn</w:t>
            </w:r>
          </w:p>
        </w:tc>
      </w:tr>
      <w:tr w:rsidR="00D73A77" w14:paraId="3B686E1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F50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1DA" w14:textId="77777777" w:rsidR="00D73A77" w:rsidRDefault="00D73A77" w:rsidP="001E02B3">
            <w:pPr>
              <w:rPr>
                <w:rFonts w:ascii="Arial" w:hAnsi="Arial"/>
                <w:lang w:eastAsia="zh-CN"/>
              </w:rPr>
            </w:pPr>
          </w:p>
        </w:tc>
      </w:tr>
    </w:tbl>
    <w:p w14:paraId="3054C758" w14:textId="77777777" w:rsidR="00D73A77" w:rsidRDefault="00D73A77" w:rsidP="00D73A77">
      <w:pPr>
        <w:rPr>
          <w:lang w:val="en-US" w:eastAsia="zh-CN"/>
        </w:rPr>
      </w:pPr>
    </w:p>
    <w:p w14:paraId="3F704406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3A77" w14:paraId="67784EE4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602" w14:textId="381688CA" w:rsidR="00F44706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C448A">
              <w:rPr>
                <w:rFonts w:ascii="Arial" w:hAnsi="Arial"/>
                <w:noProof/>
              </w:rPr>
              <w:t>control {</w:t>
            </w:r>
          </w:p>
          <w:p w14:paraId="538A8366" w14:textId="66DEF3A6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4288188C" w14:textId="77777777" w:rsidR="00D73A77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3191E">
              <w:rPr>
                <w:rFonts w:ascii="Arial" w:hAnsi="Arial"/>
                <w:noProof/>
              </w:rPr>
              <w:t>if (f_NR_ExecutionGuideline("TC_11_1_6_NR5GC") and f_SelectionExpr(</w:t>
            </w:r>
            <w:r w:rsidRPr="00B9011C">
              <w:rPr>
                <w:rFonts w:ascii="Arial" w:hAnsi="Arial"/>
                <w:noProof/>
                <w:highlight w:val="yellow"/>
              </w:rPr>
              <w:t>NR_C55</w:t>
            </w:r>
            <w:r w:rsidRPr="0053191E">
              <w:rPr>
                <w:rFonts w:ascii="Arial" w:hAnsi="Arial"/>
                <w:noProof/>
              </w:rPr>
              <w:t>))    { execute(TC_11_1_6_NR5GC()); }</w:t>
            </w:r>
          </w:p>
          <w:p w14:paraId="22F8427A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50EE77D7" w14:textId="291B10FF" w:rsidR="00EC448A" w:rsidRPr="0053191E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0D776E3A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39CC620A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70D9F199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74165DDC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191BB4B0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3A77" w14:paraId="3F6E0505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1E7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C448A">
              <w:rPr>
                <w:rFonts w:ascii="Arial" w:hAnsi="Arial"/>
                <w:noProof/>
              </w:rPr>
              <w:t>control {</w:t>
            </w:r>
          </w:p>
          <w:p w14:paraId="02D2040F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</w:t>
            </w:r>
          </w:p>
          <w:p w14:paraId="69322EF3" w14:textId="77777777" w:rsidR="00D73A77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3191E">
              <w:rPr>
                <w:rFonts w:ascii="Arial" w:hAnsi="Arial"/>
                <w:noProof/>
              </w:rPr>
              <w:t>if (f_NR_ExecutionGuideline("TC_11_1_6_NR</w:t>
            </w:r>
            <w:r>
              <w:rPr>
                <w:rFonts w:ascii="Arial" w:hAnsi="Arial"/>
                <w:noProof/>
              </w:rPr>
              <w:t>5GC") and f_SelectionExpr(</w:t>
            </w:r>
            <w:r w:rsidRPr="00B9011C">
              <w:rPr>
                <w:rFonts w:ascii="Arial" w:hAnsi="Arial"/>
                <w:noProof/>
                <w:highlight w:val="yellow"/>
              </w:rPr>
              <w:t>NR_C54</w:t>
            </w:r>
            <w:r w:rsidRPr="0053191E">
              <w:rPr>
                <w:rFonts w:ascii="Arial" w:hAnsi="Arial"/>
                <w:noProof/>
              </w:rPr>
              <w:t>))    { execute(TC_11_1_6_NR5GC()); }</w:t>
            </w:r>
          </w:p>
          <w:p w14:paraId="728A2922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56EF8FD7" w14:textId="3958FD2E" w:rsidR="00EC448A" w:rsidRPr="001C599F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7AC36974" w14:textId="77777777" w:rsidR="00D73A77" w:rsidRDefault="00D73A77" w:rsidP="00D73A77">
      <w:pPr>
        <w:rPr>
          <w:lang w:val="en-US" w:eastAsia="zh-CN"/>
        </w:rPr>
      </w:pPr>
    </w:p>
    <w:p w14:paraId="35B182C6" w14:textId="77777777" w:rsidR="00D73A77" w:rsidRDefault="00D73A77" w:rsidP="00D73A77">
      <w:pPr>
        <w:keepNext/>
        <w:keepLines/>
        <w:tabs>
          <w:tab w:val="left" w:pos="576"/>
          <w:tab w:val="left" w:pos="312"/>
        </w:tabs>
        <w:spacing w:before="480"/>
        <w:rPr>
          <w:rFonts w:ascii="Arial" w:eastAsia="Arial" w:hAnsi="Arial" w:cs="Arial"/>
          <w:b/>
          <w:sz w:val="32"/>
        </w:rPr>
      </w:pPr>
    </w:p>
    <w:p w14:paraId="4B2E0DA9" w14:textId="40CEECAD" w:rsidR="00293DF9" w:rsidRDefault="00293DF9" w:rsidP="00293DF9"/>
    <w:sectPr w:rsid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810E3" w14:textId="77777777" w:rsidR="00ED277B" w:rsidRDefault="00ED277B">
      <w:r>
        <w:separator/>
      </w:r>
    </w:p>
  </w:endnote>
  <w:endnote w:type="continuationSeparator" w:id="0">
    <w:p w14:paraId="0062A650" w14:textId="77777777" w:rsidR="00ED277B" w:rsidRDefault="00ED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1BC40" w14:textId="77777777" w:rsidR="00ED277B" w:rsidRDefault="00ED277B">
      <w:r>
        <w:separator/>
      </w:r>
    </w:p>
  </w:footnote>
  <w:footnote w:type="continuationSeparator" w:id="0">
    <w:p w14:paraId="1998FCA9" w14:textId="77777777" w:rsidR="00ED277B" w:rsidRDefault="00ED2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1FCE"/>
    <w:rsid w:val="0006343B"/>
    <w:rsid w:val="0007470A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96E33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1B12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44ED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08F4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729B"/>
    <w:rsid w:val="003A265E"/>
    <w:rsid w:val="003A572C"/>
    <w:rsid w:val="003C15E3"/>
    <w:rsid w:val="003C1984"/>
    <w:rsid w:val="003C70D3"/>
    <w:rsid w:val="003C7EE9"/>
    <w:rsid w:val="003D161B"/>
    <w:rsid w:val="003D1F89"/>
    <w:rsid w:val="003D3E7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32AF"/>
    <w:rsid w:val="00477364"/>
    <w:rsid w:val="00480EFE"/>
    <w:rsid w:val="00487ECA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2F6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5C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444DD"/>
    <w:rsid w:val="00C65729"/>
    <w:rsid w:val="00C66BA2"/>
    <w:rsid w:val="00C74795"/>
    <w:rsid w:val="00C82F16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3A77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B1656"/>
    <w:rsid w:val="00DC1876"/>
    <w:rsid w:val="00DC4393"/>
    <w:rsid w:val="00DC5F59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C448A"/>
    <w:rsid w:val="00ED277B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44706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2033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288</cp:revision>
  <cp:lastPrinted>1900-01-01T08:00:00Z</cp:lastPrinted>
  <dcterms:created xsi:type="dcterms:W3CDTF">2022-04-15T19:39:00Z</dcterms:created>
  <dcterms:modified xsi:type="dcterms:W3CDTF">2022-12-05T16:43:00Z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