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15F92" w14:textId="77777777" w:rsidR="00BD0E1E" w:rsidRDefault="00BD0E1E" w:rsidP="00BD0E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R5s221317</w:t>
        </w:r>
      </w:fldSimple>
    </w:p>
    <w:p w14:paraId="1F6C4406" w14:textId="77777777" w:rsidR="00BD0E1E" w:rsidRDefault="00BD0E1E" w:rsidP="00BD0E1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E1E" w14:paraId="4DED2A91" w14:textId="77777777" w:rsidTr="00BD0E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A67CF" w14:textId="77777777" w:rsidR="00BD0E1E" w:rsidRDefault="00BD0E1E" w:rsidP="00BD0E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E1E" w14:paraId="38BD56A6" w14:textId="77777777" w:rsidTr="00BD0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6E9A0" w14:textId="77777777" w:rsidR="00BD0E1E" w:rsidRDefault="00BD0E1E" w:rsidP="00BD0E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E1E" w14:paraId="0E366FE3" w14:textId="77777777" w:rsidTr="00BD0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E8A2" w14:textId="77777777" w:rsidR="00BD0E1E" w:rsidRDefault="00BD0E1E" w:rsidP="00BD0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E1E" w14:paraId="0213E1EF" w14:textId="77777777" w:rsidTr="00BD0E1E">
        <w:tc>
          <w:tcPr>
            <w:tcW w:w="142" w:type="dxa"/>
            <w:tcBorders>
              <w:left w:val="single" w:sz="4" w:space="0" w:color="auto"/>
            </w:tcBorders>
          </w:tcPr>
          <w:p w14:paraId="596F138E" w14:textId="77777777" w:rsidR="00BD0E1E" w:rsidRDefault="00BD0E1E" w:rsidP="00BD0E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E225A" w14:textId="77777777" w:rsidR="00BD0E1E" w:rsidRPr="00410371" w:rsidRDefault="00BD0E1E" w:rsidP="00BD0E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188A285" w14:textId="77777777" w:rsidR="00BD0E1E" w:rsidRDefault="00BD0E1E" w:rsidP="00BD0E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CFC1A1" w14:textId="77777777" w:rsidR="00BD0E1E" w:rsidRPr="00410371" w:rsidRDefault="00BD0E1E" w:rsidP="00BD0E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0882</w:t>
              </w:r>
            </w:fldSimple>
          </w:p>
        </w:tc>
        <w:tc>
          <w:tcPr>
            <w:tcW w:w="709" w:type="dxa"/>
          </w:tcPr>
          <w:p w14:paraId="3A43F3F6" w14:textId="77777777" w:rsidR="00BD0E1E" w:rsidRDefault="00BD0E1E" w:rsidP="00BD0E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3003A" w14:textId="77777777" w:rsidR="00BD0E1E" w:rsidRPr="00410371" w:rsidRDefault="00BD0E1E" w:rsidP="00BD0E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45CA570" w14:textId="77777777" w:rsidR="00BD0E1E" w:rsidRDefault="00BD0E1E" w:rsidP="00BD0E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37089" w14:textId="77777777" w:rsidR="00BD0E1E" w:rsidRPr="00410371" w:rsidRDefault="00BD0E1E" w:rsidP="00BD0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41101C" w14:textId="77777777" w:rsidR="00BD0E1E" w:rsidRDefault="00BD0E1E" w:rsidP="00BD0E1E">
            <w:pPr>
              <w:pStyle w:val="CRCoverPage"/>
              <w:spacing w:after="0"/>
              <w:rPr>
                <w:noProof/>
              </w:rPr>
            </w:pPr>
          </w:p>
        </w:tc>
      </w:tr>
      <w:tr w:rsidR="00BD0E1E" w14:paraId="5DD22F98" w14:textId="77777777" w:rsidTr="00BD0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F468B" w14:textId="77777777" w:rsidR="00BD0E1E" w:rsidRDefault="00BD0E1E" w:rsidP="00BD0E1E">
            <w:pPr>
              <w:pStyle w:val="CRCoverPage"/>
              <w:spacing w:after="0"/>
              <w:rPr>
                <w:noProof/>
              </w:rPr>
            </w:pPr>
          </w:p>
        </w:tc>
      </w:tr>
      <w:tr w:rsidR="00BD0E1E" w14:paraId="29051099" w14:textId="77777777" w:rsidTr="00BD0E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8B6AE" w14:textId="77777777" w:rsidR="00BD0E1E" w:rsidRPr="00F25D98" w:rsidRDefault="00BD0E1E" w:rsidP="00BD0E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E1E" w14:paraId="24006EFE" w14:textId="77777777" w:rsidTr="00BD0E1E">
        <w:tc>
          <w:tcPr>
            <w:tcW w:w="9641" w:type="dxa"/>
            <w:gridSpan w:val="9"/>
          </w:tcPr>
          <w:p w14:paraId="425A79D3" w14:textId="77777777" w:rsidR="00BD0E1E" w:rsidRDefault="00BD0E1E" w:rsidP="00BD0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EC9DC" w14:textId="77777777" w:rsidR="00BD0E1E" w:rsidRDefault="00BD0E1E" w:rsidP="00BD0E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E1E" w14:paraId="6323A120" w14:textId="77777777" w:rsidTr="00BD0E1E">
        <w:tc>
          <w:tcPr>
            <w:tcW w:w="2835" w:type="dxa"/>
          </w:tcPr>
          <w:p w14:paraId="2F82D09E" w14:textId="77777777" w:rsidR="00BD0E1E" w:rsidRDefault="00BD0E1E" w:rsidP="00BD0E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8A131E" w14:textId="77777777" w:rsidR="00BD0E1E" w:rsidRDefault="00BD0E1E" w:rsidP="00BD0E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0C37F1" w14:textId="77777777" w:rsidR="00BD0E1E" w:rsidRDefault="00BD0E1E" w:rsidP="00BD0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CB14C9" w14:textId="77777777" w:rsidR="00BD0E1E" w:rsidRDefault="00BD0E1E" w:rsidP="00BD0E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91CC9" w14:textId="77777777" w:rsidR="00BD0E1E" w:rsidRDefault="00BD0E1E" w:rsidP="00BD0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24CF2" w14:textId="77777777" w:rsidR="00BD0E1E" w:rsidRDefault="00BD0E1E" w:rsidP="00BD0E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4EB88F" w14:textId="77777777" w:rsidR="00BD0E1E" w:rsidRDefault="00BD0E1E" w:rsidP="00BD0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0AF4DB" w14:textId="77777777" w:rsidR="00BD0E1E" w:rsidRDefault="00BD0E1E" w:rsidP="00BD0E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04429" w14:textId="77777777" w:rsidR="00BD0E1E" w:rsidRDefault="00BD0E1E" w:rsidP="00BD0E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E9265C" w14:textId="77777777" w:rsidR="00BD0E1E" w:rsidRDefault="00BD0E1E" w:rsidP="00BD0E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E1E" w14:paraId="4368F99F" w14:textId="77777777" w:rsidTr="00BD0E1E">
        <w:tc>
          <w:tcPr>
            <w:tcW w:w="9640" w:type="dxa"/>
            <w:gridSpan w:val="11"/>
          </w:tcPr>
          <w:p w14:paraId="53717A2D" w14:textId="77777777" w:rsidR="00BD0E1E" w:rsidRDefault="00BD0E1E" w:rsidP="00BD0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E1E" w14:paraId="0B27D850" w14:textId="77777777" w:rsidTr="00BD0E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3D2A78" w14:textId="77777777" w:rsidR="00BD0E1E" w:rsidRDefault="00BD0E1E" w:rsidP="00BD0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3120A" w14:textId="77777777" w:rsidR="00BD0E1E" w:rsidRDefault="00BD0E1E" w:rsidP="00BD0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IMS 5GS Call Control test case 7.33</w:t>
              </w:r>
            </w:fldSimple>
          </w:p>
        </w:tc>
      </w:tr>
      <w:tr w:rsidR="00BD0E1E" w14:paraId="74FB86C0" w14:textId="77777777" w:rsidTr="00BD0E1E">
        <w:tc>
          <w:tcPr>
            <w:tcW w:w="1843" w:type="dxa"/>
            <w:tcBorders>
              <w:left w:val="single" w:sz="4" w:space="0" w:color="auto"/>
            </w:tcBorders>
          </w:tcPr>
          <w:p w14:paraId="12A21DE7" w14:textId="77777777" w:rsidR="00BD0E1E" w:rsidRDefault="00BD0E1E" w:rsidP="00BD0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61DA2B" w14:textId="77777777" w:rsidR="00BD0E1E" w:rsidRDefault="00BD0E1E" w:rsidP="00BD0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E1E" w14:paraId="109D01E3" w14:textId="77777777" w:rsidTr="00BD0E1E">
        <w:tc>
          <w:tcPr>
            <w:tcW w:w="1843" w:type="dxa"/>
            <w:tcBorders>
              <w:left w:val="single" w:sz="4" w:space="0" w:color="auto"/>
            </w:tcBorders>
          </w:tcPr>
          <w:p w14:paraId="706D5993" w14:textId="77777777" w:rsidR="00BD0E1E" w:rsidRDefault="00BD0E1E" w:rsidP="00BD0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256E9" w14:textId="77777777" w:rsidR="00BD0E1E" w:rsidRDefault="00BD0E1E" w:rsidP="00BD0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D0E1E" w14:paraId="1500A67A" w14:textId="77777777" w:rsidTr="00BD0E1E">
        <w:tc>
          <w:tcPr>
            <w:tcW w:w="1843" w:type="dxa"/>
            <w:tcBorders>
              <w:left w:val="single" w:sz="4" w:space="0" w:color="auto"/>
            </w:tcBorders>
          </w:tcPr>
          <w:p w14:paraId="725E21C0" w14:textId="77777777" w:rsidR="00BD0E1E" w:rsidRDefault="00BD0E1E" w:rsidP="00BD0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1BD1C" w14:textId="79D4BC52" w:rsidR="00BD0E1E" w:rsidRDefault="00BD0E1E" w:rsidP="00BD0E1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D0E1E" w14:paraId="223F5553" w14:textId="77777777" w:rsidTr="00BD0E1E">
        <w:tc>
          <w:tcPr>
            <w:tcW w:w="1843" w:type="dxa"/>
            <w:tcBorders>
              <w:left w:val="single" w:sz="4" w:space="0" w:color="auto"/>
            </w:tcBorders>
          </w:tcPr>
          <w:p w14:paraId="54FF5EDA" w14:textId="77777777" w:rsidR="00BD0E1E" w:rsidRDefault="00BD0E1E" w:rsidP="00BD0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6A470" w14:textId="77777777" w:rsidR="00BD0E1E" w:rsidRDefault="00BD0E1E" w:rsidP="00BD0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E1E" w14:paraId="62C64AA7" w14:textId="77777777" w:rsidTr="00BD0E1E">
        <w:tc>
          <w:tcPr>
            <w:tcW w:w="1843" w:type="dxa"/>
            <w:tcBorders>
              <w:left w:val="single" w:sz="4" w:space="0" w:color="auto"/>
            </w:tcBorders>
          </w:tcPr>
          <w:p w14:paraId="72B9158F" w14:textId="77777777" w:rsidR="00BD0E1E" w:rsidRDefault="00BD0E1E" w:rsidP="00BD0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7D08EF" w14:textId="63DF760F" w:rsidR="00BD0E1E" w:rsidRDefault="00A31ACC" w:rsidP="00BD0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74CC8792" w14:textId="77777777" w:rsidR="00BD0E1E" w:rsidRDefault="00BD0E1E" w:rsidP="00BD0E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9E891" w14:textId="77777777" w:rsidR="00BD0E1E" w:rsidRDefault="00BD0E1E" w:rsidP="00BD0E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BFEAF" w14:textId="77777777" w:rsidR="00BD0E1E" w:rsidRDefault="00BD0E1E" w:rsidP="00BD0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2022-11-17</w:t>
              </w:r>
            </w:fldSimple>
          </w:p>
        </w:tc>
      </w:tr>
      <w:tr w:rsidR="00BD0E1E" w14:paraId="2EF2052C" w14:textId="77777777" w:rsidTr="00BD0E1E">
        <w:tc>
          <w:tcPr>
            <w:tcW w:w="1843" w:type="dxa"/>
            <w:tcBorders>
              <w:left w:val="single" w:sz="4" w:space="0" w:color="auto"/>
            </w:tcBorders>
          </w:tcPr>
          <w:p w14:paraId="6C2AC2A8" w14:textId="77777777" w:rsidR="00BD0E1E" w:rsidRDefault="00BD0E1E" w:rsidP="00BD0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7A86A4" w14:textId="77777777" w:rsidR="00BD0E1E" w:rsidRDefault="00BD0E1E" w:rsidP="00BD0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8C12B9" w14:textId="77777777" w:rsidR="00BD0E1E" w:rsidRDefault="00BD0E1E" w:rsidP="00BD0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B7388B" w14:textId="77777777" w:rsidR="00BD0E1E" w:rsidRDefault="00BD0E1E" w:rsidP="00BD0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011791" w14:textId="77777777" w:rsidR="00BD0E1E" w:rsidRDefault="00BD0E1E" w:rsidP="00BD0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E1E" w14:paraId="660F98C6" w14:textId="77777777" w:rsidTr="00BD0E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BD2741" w14:textId="77777777" w:rsidR="00BD0E1E" w:rsidRDefault="00BD0E1E" w:rsidP="00BD0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9799EB" w14:textId="77777777" w:rsidR="00BD0E1E" w:rsidRDefault="00BD0E1E" w:rsidP="00BD0E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93C8" w14:textId="77777777" w:rsidR="00BD0E1E" w:rsidRDefault="00BD0E1E" w:rsidP="00BD0E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A171A" w14:textId="77777777" w:rsidR="00BD0E1E" w:rsidRDefault="00BD0E1E" w:rsidP="00BD0E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652A2C" w14:textId="77777777" w:rsidR="00BD0E1E" w:rsidRDefault="00BD0E1E" w:rsidP="00BD0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BD0E1E" w14:paraId="162A0A1F" w14:textId="77777777" w:rsidTr="00BD0E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64C602" w14:textId="77777777" w:rsidR="00BD0E1E" w:rsidRDefault="00BD0E1E" w:rsidP="00BD0E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0D3203" w14:textId="77777777" w:rsidR="00BD0E1E" w:rsidRDefault="00BD0E1E" w:rsidP="00BD0E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447D87" w14:textId="77777777" w:rsidR="00BD0E1E" w:rsidRDefault="00BD0E1E" w:rsidP="00BD0E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904EC1" w14:textId="77777777" w:rsidR="00BD0E1E" w:rsidRPr="007C2097" w:rsidRDefault="00BD0E1E" w:rsidP="00BD0E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E1E" w14:paraId="13FFD71C" w14:textId="77777777" w:rsidTr="00BD0E1E">
        <w:tc>
          <w:tcPr>
            <w:tcW w:w="1843" w:type="dxa"/>
          </w:tcPr>
          <w:p w14:paraId="65D31017" w14:textId="77777777" w:rsidR="00BD0E1E" w:rsidRDefault="00BD0E1E" w:rsidP="00BD0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D3179" w14:textId="77777777" w:rsidR="00BD0E1E" w:rsidRDefault="00BD0E1E" w:rsidP="00BD0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1A5" w14:paraId="71AC3217" w14:textId="77777777" w:rsidTr="00BD0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EC133B" w14:textId="77777777" w:rsidR="008B51A5" w:rsidRDefault="008B51A5" w:rsidP="008B5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972CF" w14:textId="77777777" w:rsidR="008B51A5" w:rsidRDefault="008B51A5" w:rsidP="008B51A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According to TS 34.229-5 </w:t>
            </w:r>
            <w:r w:rsidRPr="00ED34D2">
              <w:rPr>
                <w:lang w:val="en-US"/>
              </w:rPr>
              <w:t>Table 7.33.3.3-4</w:t>
            </w:r>
            <w:r>
              <w:rPr>
                <w:lang w:val="en-US"/>
              </w:rPr>
              <w:t>, 200OK at Steps 22 and 25 should include SDP message.</w:t>
            </w:r>
          </w:p>
          <w:p w14:paraId="78763926" w14:textId="77777777" w:rsidR="008B51A5" w:rsidRDefault="008B51A5" w:rsidP="008B51A5">
            <w:pPr>
              <w:pStyle w:val="CRCoverPage"/>
              <w:spacing w:after="0"/>
              <w:rPr>
                <w:lang w:val="en-US"/>
              </w:rPr>
            </w:pPr>
          </w:p>
          <w:p w14:paraId="73AA91E7" w14:textId="6A7B71B8" w:rsidR="008B51A5" w:rsidRDefault="008B51A5" w:rsidP="008B5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Current implementation does not expect the 200OK sent by the UE to include an SDP message causing the test case to fail.</w:t>
            </w:r>
          </w:p>
        </w:tc>
      </w:tr>
      <w:tr w:rsidR="008B51A5" w14:paraId="28809152" w14:textId="77777777" w:rsidTr="00BD0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AA133" w14:textId="77777777" w:rsidR="008B51A5" w:rsidRDefault="008B51A5" w:rsidP="008B5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723AE" w14:textId="77777777" w:rsidR="008B51A5" w:rsidRDefault="008B51A5" w:rsidP="008B5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1A5" w14:paraId="3B0B452A" w14:textId="77777777" w:rsidTr="00BD0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3B8B9" w14:textId="77777777" w:rsidR="008B51A5" w:rsidRDefault="008B51A5" w:rsidP="008B5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E28B6B" w14:textId="1CC6970F" w:rsidR="008B51A5" w:rsidRDefault="008B51A5" w:rsidP="008B5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Added SDP body to 200OK expected template at steps 22 and 25. </w:t>
            </w:r>
          </w:p>
        </w:tc>
      </w:tr>
      <w:tr w:rsidR="008B51A5" w14:paraId="0A2AF6E8" w14:textId="77777777" w:rsidTr="00BD0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92610" w14:textId="77777777" w:rsidR="008B51A5" w:rsidRDefault="008B51A5" w:rsidP="008B5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60A6D" w14:textId="77777777" w:rsidR="008B51A5" w:rsidRDefault="008B51A5" w:rsidP="008B5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1A5" w14:paraId="3B45E210" w14:textId="77777777" w:rsidTr="00BD0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EC6C6" w14:textId="77777777" w:rsidR="008B51A5" w:rsidRDefault="008B51A5" w:rsidP="008B5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C5F04" w14:textId="099DCD8E" w:rsidR="008B51A5" w:rsidRDefault="008B51A5" w:rsidP="008B5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8B51A5" w14:paraId="304A0C52" w14:textId="77777777" w:rsidTr="00BD0E1E">
        <w:tc>
          <w:tcPr>
            <w:tcW w:w="2694" w:type="dxa"/>
            <w:gridSpan w:val="2"/>
          </w:tcPr>
          <w:p w14:paraId="02FE4FD7" w14:textId="77777777" w:rsidR="008B51A5" w:rsidRDefault="008B51A5" w:rsidP="008B5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499E47" w14:textId="77777777" w:rsidR="008B51A5" w:rsidRDefault="008B51A5" w:rsidP="008B5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1A5" w14:paraId="6390C230" w14:textId="77777777" w:rsidTr="00BD0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C78061" w14:textId="77777777" w:rsidR="008B51A5" w:rsidRDefault="008B51A5" w:rsidP="008B5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4D3DE" w14:textId="05E36F6C" w:rsidR="008B51A5" w:rsidRDefault="008B51A5" w:rsidP="008B5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7.33.NR5GC</w:t>
            </w:r>
          </w:p>
        </w:tc>
      </w:tr>
      <w:tr w:rsidR="008B51A5" w14:paraId="7333F61E" w14:textId="77777777" w:rsidTr="00BD0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6A3C6" w14:textId="77777777" w:rsidR="008B51A5" w:rsidRDefault="008B51A5" w:rsidP="008B5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5B1D4" w14:textId="77777777" w:rsidR="008B51A5" w:rsidRDefault="008B51A5" w:rsidP="008B5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1A5" w14:paraId="0D09AD2A" w14:textId="77777777" w:rsidTr="00BD0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5D084" w14:textId="77777777" w:rsidR="008B51A5" w:rsidRDefault="008B51A5" w:rsidP="008B5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D15EB" w14:textId="77777777" w:rsidR="008B51A5" w:rsidRDefault="008B51A5" w:rsidP="008B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EBA88" w14:textId="77777777" w:rsidR="008B51A5" w:rsidRDefault="008B51A5" w:rsidP="008B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D6A4EE" w14:textId="77777777" w:rsidR="008B51A5" w:rsidRDefault="008B51A5" w:rsidP="008B51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824123" w14:textId="77777777" w:rsidR="008B51A5" w:rsidRDefault="008B51A5" w:rsidP="008B51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1A5" w14:paraId="76FB11CF" w14:textId="77777777" w:rsidTr="00BD0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4E8BE" w14:textId="77777777" w:rsidR="008B51A5" w:rsidRDefault="008B51A5" w:rsidP="008B5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9B9D" w14:textId="77777777" w:rsidR="008B51A5" w:rsidRDefault="008B51A5" w:rsidP="008B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BA0AB" w14:textId="709EB8EB" w:rsidR="008B51A5" w:rsidRDefault="008B51A5" w:rsidP="008B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F704E" w14:textId="77777777" w:rsidR="008B51A5" w:rsidRDefault="008B51A5" w:rsidP="008B51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40BF1" w14:textId="71499D2F" w:rsidR="008B51A5" w:rsidRDefault="008B51A5" w:rsidP="008B51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1A5" w14:paraId="38B1E453" w14:textId="77777777" w:rsidTr="00BD0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73CAB" w14:textId="77777777" w:rsidR="008B51A5" w:rsidRDefault="008B51A5" w:rsidP="008B51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0F395E" w14:textId="77777777" w:rsidR="008B51A5" w:rsidRDefault="008B51A5" w:rsidP="008B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8D5C4" w14:textId="142902D7" w:rsidR="008B51A5" w:rsidRDefault="008B51A5" w:rsidP="008B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D9B8B" w14:textId="77777777" w:rsidR="008B51A5" w:rsidRDefault="008B51A5" w:rsidP="008B51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4E715" w14:textId="301FF69B" w:rsidR="008B51A5" w:rsidRDefault="008B51A5" w:rsidP="008B51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1A5" w14:paraId="4766E14C" w14:textId="77777777" w:rsidTr="00BD0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119DF" w14:textId="77777777" w:rsidR="008B51A5" w:rsidRDefault="008B51A5" w:rsidP="008B51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A520F" w14:textId="77777777" w:rsidR="008B51A5" w:rsidRDefault="008B51A5" w:rsidP="008B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ADF51" w14:textId="045EA223" w:rsidR="008B51A5" w:rsidRDefault="008B51A5" w:rsidP="008B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60669" w14:textId="77777777" w:rsidR="008B51A5" w:rsidRDefault="008B51A5" w:rsidP="008B51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0B7C6" w14:textId="55446CC0" w:rsidR="008B51A5" w:rsidRDefault="008B51A5" w:rsidP="008B51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1A5" w14:paraId="28F5924A" w14:textId="77777777" w:rsidTr="00BD0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E0D8E" w14:textId="77777777" w:rsidR="008B51A5" w:rsidRDefault="008B51A5" w:rsidP="008B51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ADE78" w14:textId="77777777" w:rsidR="008B51A5" w:rsidRDefault="008B51A5" w:rsidP="008B51A5">
            <w:pPr>
              <w:pStyle w:val="CRCoverPage"/>
              <w:spacing w:after="0"/>
              <w:rPr>
                <w:noProof/>
              </w:rPr>
            </w:pPr>
          </w:p>
        </w:tc>
      </w:tr>
      <w:tr w:rsidR="008B51A5" w14:paraId="49CFEAC3" w14:textId="77777777" w:rsidTr="00BD0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9DB8D" w14:textId="77777777" w:rsidR="008B51A5" w:rsidRDefault="008B51A5" w:rsidP="008B5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892AD" w14:textId="77777777" w:rsidR="008B51A5" w:rsidRDefault="008B51A5" w:rsidP="008B51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1A5" w:rsidRPr="008863B9" w14:paraId="5F12D599" w14:textId="77777777" w:rsidTr="00BD0E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E149B" w14:textId="77777777" w:rsidR="008B51A5" w:rsidRPr="008863B9" w:rsidRDefault="008B51A5" w:rsidP="008B5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194903" w14:textId="77777777" w:rsidR="008B51A5" w:rsidRPr="008863B9" w:rsidRDefault="008B51A5" w:rsidP="008B51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1A5" w14:paraId="36529F56" w14:textId="77777777" w:rsidTr="00BD0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942CB" w14:textId="77777777" w:rsidR="008B51A5" w:rsidRDefault="008B51A5" w:rsidP="008B5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45B62" w14:textId="77777777" w:rsidR="008B51A5" w:rsidRDefault="008B51A5" w:rsidP="008B51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725077" w14:textId="77777777" w:rsidR="00BD0E1E" w:rsidRDefault="00BD0E1E" w:rsidP="00BD0E1E">
      <w:pPr>
        <w:rPr>
          <w:noProof/>
        </w:rPr>
      </w:pPr>
    </w:p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9580602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0B1358AF" w14:textId="57E42E3E" w:rsidR="00096F2C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96F2C" w:rsidRPr="00ED7581">
        <w:rPr>
          <w:rFonts w:ascii="Arial" w:hAnsi="Arial" w:cs="Arial"/>
          <w:i/>
          <w:iCs/>
        </w:rPr>
        <w:t>Table of Contents</w:t>
      </w:r>
      <w:r w:rsidR="00096F2C">
        <w:tab/>
      </w:r>
      <w:r w:rsidR="00096F2C">
        <w:fldChar w:fldCharType="begin"/>
      </w:r>
      <w:r w:rsidR="00096F2C">
        <w:instrText xml:space="preserve"> PAGEREF _Toc119580602 \h </w:instrText>
      </w:r>
      <w:r w:rsidR="00096F2C">
        <w:fldChar w:fldCharType="separate"/>
      </w:r>
      <w:r w:rsidR="00096F2C">
        <w:t>2</w:t>
      </w:r>
      <w:r w:rsidR="00096F2C">
        <w:fldChar w:fldCharType="end"/>
      </w:r>
    </w:p>
    <w:p w14:paraId="003DE521" w14:textId="741E9E68" w:rsidR="00096F2C" w:rsidRDefault="00096F2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D758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D758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_Toc119580603 \h </w:instrText>
      </w:r>
      <w:r>
        <w:fldChar w:fldCharType="separate"/>
      </w:r>
      <w:r>
        <w:t>2</w:t>
      </w:r>
      <w:r>
        <w:fldChar w:fldCharType="end"/>
      </w:r>
    </w:p>
    <w:p w14:paraId="618BD543" w14:textId="00D20024" w:rsidR="00096F2C" w:rsidRDefault="00096F2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D758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D758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_Toc119580604 \h </w:instrText>
      </w:r>
      <w:r>
        <w:fldChar w:fldCharType="separate"/>
      </w:r>
      <w:r>
        <w:t>3</w:t>
      </w:r>
      <w:r>
        <w:fldChar w:fldCharType="end"/>
      </w:r>
    </w:p>
    <w:p w14:paraId="4C8166F9" w14:textId="5A37417E" w:rsidR="00096F2C" w:rsidRDefault="00096F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D758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D7581">
        <w:rPr>
          <w:b/>
        </w:rPr>
        <w:t>New function f_IMS_CallWithSessionTimer_Send200OK_SDP</w:t>
      </w:r>
      <w:r>
        <w:tab/>
      </w:r>
      <w:r>
        <w:fldChar w:fldCharType="begin"/>
      </w:r>
      <w:r>
        <w:instrText xml:space="preserve"> PAGEREF _Toc119580605 \h </w:instrText>
      </w:r>
      <w:r>
        <w:fldChar w:fldCharType="separate"/>
      </w:r>
      <w:r>
        <w:t>3</w:t>
      </w:r>
      <w:r>
        <w:fldChar w:fldCharType="end"/>
      </w:r>
    </w:p>
    <w:p w14:paraId="1B583B72" w14:textId="6B8AB8CA" w:rsidR="00096F2C" w:rsidRDefault="00096F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D758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D7581">
        <w:rPr>
          <w:b/>
        </w:rPr>
        <w:t>Correction to function f_IMS_CallWithSessionTimer_MORefresh</w:t>
      </w:r>
      <w:r>
        <w:tab/>
      </w:r>
      <w:r>
        <w:fldChar w:fldCharType="begin"/>
      </w:r>
      <w:r>
        <w:instrText xml:space="preserve"> PAGEREF _Toc119580606 \h </w:instrText>
      </w:r>
      <w:r>
        <w:fldChar w:fldCharType="separate"/>
      </w:r>
      <w:r>
        <w:t>3</w:t>
      </w:r>
      <w:r>
        <w:fldChar w:fldCharType="end"/>
      </w:r>
    </w:p>
    <w:p w14:paraId="22ED47DA" w14:textId="4AB726AD" w:rsidR="00096F2C" w:rsidRDefault="00096F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D758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D7581">
        <w:rPr>
          <w:b/>
        </w:rPr>
        <w:t>Correction to function f_TC_7_33_NR5GC_IMS1</w:t>
      </w:r>
      <w:r>
        <w:tab/>
      </w:r>
      <w:r>
        <w:fldChar w:fldCharType="begin"/>
      </w:r>
      <w:r>
        <w:instrText xml:space="preserve"> PAGEREF _Toc119580607 \h </w:instrText>
      </w:r>
      <w:r>
        <w:fldChar w:fldCharType="separate"/>
      </w:r>
      <w:r>
        <w:t>5</w:t>
      </w:r>
      <w:r>
        <w:fldChar w:fldCharType="end"/>
      </w:r>
    </w:p>
    <w:p w14:paraId="73F83472" w14:textId="1DB38573" w:rsidR="00096F2C" w:rsidRDefault="00647F8D" w:rsidP="00096F2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096F2C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Hlk114649573"/>
      <w:bookmarkStart w:id="32" w:name="_Hlk107318485"/>
      <w:bookmarkStart w:id="33" w:name="_Toc119580603"/>
      <w:r w:rsidR="00096F2C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3"/>
    </w:p>
    <w:p w14:paraId="1400E936" w14:textId="77777777" w:rsidR="00096F2C" w:rsidRDefault="00096F2C" w:rsidP="00096F2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01FF7066" w14:textId="77777777" w:rsidR="00096F2C" w:rsidRDefault="00096F2C" w:rsidP="00096F2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F8799E0" w14:textId="77777777" w:rsidR="00096F2C" w:rsidRDefault="00096F2C" w:rsidP="00096F2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1"/>
    <w:bookmarkEnd w:id="32"/>
    <w:p w14:paraId="01A29AD3" w14:textId="56B10A4B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4" w:name="_Toc295288959"/>
      <w:bookmarkStart w:id="35" w:name="_Toc122434488"/>
      <w:bookmarkStart w:id="36" w:name="_Toc119580604"/>
      <w:r>
        <w:rPr>
          <w:b/>
        </w:rPr>
        <w:t>Corrections required</w:t>
      </w:r>
      <w:bookmarkEnd w:id="34"/>
      <w:bookmarkEnd w:id="35"/>
      <w:bookmarkEnd w:id="36"/>
    </w:p>
    <w:p w14:paraId="56B5B225" w14:textId="2A36BD7E" w:rsidR="00647F8D" w:rsidRDefault="00100137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7" w:name="_Toc119580605"/>
      <w:r>
        <w:rPr>
          <w:b/>
        </w:rPr>
        <w:t>New</w:t>
      </w:r>
      <w:r w:rsidR="008E4F81" w:rsidRPr="008E4F81">
        <w:rPr>
          <w:b/>
        </w:rPr>
        <w:t xml:space="preserve"> function </w:t>
      </w:r>
      <w:r w:rsidRPr="00100137">
        <w:rPr>
          <w:b/>
        </w:rPr>
        <w:t>f_IMS_CallWithSessionTimer_Send200OK_SDP</w:t>
      </w:r>
      <w:bookmarkEnd w:id="3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3EFEB8B6" w:rsidR="00647F8D" w:rsidRPr="00E40CB8" w:rsidRDefault="00100137" w:rsidP="00607FC7">
            <w:pPr>
              <w:pStyle w:val="CRCoverPage"/>
              <w:spacing w:after="0"/>
              <w:rPr>
                <w:noProof/>
              </w:rPr>
            </w:pPr>
            <w:r w:rsidRPr="00100137">
              <w:rPr>
                <w:noProof/>
              </w:rPr>
              <w:t>f_IMS_CallWithSessionTimer_Send200OK_SDP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4B8" w14:textId="37434DF2" w:rsidR="00684BE0" w:rsidRPr="007F5A0F" w:rsidRDefault="00054AB5" w:rsidP="00331F7A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Current implementation does not expect the 200OK sent by the UE to include </w:t>
            </w:r>
            <w:proofErr w:type="gramStart"/>
            <w:r>
              <w:rPr>
                <w:lang w:val="en-US"/>
              </w:rPr>
              <w:t>a</w:t>
            </w:r>
            <w:proofErr w:type="gramEnd"/>
            <w:r>
              <w:rPr>
                <w:lang w:val="en-US"/>
              </w:rPr>
              <w:t xml:space="preserve"> SDP message causing the test case to fail.</w:t>
            </w:r>
          </w:p>
        </w:tc>
      </w:tr>
      <w:tr w:rsidR="00E81836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00944DC1" w:rsidR="00E81836" w:rsidRPr="009E52D1" w:rsidRDefault="00054AB5" w:rsidP="00E8183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SDP body to 200OK expected template at steps 22 and 25.</w:t>
            </w:r>
          </w:p>
        </w:tc>
      </w:tr>
      <w:tr w:rsidR="00E81836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66F9F3B2" w:rsidR="00E81836" w:rsidRDefault="000513F7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</w:t>
            </w:r>
            <w:r w:rsidR="00430F02">
              <w:rPr>
                <w:rFonts w:ascii="Arial" w:hAnsi="Arial" w:cs="Arial"/>
                <w:noProof/>
                <w:lang w:val="en-US"/>
              </w:rPr>
              <w:t>\</w:t>
            </w:r>
            <w:r w:rsidR="00B865E5">
              <w:rPr>
                <w:rFonts w:ascii="Arial" w:hAnsi="Arial" w:cs="Arial"/>
                <w:noProof/>
                <w:lang w:val="en-US"/>
              </w:rPr>
              <w:t>Common</w:t>
            </w:r>
            <w:r w:rsidR="00361E40">
              <w:rPr>
                <w:rFonts w:ascii="Arial" w:hAnsi="Arial" w:cs="Arial"/>
                <w:noProof/>
                <w:lang w:val="en-US"/>
              </w:rPr>
              <w:t>\</w:t>
            </w:r>
            <w:r w:rsidR="00100137" w:rsidRPr="00100137">
              <w:rPr>
                <w:rFonts w:ascii="Arial" w:hAnsi="Arial" w:cs="Arial"/>
                <w:noProof/>
                <w:lang w:val="en-US"/>
              </w:rPr>
              <w:t>IMS_CC_SessionTimerCommon</w:t>
            </w:r>
            <w:r w:rsidR="00E81836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E81836" w:rsidRDefault="00E81836" w:rsidP="00E81836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356675E2" w:rsidR="00647F8D" w:rsidRDefault="000513F7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</w:t>
      </w:r>
      <w:r w:rsidR="00647F8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7B7008A1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6CB7CF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function f_IMS_CallWithSessionTimer_Send200OK_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SDP(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INVITE_Request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p_Invite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 </w:t>
            </w:r>
          </w:p>
          <w:p w14:paraId="27868F5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template (value)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IMS_RoutingInfo_Type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p_RoutingInfo_DL</w:t>
            </w:r>
            <w:proofErr w:type="spellEnd"/>
            <w:r w:rsidRPr="00100137">
              <w:rPr>
                <w:rFonts w:ascii="Arial" w:hAnsi="Arial"/>
                <w:lang w:eastAsia="en-GB"/>
              </w:rPr>
              <w:t>,</w:t>
            </w:r>
          </w:p>
          <w:p w14:paraId="7034B9A4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template (omit) Allow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Allow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omit,</w:t>
            </w:r>
          </w:p>
          <w:p w14:paraId="31C2B0A8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template (omit) Require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Require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omit,</w:t>
            </w:r>
          </w:p>
          <w:p w14:paraId="14FFDC0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template (omit) Supported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Supported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omit,</w:t>
            </w:r>
          </w:p>
          <w:p w14:paraId="36A988FC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template (omit)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SessionExpires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SessionExpires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omit,</w:t>
            </w:r>
          </w:p>
          <w:p w14:paraId="20F8F01C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template (omit)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MinSE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MinSE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omit,</w:t>
            </w:r>
          </w:p>
          <w:p w14:paraId="09201D5E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ContactUri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px_IMS_CalleeContactUri</w:t>
            </w:r>
            <w:proofErr w:type="spellEnd"/>
            <w:r w:rsidRPr="00100137">
              <w:rPr>
                <w:rFonts w:ascii="Arial" w:hAnsi="Arial"/>
                <w:lang w:eastAsia="en-GB"/>
              </w:rPr>
              <w:t>) runs on IMS_PTC</w:t>
            </w:r>
          </w:p>
          <w:p w14:paraId="301365A8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100137">
              <w:rPr>
                <w:rFonts w:ascii="Arial" w:hAnsi="Arial"/>
                <w:lang w:eastAsia="en-GB"/>
              </w:rPr>
              <w:t>{ /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* @sic R5s200334: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p_ContactUri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sic@ */</w:t>
            </w:r>
          </w:p>
          <w:p w14:paraId="732FB4F2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/* @sic R5-201447: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p_Allow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sic@ */</w:t>
            </w:r>
          </w:p>
          <w:p w14:paraId="083D9CB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v_MessageHeader_200;</w:t>
            </w:r>
          </w:p>
          <w:p w14:paraId="3EB26C4E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v_MessageBody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5DF1B2E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1C69BF42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Send 200 OK</w:t>
            </w:r>
          </w:p>
          <w:p w14:paraId="1FDB114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v_MessageHeader_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200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f_IMS_OtherResponse_200_MessageHeaderTX(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p_Invite.msgHeader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cs_ContentTypeSDP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p_ContactUri</w:t>
            </w:r>
            <w:proofErr w:type="spellEnd"/>
            <w:r w:rsidRPr="00100137">
              <w:rPr>
                <w:rFonts w:ascii="Arial" w:hAnsi="Arial"/>
                <w:lang w:eastAsia="en-GB"/>
              </w:rPr>
              <w:t>, true);</w:t>
            </w:r>
          </w:p>
          <w:p w14:paraId="3233BE5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v_MessageHeader_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200.allow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p_Allow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061AFE9C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v_MessageHeader_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200.require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p_Require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54A64DB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v_MessageHeader_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200.supported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p_Supported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0B000AF3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v_MessageHeader_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200.sessionExpires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p_SessionExpires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1BB0B8D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v_MessageHeader_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200.minSE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p_MinSE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65B0ACAE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IMS_Server.send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cas_IMS_DATA_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RSP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p_RoutingInfo_DL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cs_Response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(c_statusLine200, v_MessageHeader_200,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p_Invite.messageBody</w:t>
            </w:r>
            <w:proofErr w:type="spellEnd"/>
            <w:r w:rsidRPr="00100137">
              <w:rPr>
                <w:rFonts w:ascii="Arial" w:hAnsi="Arial"/>
                <w:lang w:eastAsia="en-GB"/>
              </w:rPr>
              <w:t>)));</w:t>
            </w:r>
          </w:p>
          <w:p w14:paraId="1E3D2B4A" w14:textId="77777777" w:rsidR="00100137" w:rsidRDefault="00100137" w:rsidP="0010013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}</w:t>
            </w:r>
            <w:r w:rsidRPr="00100137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09D33709" w14:textId="679A1C51" w:rsidR="00647F8D" w:rsidRPr="007111EE" w:rsidRDefault="00647F8D" w:rsidP="00100137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9D50D1E" w14:textId="44A7A6D2" w:rsidR="008C6701" w:rsidRDefault="008C6701" w:rsidP="008C670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8" w:name="_Toc119580606"/>
      <w:r w:rsidRPr="008E4F81">
        <w:rPr>
          <w:b/>
        </w:rPr>
        <w:t xml:space="preserve">Correction to function </w:t>
      </w:r>
      <w:proofErr w:type="spellStart"/>
      <w:r w:rsidR="00C8736F" w:rsidRPr="00C8736F">
        <w:rPr>
          <w:b/>
        </w:rPr>
        <w:t>f_IMS_CallWithSessionTimer_MORefresh</w:t>
      </w:r>
      <w:bookmarkEnd w:id="38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6701" w:rsidRPr="00647F8D" w14:paraId="7860D83D" w14:textId="77777777" w:rsidTr="00BD0E1E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2032" w14:textId="77777777" w:rsidR="008C6701" w:rsidRDefault="008C6701" w:rsidP="00BD0E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1860" w14:textId="6EB79B55" w:rsidR="008C6701" w:rsidRPr="00E40CB8" w:rsidRDefault="00C8736F" w:rsidP="00BD0E1E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00137">
              <w:rPr>
                <w:lang w:eastAsia="en-GB"/>
              </w:rPr>
              <w:t>f_IMS_CallWithSessionTimer_MORefresh</w:t>
            </w:r>
            <w:proofErr w:type="spellEnd"/>
          </w:p>
        </w:tc>
      </w:tr>
      <w:tr w:rsidR="008C6701" w:rsidRPr="00647F8D" w14:paraId="50D4ADDD" w14:textId="77777777" w:rsidTr="00BD0E1E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934C" w14:textId="77777777" w:rsidR="008C6701" w:rsidRDefault="008C6701" w:rsidP="00BD0E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B137" w14:textId="77777777" w:rsidR="00331F7A" w:rsidRDefault="00331F7A" w:rsidP="00331F7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CR R5s220782 was raised to address an issue for test case 7.33 which states that 200OK at steps 21-26 should include SDP message.</w:t>
            </w:r>
          </w:p>
          <w:p w14:paraId="02725876" w14:textId="77777777" w:rsidR="00331F7A" w:rsidRDefault="00331F7A" w:rsidP="00331F7A">
            <w:pPr>
              <w:pStyle w:val="CRCoverPage"/>
              <w:spacing w:after="0"/>
              <w:rPr>
                <w:lang w:val="en-US"/>
              </w:rPr>
            </w:pPr>
          </w:p>
          <w:p w14:paraId="65A39D41" w14:textId="77B8534C" w:rsidR="008C6701" w:rsidRPr="007F5A0F" w:rsidRDefault="00331F7A" w:rsidP="00331F7A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lastRenderedPageBreak/>
              <w:t>This CR was raised in 22wk23 but it has not been included in 22wk37. Present CR is submitted to include again the changes proposed in R5s220782.</w:t>
            </w:r>
          </w:p>
        </w:tc>
      </w:tr>
      <w:tr w:rsidR="008C6701" w:rsidRPr="00647F8D" w14:paraId="05A7122A" w14:textId="77777777" w:rsidTr="00BD0E1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DCAB" w14:textId="77777777" w:rsidR="008C6701" w:rsidRDefault="008C6701" w:rsidP="00BD0E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3661" w14:textId="0C4F250C" w:rsidR="008C6701" w:rsidRPr="009E52D1" w:rsidRDefault="00F2598A" w:rsidP="00BD0E1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changes proposed in R5s220782.</w:t>
            </w:r>
          </w:p>
        </w:tc>
      </w:tr>
      <w:tr w:rsidR="008C6701" w:rsidRPr="00647F8D" w14:paraId="2EBB4F4C" w14:textId="77777777" w:rsidTr="00BD0E1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9073" w14:textId="77777777" w:rsidR="008C6701" w:rsidRDefault="008C6701" w:rsidP="00BD0E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78A5" w14:textId="4FB626AB" w:rsidR="008C6701" w:rsidRDefault="008C6701" w:rsidP="00BD0E1E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7151D5">
              <w:rPr>
                <w:rFonts w:ascii="Arial" w:hAnsi="Arial" w:cs="Arial"/>
                <w:noProof/>
                <w:lang w:val="en-US"/>
              </w:rPr>
              <w:t>IMS</w:t>
            </w:r>
            <w:r w:rsidR="00F743B9">
              <w:rPr>
                <w:rFonts w:ascii="Arial" w:hAnsi="Arial" w:cs="Arial"/>
                <w:noProof/>
                <w:lang w:val="en-US"/>
              </w:rPr>
              <w:t>\</w:t>
            </w:r>
            <w:r w:rsidR="007151D5">
              <w:rPr>
                <w:rFonts w:ascii="Arial" w:hAnsi="Arial" w:cs="Arial"/>
                <w:noProof/>
                <w:lang w:val="en-US"/>
              </w:rPr>
              <w:t>NR5GC_7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7151D5" w:rsidRPr="007151D5">
              <w:rPr>
                <w:rFonts w:ascii="Arial" w:hAnsi="Arial" w:cs="Arial"/>
                <w:noProof/>
                <w:lang w:val="en-US"/>
              </w:rPr>
              <w:t>IMS_NR5GC_CallControlTestcases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8C6701" w14:paraId="79744081" w14:textId="77777777" w:rsidTr="00BD0E1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EC1A" w14:textId="77777777" w:rsidR="008C6701" w:rsidRDefault="008C6701" w:rsidP="00BD0E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84F2" w14:textId="77777777" w:rsidR="008C6701" w:rsidRDefault="008C6701" w:rsidP="00BD0E1E">
            <w:pPr>
              <w:rPr>
                <w:rFonts w:ascii="Arial" w:hAnsi="Arial"/>
                <w:highlight w:val="cyan"/>
              </w:rPr>
            </w:pPr>
          </w:p>
        </w:tc>
      </w:tr>
    </w:tbl>
    <w:p w14:paraId="7BDB9A28" w14:textId="77777777" w:rsidR="008C6701" w:rsidRDefault="008C6701" w:rsidP="008C6701">
      <w:pPr>
        <w:rPr>
          <w:noProof/>
        </w:rPr>
      </w:pPr>
    </w:p>
    <w:p w14:paraId="32B5F621" w14:textId="77777777" w:rsidR="008C6701" w:rsidRDefault="008C6701" w:rsidP="008C670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6701" w14:paraId="0E7EC7C4" w14:textId="77777777" w:rsidTr="00BD0E1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B024BC" w14:textId="73B889AC" w:rsidR="008C6701" w:rsidRDefault="008C6701" w:rsidP="00BD0E1E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F5B5C0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f_IMS_CallWithSessionTimer_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MORefresh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SipUrl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>,</w:t>
            </w:r>
          </w:p>
          <w:p w14:paraId="4EE60A3A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template (omit) Require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Require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omit,</w:t>
            </w:r>
          </w:p>
          <w:p w14:paraId="6A2327D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template (omit) Supported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Supported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omit,</w:t>
            </w:r>
          </w:p>
          <w:p w14:paraId="61BB411C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integer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p_DeltaSecValue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>,</w:t>
            </w:r>
          </w:p>
          <w:p w14:paraId="67BDB43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p_RefresherValue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>) runs on IMS_PTC</w:t>
            </w:r>
          </w:p>
          <w:p w14:paraId="73B8D65C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100137">
              <w:rPr>
                <w:rFonts w:ascii="Arial" w:hAnsi="Arial"/>
                <w:lang w:eastAsia="en-GB"/>
              </w:rPr>
              <w:t>{ /</w:t>
            </w:r>
            <w:proofErr w:type="gramEnd"/>
            <w:r w:rsidRPr="00100137">
              <w:rPr>
                <w:rFonts w:ascii="Arial" w:hAnsi="Arial"/>
                <w:lang w:eastAsia="en-GB"/>
              </w:rPr>
              <w:t>* @sic R5-210124: 200 OK and ACK added to this function sic@ */</w:t>
            </w:r>
          </w:p>
          <w:p w14:paraId="150482D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/* @sic R5s210678 change 2: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p_Require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p_Supported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sic@ */</w:t>
            </w:r>
          </w:p>
          <w:p w14:paraId="691BDF2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6D4C905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IMS_RoutingInfo_Type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2D4B3EA4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3AAEE0FC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INVITE_Request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61FA015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v_SDP_Message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4F12E9C8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</w:p>
          <w:p w14:paraId="239F82D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MessageHeaderExpected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f_IMS_InviteRequest_MessageHeaderRX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tsc_OptionTagList_Empty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A_2_1_A5);             // @sic R5-214531, R5-214553, R5-214450: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tsc_OptionTagList_Empty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sic@</w:t>
            </w:r>
          </w:p>
          <w:p w14:paraId="396A2148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MessageHeaderExpected.sessionExpires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cr_SessionExpires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378B9814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</w:p>
          <w:p w14:paraId="015617B4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Receive INVITE</w:t>
            </w:r>
          </w:p>
          <w:p w14:paraId="5ED7FF19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v_IMS_DATA_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REQ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f_IMS_CallWithSessionTimer_ReceiveRefreshRequest(p_DeltaSecValue,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car_IMS_Invite_Request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cr_INVITE_Request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cr_MessageBody_SDP</w:t>
            </w:r>
            <w:proofErr w:type="spellEnd"/>
            <w:r w:rsidRPr="00100137">
              <w:rPr>
                <w:rFonts w:ascii="Arial" w:hAnsi="Arial"/>
                <w:lang w:eastAsia="en-GB"/>
              </w:rPr>
              <w:t>)));</w:t>
            </w:r>
          </w:p>
          <w:p w14:paraId="1F625074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v_RoutingInfo_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DL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v_IMS_DATA_REQ.RoutingInfo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19B5467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5A5BF76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f_IMS_A_2_1_Invite_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CommonChecks(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00137">
              <w:rPr>
                <w:rFonts w:ascii="Arial" w:hAnsi="Arial"/>
                <w:lang w:eastAsia="en-GB"/>
              </w:rPr>
              <w:t>, A_2_1_A5);</w:t>
            </w:r>
          </w:p>
          <w:p w14:paraId="152FE80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f_IMS_SIP_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DecodeMatchAndCheckSDP(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v_IMS_DATA_REQ.Request.Invite.messageBody.sdpMessageBody,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cr_SDP_Message_Common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sameOriginAsPreviousSDP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69E5A07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294B125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InviteRequest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v_IMS_DATA_REQ.Request.Invite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400A494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f_IMS_CallWithSessionTimer_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CheckSessionExpires(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v_InviteRequest.msgHeader.sessionExpires,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p_DeltaSecValue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p_RefresherValue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65AAD853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</w:p>
          <w:p w14:paraId="6639E1A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Send 200 OK</w:t>
            </w:r>
          </w:p>
          <w:p w14:paraId="5593E83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v_SDP_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Message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f_IMS_PTC_ImsInfo_DialogGetPrevSdpMessageTX</w:t>
            </w:r>
            <w:proofErr w:type="spellEnd"/>
            <w:r w:rsidRPr="00100137">
              <w:rPr>
                <w:rFonts w:ascii="Arial" w:hAnsi="Arial"/>
                <w:lang w:eastAsia="en-GB"/>
              </w:rPr>
              <w:t>();     // @sic R5-225427, R5-225258 sic@</w:t>
            </w:r>
          </w:p>
          <w:p w14:paraId="26415B0E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f_IMS_CallWithSessionTimer_Send200</w:t>
            </w:r>
            <w:proofErr w:type="gramStart"/>
            <w:r w:rsidRPr="00100137">
              <w:rPr>
                <w:rFonts w:ascii="Arial" w:hAnsi="Arial"/>
                <w:lang w:eastAsia="en-GB"/>
              </w:rPr>
              <w:t>OK(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v_InviteRequest.msgHeader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p_Require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p_Supported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cs_SessionExpires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p_DeltaSecValue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>, "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uac</w:t>
            </w:r>
            <w:proofErr w:type="spellEnd"/>
            <w:r w:rsidRPr="00100137">
              <w:rPr>
                <w:rFonts w:ascii="Arial" w:hAnsi="Arial"/>
                <w:lang w:eastAsia="en-GB"/>
              </w:rPr>
              <w:t>"), -, f_SIP_SipUrl2Str(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v_SDP_Message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344EFB5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550CBE2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Receive ACK</w:t>
            </w:r>
          </w:p>
          <w:p w14:paraId="64E7A293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f_IMS_CallWithSessionTimer_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ReceiveACK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0619BACD" w14:textId="77777777" w:rsidR="00100137" w:rsidRDefault="00100137" w:rsidP="0010013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}</w:t>
            </w:r>
            <w:r w:rsidRPr="00100137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457E047B" w14:textId="68D9C9A5" w:rsidR="008C6701" w:rsidRPr="007111EE" w:rsidRDefault="008C6701" w:rsidP="00100137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8C6701" w14:paraId="2BC18BB0" w14:textId="77777777" w:rsidTr="00BD0E1E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EF4" w14:textId="77777777" w:rsidR="008C6701" w:rsidRDefault="008C6701" w:rsidP="00BD0E1E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B1898A2" w14:textId="77777777" w:rsidR="008C6701" w:rsidRDefault="008C6701" w:rsidP="008C6701">
      <w:pPr>
        <w:spacing w:after="0"/>
        <w:rPr>
          <w:rFonts w:ascii="Arial" w:hAnsi="Arial"/>
          <w:b/>
          <w:lang w:eastAsia="en-GB"/>
        </w:rPr>
      </w:pPr>
    </w:p>
    <w:p w14:paraId="39A45372" w14:textId="77777777" w:rsidR="008C6701" w:rsidRDefault="008C6701" w:rsidP="008C6701">
      <w:pPr>
        <w:spacing w:after="0"/>
        <w:rPr>
          <w:rFonts w:ascii="Arial" w:hAnsi="Arial"/>
          <w:b/>
          <w:lang w:eastAsia="en-GB"/>
        </w:rPr>
      </w:pPr>
    </w:p>
    <w:p w14:paraId="70221906" w14:textId="77777777" w:rsidR="008C6701" w:rsidRDefault="008C6701" w:rsidP="008C670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6701" w14:paraId="05D7EA3F" w14:textId="77777777" w:rsidTr="00BD0E1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E87F" w14:textId="2204E228" w:rsidR="008C6701" w:rsidRDefault="008C6701" w:rsidP="00BD0E1E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804B80A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f_IMS_CallWithSessionTimer_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MORefresh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SipUrl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>,</w:t>
            </w:r>
          </w:p>
          <w:p w14:paraId="081506C4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template (omit) Require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Require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omit,</w:t>
            </w:r>
          </w:p>
          <w:p w14:paraId="29B14A59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template (omit) Supported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Supported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omit,</w:t>
            </w:r>
          </w:p>
          <w:p w14:paraId="117DF434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integer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p_DeltaSecValue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>,</w:t>
            </w:r>
          </w:p>
          <w:p w14:paraId="280E2763" w14:textId="77777777" w:rsidR="00100137" w:rsidRPr="00100137" w:rsidRDefault="00100137" w:rsidP="00100137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p_RefresherValue</w:t>
            </w:r>
            <w:proofErr w:type="spellEnd"/>
            <w:r w:rsidRPr="00100137">
              <w:rPr>
                <w:rFonts w:ascii="Arial" w:hAnsi="Arial"/>
                <w:highlight w:val="yellow"/>
                <w:lang w:eastAsia="en-GB"/>
              </w:rPr>
              <w:t>,</w:t>
            </w:r>
          </w:p>
          <w:p w14:paraId="4209D928" w14:textId="3A2A6903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highlight w:val="yellow"/>
                <w:lang w:eastAsia="en-GB"/>
              </w:rPr>
              <w:t xml:space="preserve">                                                </w:t>
            </w:r>
            <w:proofErr w:type="spellStart"/>
            <w:r w:rsidRPr="00100137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100137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highlight w:val="yellow"/>
                <w:lang w:eastAsia="en-GB"/>
              </w:rPr>
              <w:t>p_</w:t>
            </w:r>
            <w:proofErr w:type="gramStart"/>
            <w:r w:rsidRPr="00100137">
              <w:rPr>
                <w:rFonts w:ascii="Arial" w:hAnsi="Arial"/>
                <w:highlight w:val="yellow"/>
                <w:lang w:eastAsia="en-GB"/>
              </w:rPr>
              <w:t>SDPRequired</w:t>
            </w:r>
            <w:proofErr w:type="spellEnd"/>
            <w:r w:rsidRPr="00100137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highlight w:val="yellow"/>
                <w:lang w:eastAsia="en-GB"/>
              </w:rPr>
              <w:t>= false</w:t>
            </w:r>
            <w:r w:rsidRPr="00100137">
              <w:rPr>
                <w:rFonts w:ascii="Arial" w:hAnsi="Arial"/>
                <w:lang w:eastAsia="en-GB"/>
              </w:rPr>
              <w:t>) runs on IMS_PTC</w:t>
            </w:r>
          </w:p>
          <w:p w14:paraId="0EDCA55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100137">
              <w:rPr>
                <w:rFonts w:ascii="Arial" w:hAnsi="Arial"/>
                <w:lang w:eastAsia="en-GB"/>
              </w:rPr>
              <w:t>{ /</w:t>
            </w:r>
            <w:proofErr w:type="gramEnd"/>
            <w:r w:rsidRPr="00100137">
              <w:rPr>
                <w:rFonts w:ascii="Arial" w:hAnsi="Arial"/>
                <w:lang w:eastAsia="en-GB"/>
              </w:rPr>
              <w:t>* @sic R5-210124: 200 OK and ACK added to this function sic@ */</w:t>
            </w:r>
          </w:p>
          <w:p w14:paraId="41C0550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/* @sic R5s210678 change 2: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p_Require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p_Supported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sic@ */</w:t>
            </w:r>
          </w:p>
          <w:p w14:paraId="0A8A8D2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005650C4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IMS_RoutingInfo_Type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0A650DC7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61CE42F7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INVITE_Request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40EBE46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v_SDP_Message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34A4FB9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</w:p>
          <w:p w14:paraId="3854729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MessageHeaderExpected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f_IMS_InviteRequest_MessageHeaderRX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tsc_OptionTagList_Empty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A_2_1_A5);             // @sic R5-214531, R5-214553, R5-214450: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tsc_OptionTagList_Empty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sic@</w:t>
            </w:r>
          </w:p>
          <w:p w14:paraId="1ABE226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MessageHeaderExpected.sessionExpires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cr_SessionExpires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0B3A2DF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</w:p>
          <w:p w14:paraId="5203570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Receive INVITE</w:t>
            </w:r>
          </w:p>
          <w:p w14:paraId="652F1ECE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v_IMS_DATA_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REQ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f_IMS_CallWithSessionTimer_ReceiveRefreshRequest(p_DeltaSecValue,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car_IMS_Invite_Request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cr_INVITE_Request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cr_MessageBody_SDP</w:t>
            </w:r>
            <w:proofErr w:type="spellEnd"/>
            <w:r w:rsidRPr="00100137">
              <w:rPr>
                <w:rFonts w:ascii="Arial" w:hAnsi="Arial"/>
                <w:lang w:eastAsia="en-GB"/>
              </w:rPr>
              <w:t>)));</w:t>
            </w:r>
          </w:p>
          <w:p w14:paraId="5BBDAE8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v_RoutingInfo_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DL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v_IMS_DATA_REQ.RoutingInfo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16DE891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723E8C8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f_IMS_A_2_1_Invite_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CommonChecks(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00137">
              <w:rPr>
                <w:rFonts w:ascii="Arial" w:hAnsi="Arial"/>
                <w:lang w:eastAsia="en-GB"/>
              </w:rPr>
              <w:t>, A_2_1_A5);</w:t>
            </w:r>
          </w:p>
          <w:p w14:paraId="64A1E7F7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f_IMS_SIP_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DecodeMatchAndCheckSDP(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v_IMS_DATA_REQ.Request.Invite.messageBody.sdpMessageBody,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cr_SDP_Message_Common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sameOriginAsPreviousSDP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324CCF2A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47B44F5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InviteRequest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v_IMS_DATA_REQ.Request.Invite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6B5437E2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f_IMS_CallWithSessionTimer_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CheckSessionExpires(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v_InviteRequest.msgHeader.sessionExpires,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p_DeltaSecValue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p_RefresherValue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18F0C84C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</w:p>
          <w:p w14:paraId="6840D45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Send 200 OK</w:t>
            </w:r>
          </w:p>
          <w:p w14:paraId="1A1FDBF0" w14:textId="39C28D46" w:rsidR="00100137" w:rsidRPr="00100137" w:rsidRDefault="00100137" w:rsidP="00100137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r w:rsidRPr="00100137">
              <w:rPr>
                <w:rFonts w:ascii="Arial" w:hAnsi="Arial"/>
                <w:highlight w:val="yellow"/>
                <w:lang w:eastAsia="en-GB"/>
              </w:rPr>
              <w:t>if(</w:t>
            </w:r>
            <w:proofErr w:type="spellStart"/>
            <w:r w:rsidRPr="00100137">
              <w:rPr>
                <w:rFonts w:ascii="Arial" w:hAnsi="Arial"/>
                <w:highlight w:val="yellow"/>
                <w:lang w:eastAsia="en-GB"/>
              </w:rPr>
              <w:t>p_SDPRequired</w:t>
            </w:r>
            <w:proofErr w:type="spellEnd"/>
            <w:r w:rsidRPr="00100137">
              <w:rPr>
                <w:rFonts w:ascii="Arial" w:hAnsi="Arial"/>
                <w:highlight w:val="yellow"/>
                <w:lang w:eastAsia="en-GB"/>
              </w:rPr>
              <w:t>)</w:t>
            </w:r>
          </w:p>
          <w:p w14:paraId="53454C18" w14:textId="77777777" w:rsidR="00100137" w:rsidRPr="00100137" w:rsidRDefault="00100137" w:rsidP="00100137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100137">
              <w:rPr>
                <w:rFonts w:ascii="Arial" w:hAnsi="Arial"/>
                <w:highlight w:val="yellow"/>
                <w:lang w:eastAsia="en-GB"/>
              </w:rPr>
              <w:t xml:space="preserve">    { </w:t>
            </w:r>
          </w:p>
          <w:p w14:paraId="2485209E" w14:textId="77777777" w:rsidR="00100137" w:rsidRPr="00100137" w:rsidRDefault="00100137" w:rsidP="00100137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100137">
              <w:rPr>
                <w:rFonts w:ascii="Arial" w:hAnsi="Arial"/>
                <w:highlight w:val="yellow"/>
                <w:lang w:eastAsia="en-GB"/>
              </w:rPr>
              <w:t xml:space="preserve">      f_IMS_CallWithSessionTimer_Send200OK_</w:t>
            </w:r>
            <w:proofErr w:type="gramStart"/>
            <w:r w:rsidRPr="00100137">
              <w:rPr>
                <w:rFonts w:ascii="Arial" w:hAnsi="Arial"/>
                <w:highlight w:val="yellow"/>
                <w:lang w:eastAsia="en-GB"/>
              </w:rPr>
              <w:t>SDP(</w:t>
            </w:r>
            <w:proofErr w:type="spellStart"/>
            <w:proofErr w:type="gramEnd"/>
            <w:r w:rsidRPr="00100137">
              <w:rPr>
                <w:rFonts w:ascii="Arial" w:hAnsi="Arial"/>
                <w:highlight w:val="yellow"/>
                <w:lang w:eastAsia="en-GB"/>
              </w:rPr>
              <w:t>v_InviteRequest</w:t>
            </w:r>
            <w:proofErr w:type="spellEnd"/>
            <w:r w:rsidRPr="00100137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highlight w:val="yellow"/>
                <w:lang w:eastAsia="en-GB"/>
              </w:rPr>
              <w:t>v_RoutingInfo_DL</w:t>
            </w:r>
            <w:proofErr w:type="spellEnd"/>
            <w:r w:rsidRPr="00100137">
              <w:rPr>
                <w:rFonts w:ascii="Arial" w:hAnsi="Arial"/>
                <w:highlight w:val="yellow"/>
                <w:lang w:eastAsia="en-GB"/>
              </w:rPr>
              <w:t xml:space="preserve">, -, </w:t>
            </w:r>
            <w:proofErr w:type="spellStart"/>
            <w:r w:rsidRPr="00100137">
              <w:rPr>
                <w:rFonts w:ascii="Arial" w:hAnsi="Arial"/>
                <w:highlight w:val="yellow"/>
                <w:lang w:eastAsia="en-GB"/>
              </w:rPr>
              <w:t>p_Require</w:t>
            </w:r>
            <w:proofErr w:type="spellEnd"/>
            <w:r w:rsidRPr="00100137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highlight w:val="yellow"/>
                <w:lang w:eastAsia="en-GB"/>
              </w:rPr>
              <w:t>p_Supported</w:t>
            </w:r>
            <w:proofErr w:type="spellEnd"/>
            <w:r w:rsidRPr="00100137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highlight w:val="yellow"/>
                <w:lang w:eastAsia="en-GB"/>
              </w:rPr>
              <w:t>cs_SessionExpires</w:t>
            </w:r>
            <w:proofErr w:type="spellEnd"/>
            <w:r w:rsidRPr="00100137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highlight w:val="yellow"/>
                <w:lang w:eastAsia="en-GB"/>
              </w:rPr>
              <w:t>p_DeltaSecValue</w:t>
            </w:r>
            <w:proofErr w:type="spellEnd"/>
            <w:r w:rsidRPr="00100137">
              <w:rPr>
                <w:rFonts w:ascii="Arial" w:hAnsi="Arial"/>
                <w:highlight w:val="yellow"/>
                <w:lang w:eastAsia="en-GB"/>
              </w:rPr>
              <w:t>, "</w:t>
            </w:r>
            <w:proofErr w:type="spellStart"/>
            <w:r w:rsidRPr="00100137">
              <w:rPr>
                <w:rFonts w:ascii="Arial" w:hAnsi="Arial"/>
                <w:highlight w:val="yellow"/>
                <w:lang w:eastAsia="en-GB"/>
              </w:rPr>
              <w:t>uac</w:t>
            </w:r>
            <w:proofErr w:type="spellEnd"/>
            <w:r w:rsidRPr="00100137">
              <w:rPr>
                <w:rFonts w:ascii="Arial" w:hAnsi="Arial"/>
                <w:highlight w:val="yellow"/>
                <w:lang w:eastAsia="en-GB"/>
              </w:rPr>
              <w:t>"), -, f_SIP_SipUrl2Str(</w:t>
            </w:r>
            <w:proofErr w:type="spellStart"/>
            <w:r w:rsidRPr="00100137">
              <w:rPr>
                <w:rFonts w:ascii="Arial" w:hAnsi="Arial"/>
                <w:highlight w:val="yellow"/>
                <w:lang w:eastAsia="en-GB"/>
              </w:rPr>
              <w:t>p_ContactUrl</w:t>
            </w:r>
            <w:proofErr w:type="spellEnd"/>
            <w:r w:rsidRPr="00100137">
              <w:rPr>
                <w:rFonts w:ascii="Arial" w:hAnsi="Arial"/>
                <w:highlight w:val="yellow"/>
                <w:lang w:eastAsia="en-GB"/>
              </w:rPr>
              <w:t>));</w:t>
            </w:r>
          </w:p>
          <w:p w14:paraId="2241167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highlight w:val="yellow"/>
                <w:lang w:eastAsia="en-GB"/>
              </w:rPr>
              <w:t xml:space="preserve">    } else {</w:t>
            </w:r>
          </w:p>
          <w:p w14:paraId="36073DC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f_IMS_CallWithSessionTimer_Send200</w:t>
            </w:r>
            <w:proofErr w:type="gramStart"/>
            <w:r w:rsidRPr="00100137">
              <w:rPr>
                <w:rFonts w:ascii="Arial" w:hAnsi="Arial"/>
                <w:lang w:eastAsia="en-GB"/>
              </w:rPr>
              <w:t>OK(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v_InviteRequest.msgHeader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p_Require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p_Supported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cs_SessionExpires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p_DeltaSecValue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>, "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uac</w:t>
            </w:r>
            <w:proofErr w:type="spellEnd"/>
            <w:r w:rsidRPr="00100137">
              <w:rPr>
                <w:rFonts w:ascii="Arial" w:hAnsi="Arial"/>
                <w:lang w:eastAsia="en-GB"/>
              </w:rPr>
              <w:t>"), -, f_SIP_SipUrl2Str(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>));</w:t>
            </w:r>
          </w:p>
          <w:p w14:paraId="4EDABD42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r w:rsidRPr="00100137">
              <w:rPr>
                <w:rFonts w:ascii="Arial" w:hAnsi="Arial"/>
                <w:highlight w:val="yellow"/>
                <w:lang w:eastAsia="en-GB"/>
              </w:rPr>
              <w:t>}</w:t>
            </w:r>
          </w:p>
          <w:p w14:paraId="389B7A5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3FB26FD8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3B79896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Receive ACK</w:t>
            </w:r>
          </w:p>
          <w:p w14:paraId="409A4A9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f_IMS_CallWithSessionTimer_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ReceiveACK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5BE8485A" w14:textId="77777777" w:rsidR="00100137" w:rsidRDefault="00100137" w:rsidP="0010013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}</w:t>
            </w:r>
            <w:r w:rsidRPr="00100137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5AB250F0" w14:textId="6946CB0B" w:rsidR="008C6701" w:rsidRDefault="008C6701" w:rsidP="0010013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49A54A0" w14:textId="76343E70" w:rsidR="0063428C" w:rsidRDefault="0063428C" w:rsidP="0063428C">
      <w:pPr>
        <w:rPr>
          <w:lang w:val="en-US"/>
        </w:rPr>
      </w:pPr>
    </w:p>
    <w:p w14:paraId="0031188C" w14:textId="7D190775" w:rsidR="00100137" w:rsidRDefault="00100137" w:rsidP="0010013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9" w:name="_Toc119580607"/>
      <w:r w:rsidRPr="008E4F81">
        <w:rPr>
          <w:b/>
        </w:rPr>
        <w:t xml:space="preserve">Correction to function </w:t>
      </w:r>
      <w:r w:rsidR="00F32F2C" w:rsidRPr="00F32F2C">
        <w:rPr>
          <w:b/>
        </w:rPr>
        <w:t>f_TC_7_33_NR5GC_IMS1</w:t>
      </w:r>
      <w:bookmarkEnd w:id="3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00137" w:rsidRPr="00647F8D" w14:paraId="0E60A298" w14:textId="77777777" w:rsidTr="00BD0E1E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5FAA" w14:textId="77777777" w:rsidR="00100137" w:rsidRDefault="00100137" w:rsidP="00BD0E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EE6D" w14:textId="3D1D5698" w:rsidR="00100137" w:rsidRPr="00E40CB8" w:rsidRDefault="00F32F2C" w:rsidP="00BD0E1E">
            <w:pPr>
              <w:pStyle w:val="CRCoverPage"/>
              <w:spacing w:after="0"/>
              <w:rPr>
                <w:noProof/>
              </w:rPr>
            </w:pPr>
            <w:r w:rsidRPr="00F32F2C">
              <w:rPr>
                <w:noProof/>
              </w:rPr>
              <w:t>f_TC_7_33_NR5GC_IMS1</w:t>
            </w:r>
          </w:p>
        </w:tc>
      </w:tr>
      <w:tr w:rsidR="00100137" w:rsidRPr="00647F8D" w14:paraId="3D4C0F15" w14:textId="77777777" w:rsidTr="00BD0E1E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5046" w14:textId="77777777" w:rsidR="00100137" w:rsidRDefault="00100137" w:rsidP="00BD0E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A954" w14:textId="77777777" w:rsidR="00331F7A" w:rsidRDefault="00331F7A" w:rsidP="00331F7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CR R5s220782 was raised to address an issue for test case 7.33 which states that 200OK at steps 21-26 should include SDP message.</w:t>
            </w:r>
          </w:p>
          <w:p w14:paraId="1753A481" w14:textId="77777777" w:rsidR="00331F7A" w:rsidRDefault="00331F7A" w:rsidP="00331F7A">
            <w:pPr>
              <w:pStyle w:val="CRCoverPage"/>
              <w:spacing w:after="0"/>
              <w:rPr>
                <w:lang w:val="en-US"/>
              </w:rPr>
            </w:pPr>
          </w:p>
          <w:p w14:paraId="39F669F8" w14:textId="7EDAAA0C" w:rsidR="00100137" w:rsidRPr="007F5A0F" w:rsidRDefault="00331F7A" w:rsidP="00331F7A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This CR was raised in 22wk23 but it has not been included in 22wk37. Present CR is submitted to include again the changes proposed in R5s220782.</w:t>
            </w:r>
          </w:p>
        </w:tc>
      </w:tr>
      <w:tr w:rsidR="00100137" w:rsidRPr="00647F8D" w14:paraId="07C9AA51" w14:textId="77777777" w:rsidTr="00BD0E1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771D" w14:textId="77777777" w:rsidR="00100137" w:rsidRDefault="00100137" w:rsidP="00BD0E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6F3F" w14:textId="534CE4FF" w:rsidR="00100137" w:rsidRPr="009E52D1" w:rsidRDefault="00F2598A" w:rsidP="00BD0E1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changes proposed in R5s220782.</w:t>
            </w:r>
          </w:p>
        </w:tc>
      </w:tr>
      <w:tr w:rsidR="00100137" w:rsidRPr="00647F8D" w14:paraId="62B9424C" w14:textId="77777777" w:rsidTr="00BD0E1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A484" w14:textId="77777777" w:rsidR="00100137" w:rsidRDefault="00100137" w:rsidP="00BD0E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338B" w14:textId="7B596BC7" w:rsidR="00100137" w:rsidRDefault="004F4182" w:rsidP="00BD0E1E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\IMS\NR5GC_7\</w:t>
            </w:r>
            <w:r w:rsidRPr="007151D5">
              <w:rPr>
                <w:rFonts w:ascii="Arial" w:hAnsi="Arial" w:cs="Arial"/>
                <w:noProof/>
                <w:lang w:val="en-US"/>
              </w:rPr>
              <w:t>IMS_NR5GC_CallControlTestcases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100137" w14:paraId="2DEAA982" w14:textId="77777777" w:rsidTr="00BD0E1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3F8A" w14:textId="77777777" w:rsidR="00100137" w:rsidRDefault="00100137" w:rsidP="00BD0E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7A7C" w14:textId="77777777" w:rsidR="00100137" w:rsidRDefault="00100137" w:rsidP="00BD0E1E">
            <w:pPr>
              <w:rPr>
                <w:rFonts w:ascii="Arial" w:hAnsi="Arial"/>
                <w:highlight w:val="cyan"/>
              </w:rPr>
            </w:pPr>
          </w:p>
        </w:tc>
      </w:tr>
    </w:tbl>
    <w:p w14:paraId="1E75BE7D" w14:textId="77777777" w:rsidR="00100137" w:rsidRDefault="00100137" w:rsidP="00100137">
      <w:pPr>
        <w:rPr>
          <w:noProof/>
        </w:rPr>
      </w:pPr>
    </w:p>
    <w:p w14:paraId="26198838" w14:textId="77777777" w:rsidR="00100137" w:rsidRDefault="00100137" w:rsidP="0010013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00137" w14:paraId="29434222" w14:textId="77777777" w:rsidTr="00BD0E1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111A0" w14:textId="592E04A2" w:rsidR="00100137" w:rsidRDefault="00100137" w:rsidP="0010013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353AE8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function f_TC_7_33_NR5GC_IMS1() runs on IMS_PTC</w:t>
            </w:r>
          </w:p>
          <w:p w14:paraId="5C5C0F0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100137">
              <w:rPr>
                <w:rFonts w:ascii="Arial" w:hAnsi="Arial"/>
                <w:lang w:eastAsia="en-GB"/>
              </w:rPr>
              <w:t>{ /</w:t>
            </w:r>
            <w:proofErr w:type="gramEnd"/>
            <w:r w:rsidRPr="00100137">
              <w:rPr>
                <w:rFonts w:ascii="Arial" w:hAnsi="Arial"/>
                <w:lang w:eastAsia="en-GB"/>
              </w:rPr>
              <w:t>/ Session Timer / MT Voice Call / Remote end chooses UE as refresher / 5GS</w:t>
            </w:r>
          </w:p>
          <w:p w14:paraId="52B9FF33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Method_List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MethodList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{"INVITE", "ACK", "OPTIONS", "CANCEL", "BYE"};</w:t>
            </w:r>
          </w:p>
          <w:p w14:paraId="44801813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012874DC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SipUrl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v_ContactUrlUE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0817DB3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SipUrl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v_ContactUrlSS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1642794C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DeltaSec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1800;</w:t>
            </w:r>
          </w:p>
          <w:p w14:paraId="0F34183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5C90B4C7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3674157E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Preamble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100137">
              <w:rPr>
                <w:rFonts w:ascii="Arial" w:hAnsi="Arial"/>
                <w:lang w:eastAsia="en-GB"/>
              </w:rPr>
              <w:t>, IMS_REGISTERED);</w:t>
            </w:r>
          </w:p>
          <w:p w14:paraId="1E6940D1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</w:p>
          <w:p w14:paraId="46E854B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100137">
              <w:rPr>
                <w:rFonts w:ascii="Arial" w:hAnsi="Arial"/>
                <w:lang w:eastAsia="en-GB"/>
              </w:rPr>
              <w:t>(true);</w:t>
            </w:r>
          </w:p>
          <w:p w14:paraId="5A05B7B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28657771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StartCall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IPCAN_MT_SpeechCall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57A3F7FA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486D081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 1 - 8" IPCAN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19DB2A47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07F19ED1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 9"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proofErr w:type="gramStart"/>
            <w:r w:rsidRPr="00100137">
              <w:rPr>
                <w:rFonts w:ascii="Arial" w:hAnsi="Arial"/>
                <w:lang w:eastAsia="en-GB"/>
              </w:rPr>
              <w:t>@  @</w:t>
            </w:r>
            <w:proofErr w:type="gramEnd"/>
            <w:r w:rsidRPr="00100137">
              <w:rPr>
                <w:rFonts w:ascii="Arial" w:hAnsi="Arial"/>
                <w:lang w:eastAsia="en-GB"/>
              </w:rPr>
              <w:t>sic R5-213545: A.5.2 instead of A.5.1 sic@</w:t>
            </w:r>
          </w:p>
          <w:p w14:paraId="5B66742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f_IMS_MTCallSetup_BuildInviteRequestWithSdp(tsc_IMS_SDP_AudioCodecList_EVS_WBAMR_AMR,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tsc_SDP_WithoutPreconditions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048370F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InviteRequestWithSdp.Invite.msgHeader.sessionExpires</w:t>
            </w:r>
            <w:proofErr w:type="spellEnd"/>
            <w:proofErr w:type="gramEnd"/>
            <w:r w:rsidRPr="00100137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cs_SessionExpires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v_DeltaSec</w:t>
            </w:r>
            <w:proofErr w:type="spellEnd"/>
            <w:r w:rsidRPr="00100137">
              <w:rPr>
                <w:rFonts w:ascii="Arial" w:hAnsi="Arial"/>
                <w:lang w:eastAsia="en-GB"/>
              </w:rPr>
              <w:t>, "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uas</w:t>
            </w:r>
            <w:proofErr w:type="spellEnd"/>
            <w:r w:rsidRPr="00100137">
              <w:rPr>
                <w:rFonts w:ascii="Arial" w:hAnsi="Arial"/>
                <w:lang w:eastAsia="en-GB"/>
              </w:rPr>
              <w:t>");</w:t>
            </w:r>
          </w:p>
          <w:p w14:paraId="419150F4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InviteRequestWithSdp.Invite.msgHeader.allow</w:t>
            </w:r>
            <w:proofErr w:type="spellEnd"/>
            <w:proofErr w:type="gramEnd"/>
            <w:r w:rsidRPr="00100137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cs_Allow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v_MethodList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7EDB745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IMS_Client.send(cas_IMS_Invite_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Request(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v_InviteRequestWithSdp.RoutingInfo,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v_InviteRequestWithSdp.Invite</w:t>
            </w:r>
            <w:proofErr w:type="spellEnd"/>
            <w:r w:rsidRPr="00100137">
              <w:rPr>
                <w:rFonts w:ascii="Arial" w:hAnsi="Arial"/>
                <w:lang w:eastAsia="en-GB"/>
              </w:rPr>
              <w:t>));</w:t>
            </w:r>
          </w:p>
          <w:p w14:paraId="440ADCF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ContactUrlSS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f_MessageHeader_GetContactSipUrl(v_InviteRequestWithSdp.Invite.msgHeader);</w:t>
            </w:r>
          </w:p>
          <w:p w14:paraId="6FCB9B69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7116075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 10 - 16" IPCAN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7525CE01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f_IMS_MTCallSetup_NR5GC_A_5_2_Step2_8(valueof(v_InviteRequestWithSdp)</w:t>
            </w:r>
            <w:proofErr w:type="gramStart"/>
            <w:r w:rsidRPr="00100137">
              <w:rPr>
                <w:rFonts w:ascii="Arial" w:hAnsi="Arial"/>
                <w:lang w:eastAsia="en-GB"/>
              </w:rPr>
              <w:t xml:space="preserve">);   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 // @sic R5-213545: A.5.2 instead of A.5.1 sic@</w:t>
            </w:r>
          </w:p>
          <w:p w14:paraId="465CFE5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78971551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"Steps 17"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5719B4F8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f_UT_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AnswerCall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gramEnd"/>
            <w:r w:rsidRPr="00100137">
              <w:rPr>
                <w:rFonts w:ascii="Arial" w:hAnsi="Arial"/>
                <w:lang w:eastAsia="en-GB"/>
              </w:rPr>
              <w:t>MMI);</w:t>
            </w:r>
          </w:p>
          <w:p w14:paraId="10406158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10E318E1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"Steps 18" Void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733E342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3463696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"Steps 19 - 20"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64D04958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f_IMS_MTCallSetupWithSessionTimer_Receive200OK_SendACK(valueof(v_InviteRequestWithSdp), -, -,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v_DeltaSec</w:t>
            </w:r>
            <w:proofErr w:type="spellEnd"/>
            <w:r w:rsidRPr="00100137">
              <w:rPr>
                <w:rFonts w:ascii="Arial" w:hAnsi="Arial"/>
                <w:lang w:eastAsia="en-GB"/>
              </w:rPr>
              <w:t>, "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uas</w:t>
            </w:r>
            <w:proofErr w:type="spellEnd"/>
            <w:r w:rsidRPr="00100137">
              <w:rPr>
                <w:rFonts w:ascii="Arial" w:hAnsi="Arial"/>
                <w:lang w:eastAsia="en-GB"/>
              </w:rPr>
              <w:t>"</w:t>
            </w:r>
            <w:proofErr w:type="gramStart"/>
            <w:r w:rsidRPr="00100137">
              <w:rPr>
                <w:rFonts w:ascii="Arial" w:hAnsi="Arial"/>
                <w:lang w:eastAsia="en-GB"/>
              </w:rPr>
              <w:t xml:space="preserve">);   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/* @sic R5s210678 change 1: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cr_Supported_timer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instead of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cr_Require_timer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sic@</w:t>
            </w:r>
          </w:p>
          <w:p w14:paraId="259AB18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@sic R5-214450: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cr_Supported_timer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removed sic@ */</w:t>
            </w:r>
          </w:p>
          <w:p w14:paraId="3A9850FE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gramEnd"/>
            <w:r w:rsidRPr="00100137">
              <w:rPr>
                <w:rFonts w:ascii="Arial" w:hAnsi="Arial"/>
                <w:lang w:eastAsia="en-GB"/>
              </w:rPr>
              <w:t>__FILE__, __LINE__, "Step 19");</w:t>
            </w:r>
          </w:p>
          <w:p w14:paraId="006803C8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3165CB8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"Steps 21 - 26"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293DB28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for (</w:t>
            </w:r>
            <w:proofErr w:type="spellStart"/>
            <w:proofErr w:type="gramStart"/>
            <w:r w:rsidRPr="00100137">
              <w:rPr>
                <w:rFonts w:ascii="Arial" w:hAnsi="Arial"/>
                <w:lang w:eastAsia="en-GB"/>
              </w:rPr>
              <w:t>i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0;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&lt; 2;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+ 1) {</w:t>
            </w:r>
          </w:p>
          <w:p w14:paraId="3EF73EB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f_IMS_CallWithSessionTimer_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MORefresh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v_ContactUrlSS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cs_Require_timer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v_DeltaSec</w:t>
            </w:r>
            <w:proofErr w:type="spellEnd"/>
            <w:r w:rsidRPr="00100137">
              <w:rPr>
                <w:rFonts w:ascii="Arial" w:hAnsi="Arial"/>
                <w:lang w:eastAsia="en-GB"/>
              </w:rPr>
              <w:t>, "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uac</w:t>
            </w:r>
            <w:proofErr w:type="spellEnd"/>
            <w:r w:rsidRPr="00100137">
              <w:rPr>
                <w:rFonts w:ascii="Arial" w:hAnsi="Arial"/>
                <w:lang w:eastAsia="en-GB"/>
              </w:rPr>
              <w:t>");  /* @sic R5-210124: common function sic@</w:t>
            </w:r>
          </w:p>
          <w:p w14:paraId="2E2D992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@sic R5s210678 change 2: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cs_Require_timer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as parameter sic@ */</w:t>
            </w:r>
          </w:p>
          <w:p w14:paraId="2658EFCB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gramEnd"/>
            <w:r w:rsidRPr="00100137">
              <w:rPr>
                <w:rFonts w:ascii="Arial" w:hAnsi="Arial"/>
                <w:lang w:eastAsia="en-GB"/>
              </w:rPr>
              <w:t>__FILE__, __LINE__, "Step 21/24");</w:t>
            </w:r>
          </w:p>
          <w:p w14:paraId="3CF3FFE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}</w:t>
            </w:r>
          </w:p>
          <w:p w14:paraId="77AE4EB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750E829E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 20 - 23"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48B5D3D2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ContactUrlUE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f_IMS_PTC_ImsInfo_GetContactUrlUE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>(dialog);</w:t>
            </w:r>
          </w:p>
          <w:p w14:paraId="028BF2D7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f_IMS_CallReleaseMT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v_ContactUrlUE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4DEFC38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022CC5FA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100137">
              <w:rPr>
                <w:rFonts w:ascii="Arial" w:hAnsi="Arial"/>
                <w:lang w:eastAsia="en-GB"/>
              </w:rPr>
              <w:t>(false);</w:t>
            </w:r>
          </w:p>
          <w:p w14:paraId="0AB3A738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2922C6F2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IPCAN_MT_SpeechCall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5574AF10" w14:textId="3636F3D8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}</w:t>
            </w:r>
          </w:p>
          <w:p w14:paraId="4271F7FB" w14:textId="548D9BDB" w:rsidR="00100137" w:rsidRPr="00100137" w:rsidRDefault="00100137" w:rsidP="0010013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100137" w14:paraId="65223013" w14:textId="77777777" w:rsidTr="00BD0E1E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60D" w14:textId="77777777" w:rsidR="00100137" w:rsidRDefault="00100137" w:rsidP="00BD0E1E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B9B414F" w14:textId="77777777" w:rsidR="00100137" w:rsidRDefault="00100137" w:rsidP="00100137">
      <w:pPr>
        <w:spacing w:after="0"/>
        <w:rPr>
          <w:rFonts w:ascii="Arial" w:hAnsi="Arial"/>
          <w:b/>
          <w:lang w:eastAsia="en-GB"/>
        </w:rPr>
      </w:pPr>
    </w:p>
    <w:p w14:paraId="3E256FEE" w14:textId="77777777" w:rsidR="00100137" w:rsidRDefault="00100137" w:rsidP="00100137">
      <w:pPr>
        <w:spacing w:after="0"/>
        <w:rPr>
          <w:rFonts w:ascii="Arial" w:hAnsi="Arial"/>
          <w:b/>
          <w:lang w:eastAsia="en-GB"/>
        </w:rPr>
      </w:pPr>
    </w:p>
    <w:p w14:paraId="3D43DD98" w14:textId="77777777" w:rsidR="00100137" w:rsidRDefault="00100137" w:rsidP="0010013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00137" w14:paraId="5620D3B5" w14:textId="77777777" w:rsidTr="00BD0E1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EBC7" w14:textId="786CEE72" w:rsidR="00100137" w:rsidRDefault="00100137" w:rsidP="00BD0E1E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1C661D7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function f_TC_7_33_NR5GC_IMS1() runs on IMS_PTC</w:t>
            </w:r>
          </w:p>
          <w:p w14:paraId="02A42EE1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100137">
              <w:rPr>
                <w:rFonts w:ascii="Arial" w:hAnsi="Arial"/>
                <w:lang w:eastAsia="en-GB"/>
              </w:rPr>
              <w:t>{ /</w:t>
            </w:r>
            <w:proofErr w:type="gramEnd"/>
            <w:r w:rsidRPr="00100137">
              <w:rPr>
                <w:rFonts w:ascii="Arial" w:hAnsi="Arial"/>
                <w:lang w:eastAsia="en-GB"/>
              </w:rPr>
              <w:t>/ Session Timer / MT Voice Call / Remote end chooses UE as refresher / 5GS</w:t>
            </w:r>
          </w:p>
          <w:p w14:paraId="6FA72E7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Method_List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MethodList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{"INVITE", "ACK", "OPTIONS", "CANCEL", "BYE"};</w:t>
            </w:r>
          </w:p>
          <w:p w14:paraId="7BAD65D3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462854C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SipUrl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v_ContactUrlUE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144A0DC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SipUrl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v_ContactUrlSS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77FF1B79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DeltaSec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1800;</w:t>
            </w:r>
          </w:p>
          <w:p w14:paraId="10CDFA27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</w:t>
            </w:r>
            <w:proofErr w:type="spellEnd"/>
            <w:r w:rsidRPr="00100137">
              <w:rPr>
                <w:rFonts w:ascii="Arial" w:hAnsi="Arial"/>
                <w:lang w:eastAsia="en-GB"/>
              </w:rPr>
              <w:t>;</w:t>
            </w:r>
          </w:p>
          <w:p w14:paraId="4902741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7E2DADD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Preamble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100137">
              <w:rPr>
                <w:rFonts w:ascii="Arial" w:hAnsi="Arial"/>
                <w:lang w:eastAsia="en-GB"/>
              </w:rPr>
              <w:t>, IMS_REGISTERED);</w:t>
            </w:r>
          </w:p>
          <w:p w14:paraId="3971FBA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</w:p>
          <w:p w14:paraId="64CEF4BA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100137">
              <w:rPr>
                <w:rFonts w:ascii="Arial" w:hAnsi="Arial"/>
                <w:lang w:eastAsia="en-GB"/>
              </w:rPr>
              <w:t>(true);</w:t>
            </w:r>
          </w:p>
          <w:p w14:paraId="728F67F9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0294A49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StartCall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IPCAN_MT_SpeechCall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1B7ABBFA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4E8A231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 1 - 8" IPCAN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2471F058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421E2D8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 9"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proofErr w:type="gramStart"/>
            <w:r w:rsidRPr="00100137">
              <w:rPr>
                <w:rFonts w:ascii="Arial" w:hAnsi="Arial"/>
                <w:lang w:eastAsia="en-GB"/>
              </w:rPr>
              <w:t>@  @</w:t>
            </w:r>
            <w:proofErr w:type="gramEnd"/>
            <w:r w:rsidRPr="00100137">
              <w:rPr>
                <w:rFonts w:ascii="Arial" w:hAnsi="Arial"/>
                <w:lang w:eastAsia="en-GB"/>
              </w:rPr>
              <w:t>sic R5-213545: A.5.2 instead of A.5.1 sic@</w:t>
            </w:r>
          </w:p>
          <w:p w14:paraId="1AC5211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f_IMS_MTCallSetup_BuildInviteRequestWithSdp(tsc_IMS_SDP_AudioCodecList_EVS_WBAMR_AMR,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tsc_SDP_WithoutPreconditions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1792ED5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InviteRequestWithSdp.Invite.msgHeader.sessionExpires</w:t>
            </w:r>
            <w:proofErr w:type="spellEnd"/>
            <w:proofErr w:type="gramEnd"/>
            <w:r w:rsidRPr="00100137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cs_SessionExpires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v_DeltaSec</w:t>
            </w:r>
            <w:proofErr w:type="spellEnd"/>
            <w:r w:rsidRPr="00100137">
              <w:rPr>
                <w:rFonts w:ascii="Arial" w:hAnsi="Arial"/>
                <w:lang w:eastAsia="en-GB"/>
              </w:rPr>
              <w:t>, "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uas</w:t>
            </w:r>
            <w:proofErr w:type="spellEnd"/>
            <w:r w:rsidRPr="00100137">
              <w:rPr>
                <w:rFonts w:ascii="Arial" w:hAnsi="Arial"/>
                <w:lang w:eastAsia="en-GB"/>
              </w:rPr>
              <w:t>");</w:t>
            </w:r>
          </w:p>
          <w:p w14:paraId="7AA7B363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InviteRequestWithSdp.Invite.msgHeader.allow</w:t>
            </w:r>
            <w:proofErr w:type="spellEnd"/>
            <w:proofErr w:type="gramEnd"/>
            <w:r w:rsidRPr="00100137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cs_Allow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v_MethodList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0E99D12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IMS_Client.send(cas_IMS_Invite_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Request(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v_InviteRequestWithSdp.RoutingInfo,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v_InviteRequestWithSdp.Invite</w:t>
            </w:r>
            <w:proofErr w:type="spellEnd"/>
            <w:r w:rsidRPr="00100137">
              <w:rPr>
                <w:rFonts w:ascii="Arial" w:hAnsi="Arial"/>
                <w:lang w:eastAsia="en-GB"/>
              </w:rPr>
              <w:t>));</w:t>
            </w:r>
          </w:p>
          <w:p w14:paraId="3DFAA10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ContactUrlSS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>= f_MessageHeader_GetContactSipUrl(v_InviteRequestWithSdp.Invite.msgHeader);</w:t>
            </w:r>
          </w:p>
          <w:p w14:paraId="5301A400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00FD6EE4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 10 - 16" IPCAN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1593E0F8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f_IMS_MTCallSetup_NR5GC_A_5_2_Step2_8(valueof(v_InviteRequestWithSdp)</w:t>
            </w:r>
            <w:proofErr w:type="gramStart"/>
            <w:r w:rsidRPr="00100137">
              <w:rPr>
                <w:rFonts w:ascii="Arial" w:hAnsi="Arial"/>
                <w:lang w:eastAsia="en-GB"/>
              </w:rPr>
              <w:t xml:space="preserve">);   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 // @sic R5-213545: A.5.2 instead of A.5.1 sic@</w:t>
            </w:r>
          </w:p>
          <w:p w14:paraId="652A5027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2351C724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"Steps 17"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13517F81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f_UT_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AnswerCall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gramEnd"/>
            <w:r w:rsidRPr="00100137">
              <w:rPr>
                <w:rFonts w:ascii="Arial" w:hAnsi="Arial"/>
                <w:lang w:eastAsia="en-GB"/>
              </w:rPr>
              <w:t>MMI);</w:t>
            </w:r>
          </w:p>
          <w:p w14:paraId="3895400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50C5D69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"Steps 18" Void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50C5F901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55EE8443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"Steps 19 - 20"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3A54E392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f_IMS_MTCallSetupWithSessionTimer_Receive200OK_SendACK(valueof(v_InviteRequestWithSdp), -, -,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v_DeltaSec</w:t>
            </w:r>
            <w:proofErr w:type="spellEnd"/>
            <w:r w:rsidRPr="00100137">
              <w:rPr>
                <w:rFonts w:ascii="Arial" w:hAnsi="Arial"/>
                <w:lang w:eastAsia="en-GB"/>
              </w:rPr>
              <w:t>, "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uas</w:t>
            </w:r>
            <w:proofErr w:type="spellEnd"/>
            <w:r w:rsidRPr="00100137">
              <w:rPr>
                <w:rFonts w:ascii="Arial" w:hAnsi="Arial"/>
                <w:lang w:eastAsia="en-GB"/>
              </w:rPr>
              <w:t>"</w:t>
            </w:r>
            <w:proofErr w:type="gramStart"/>
            <w:r w:rsidRPr="00100137">
              <w:rPr>
                <w:rFonts w:ascii="Arial" w:hAnsi="Arial"/>
                <w:lang w:eastAsia="en-GB"/>
              </w:rPr>
              <w:t xml:space="preserve">);   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/* @sic R5s210678 change 1: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cr_Supported_timer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instead of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cr_Require_timer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sic@</w:t>
            </w:r>
          </w:p>
          <w:p w14:paraId="65AB1AB9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@sic R5-214450: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cr_Supported_timer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removed sic@ */</w:t>
            </w:r>
          </w:p>
          <w:p w14:paraId="702D1E5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gramEnd"/>
            <w:r w:rsidRPr="00100137">
              <w:rPr>
                <w:rFonts w:ascii="Arial" w:hAnsi="Arial"/>
                <w:lang w:eastAsia="en-GB"/>
              </w:rPr>
              <w:t>__FILE__, __LINE__, "Step 19");</w:t>
            </w:r>
          </w:p>
          <w:p w14:paraId="0DF30353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3ED32E57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"Steps 21 - 26"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46A5995F" w14:textId="607BC1C0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for (</w:t>
            </w:r>
            <w:proofErr w:type="spellStart"/>
            <w:proofErr w:type="gramStart"/>
            <w:r w:rsidRPr="00100137">
              <w:rPr>
                <w:rFonts w:ascii="Arial" w:hAnsi="Arial"/>
                <w:lang w:eastAsia="en-GB"/>
              </w:rPr>
              <w:t>i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0;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&lt; 2;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i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+ 1) { </w:t>
            </w:r>
          </w:p>
          <w:p w14:paraId="59F99C37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lastRenderedPageBreak/>
              <w:t xml:space="preserve">  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f_IMS_CallWithSessionTimer_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MORefresh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v_ContactUrlSS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cs_Require_timer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v_DeltaSec</w:t>
            </w:r>
            <w:proofErr w:type="spellEnd"/>
            <w:r w:rsidRPr="00100137">
              <w:rPr>
                <w:rFonts w:ascii="Arial" w:hAnsi="Arial"/>
                <w:lang w:eastAsia="en-GB"/>
              </w:rPr>
              <w:t>, "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uac</w:t>
            </w:r>
            <w:proofErr w:type="spellEnd"/>
            <w:r w:rsidRPr="00100137">
              <w:rPr>
                <w:rFonts w:ascii="Arial" w:hAnsi="Arial"/>
                <w:lang w:eastAsia="en-GB"/>
              </w:rPr>
              <w:t>"</w:t>
            </w:r>
            <w:r w:rsidRPr="00100137">
              <w:rPr>
                <w:rFonts w:ascii="Arial" w:hAnsi="Arial"/>
                <w:highlight w:val="yellow"/>
                <w:lang w:eastAsia="en-GB"/>
              </w:rPr>
              <w:t>, true</w:t>
            </w:r>
            <w:r w:rsidRPr="00100137">
              <w:rPr>
                <w:rFonts w:ascii="Arial" w:hAnsi="Arial"/>
                <w:lang w:eastAsia="en-GB"/>
              </w:rPr>
              <w:t>);  /* @sic R5-210124: common function sic@</w:t>
            </w:r>
          </w:p>
          <w:p w14:paraId="57EAC77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@sic R5s210678 change 2: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cs_Require_timer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as parameter sic@ */</w:t>
            </w:r>
          </w:p>
          <w:p w14:paraId="64F3FA9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gramEnd"/>
            <w:r w:rsidRPr="00100137">
              <w:rPr>
                <w:rFonts w:ascii="Arial" w:hAnsi="Arial"/>
                <w:lang w:eastAsia="en-GB"/>
              </w:rPr>
              <w:t>__FILE__, __LINE__, "Step 21/24");</w:t>
            </w:r>
          </w:p>
          <w:p w14:paraId="7EE29B6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}</w:t>
            </w:r>
          </w:p>
          <w:p w14:paraId="567078A3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33D0E44D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"Step 20 - 23"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siclog</w:t>
            </w:r>
            <w:proofErr w:type="spellEnd"/>
            <w:r w:rsidRPr="00100137">
              <w:rPr>
                <w:rFonts w:ascii="Arial" w:hAnsi="Arial"/>
                <w:lang w:eastAsia="en-GB"/>
              </w:rPr>
              <w:t>@</w:t>
            </w:r>
          </w:p>
          <w:p w14:paraId="6FD324B4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ContactUrlUE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0013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f_IMS_PTC_ImsInfo_GetContactUrlUE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>(dialog);</w:t>
            </w:r>
          </w:p>
          <w:p w14:paraId="1233F937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f_IMS_CallReleaseMT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v_ContactUrlUE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6EEC7524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0056CED5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100137">
              <w:rPr>
                <w:rFonts w:ascii="Arial" w:hAnsi="Arial"/>
                <w:lang w:eastAsia="en-GB"/>
              </w:rPr>
              <w:t>(false);</w:t>
            </w:r>
          </w:p>
          <w:p w14:paraId="1D497276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</w:p>
          <w:p w14:paraId="25B8CB5F" w14:textId="77777777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00137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100137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10013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00137">
              <w:rPr>
                <w:rFonts w:ascii="Arial" w:hAnsi="Arial"/>
                <w:lang w:eastAsia="en-GB"/>
              </w:rPr>
              <w:t>IPCAN_MT_SpeechCall</w:t>
            </w:r>
            <w:proofErr w:type="spellEnd"/>
            <w:r w:rsidRPr="00100137">
              <w:rPr>
                <w:rFonts w:ascii="Arial" w:hAnsi="Arial"/>
                <w:lang w:eastAsia="en-GB"/>
              </w:rPr>
              <w:t>);</w:t>
            </w:r>
          </w:p>
          <w:p w14:paraId="0604925D" w14:textId="3D5ECDB5" w:rsidR="00100137" w:rsidRPr="00100137" w:rsidRDefault="00100137" w:rsidP="00100137">
            <w:pPr>
              <w:spacing w:after="0"/>
              <w:rPr>
                <w:rFonts w:ascii="Arial" w:hAnsi="Arial"/>
                <w:lang w:eastAsia="en-GB"/>
              </w:rPr>
            </w:pPr>
            <w:r w:rsidRPr="00100137">
              <w:rPr>
                <w:rFonts w:ascii="Arial" w:hAnsi="Arial"/>
                <w:lang w:eastAsia="en-GB"/>
              </w:rPr>
              <w:t xml:space="preserve">  }</w:t>
            </w:r>
          </w:p>
          <w:p w14:paraId="48112E0F" w14:textId="77777777" w:rsidR="00100137" w:rsidRDefault="00100137" w:rsidP="00BD0E1E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D4C38EF" w14:textId="77777777" w:rsidR="00100137" w:rsidRPr="0063428C" w:rsidRDefault="00100137" w:rsidP="0063428C">
      <w:pPr>
        <w:rPr>
          <w:lang w:val="en-US"/>
        </w:rPr>
      </w:pPr>
    </w:p>
    <w:sectPr w:rsidR="00100137" w:rsidRPr="0063428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2C78B" w14:textId="77777777" w:rsidR="006C38AB" w:rsidRDefault="006C38AB">
      <w:r>
        <w:separator/>
      </w:r>
    </w:p>
  </w:endnote>
  <w:endnote w:type="continuationSeparator" w:id="0">
    <w:p w14:paraId="4F105262" w14:textId="77777777" w:rsidR="006C38AB" w:rsidRDefault="006C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0A596" w14:textId="77777777" w:rsidR="00BD0E1E" w:rsidRDefault="00BD0E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8159D" w14:textId="77777777" w:rsidR="00BD0E1E" w:rsidRDefault="00BD0E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2118C" w14:textId="77777777" w:rsidR="00BD0E1E" w:rsidRDefault="00BD0E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81747" w14:textId="77777777" w:rsidR="006C38AB" w:rsidRDefault="006C38AB">
      <w:r>
        <w:separator/>
      </w:r>
    </w:p>
  </w:footnote>
  <w:footnote w:type="continuationSeparator" w:id="0">
    <w:p w14:paraId="6175E470" w14:textId="77777777" w:rsidR="006C38AB" w:rsidRDefault="006C3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24668EE5" w:rsidR="00BD0E1E" w:rsidRDefault="00BD0E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BD0E1E" w:rsidRPr="00A11327" w:rsidRDefault="00BD0E1E" w:rsidP="00BD0E1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BD0E1E" w:rsidRPr="00A11327" w:rsidRDefault="00BD0E1E" w:rsidP="00BD0E1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9417" w14:textId="0291645D" w:rsidR="00BD0E1E" w:rsidRDefault="00BD0E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BD0E1E" w:rsidRPr="00A11327" w:rsidRDefault="00BD0E1E" w:rsidP="00BD0E1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BD0E1E" w:rsidRPr="00A11327" w:rsidRDefault="00BD0E1E" w:rsidP="00BD0E1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E0981" w14:textId="125171EE" w:rsidR="00BD0E1E" w:rsidRDefault="00BD0E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BD0E1E" w:rsidRPr="00A11327" w:rsidRDefault="00BD0E1E" w:rsidP="00BD0E1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BD0E1E" w:rsidRPr="00A11327" w:rsidRDefault="00BD0E1E" w:rsidP="00BD0E1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5E71A73" w:rsidR="00BD0E1E" w:rsidRDefault="00BD0E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BD0E1E" w:rsidRPr="00A11327" w:rsidRDefault="00BD0E1E" w:rsidP="00BD0E1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BD0E1E" w:rsidRPr="00A11327" w:rsidRDefault="00BD0E1E" w:rsidP="00BD0E1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0375D5FC" w:rsidR="00BD0E1E" w:rsidRDefault="00BD0E1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BD0E1E" w:rsidRPr="00A11327" w:rsidRDefault="00BD0E1E" w:rsidP="00BD0E1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BD0E1E" w:rsidRPr="00A11327" w:rsidRDefault="00BD0E1E" w:rsidP="00BD0E1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6AF3261C" w:rsidR="00BD0E1E" w:rsidRDefault="00BD0E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BD0E1E" w:rsidRPr="00A11327" w:rsidRDefault="00BD0E1E" w:rsidP="00BD0E1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BD0E1E" w:rsidRPr="00A11327" w:rsidRDefault="00BD0E1E" w:rsidP="00BD0E1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1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1"/>
  </w:num>
  <w:num w:numId="5">
    <w:abstractNumId w:val="0"/>
  </w:num>
  <w:num w:numId="6">
    <w:abstractNumId w:val="10"/>
  </w:num>
  <w:num w:numId="7">
    <w:abstractNumId w:val="14"/>
  </w:num>
  <w:num w:numId="8">
    <w:abstractNumId w:val="3"/>
  </w:num>
  <w:num w:numId="9">
    <w:abstractNumId w:val="8"/>
  </w:num>
  <w:num w:numId="10">
    <w:abstractNumId w:val="5"/>
  </w:num>
  <w:num w:numId="11">
    <w:abstractNumId w:val="2"/>
  </w:num>
  <w:num w:numId="12">
    <w:abstractNumId w:val="13"/>
  </w:num>
  <w:num w:numId="13">
    <w:abstractNumId w:val="6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513D5"/>
    <w:rsid w:val="000513F7"/>
    <w:rsid w:val="00052B7E"/>
    <w:rsid w:val="00053283"/>
    <w:rsid w:val="0005385C"/>
    <w:rsid w:val="000548E1"/>
    <w:rsid w:val="00054AB5"/>
    <w:rsid w:val="0005799C"/>
    <w:rsid w:val="00062C5F"/>
    <w:rsid w:val="0008170F"/>
    <w:rsid w:val="00084D31"/>
    <w:rsid w:val="000870C6"/>
    <w:rsid w:val="00094232"/>
    <w:rsid w:val="00094CD2"/>
    <w:rsid w:val="000960A6"/>
    <w:rsid w:val="0009636A"/>
    <w:rsid w:val="00096F2C"/>
    <w:rsid w:val="000A3F5F"/>
    <w:rsid w:val="000A4A75"/>
    <w:rsid w:val="000A5C5C"/>
    <w:rsid w:val="000A6394"/>
    <w:rsid w:val="000B168B"/>
    <w:rsid w:val="000B3B85"/>
    <w:rsid w:val="000B5B5B"/>
    <w:rsid w:val="000B6D4E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0137"/>
    <w:rsid w:val="00101556"/>
    <w:rsid w:val="00101917"/>
    <w:rsid w:val="0010348E"/>
    <w:rsid w:val="00103A7D"/>
    <w:rsid w:val="00105E37"/>
    <w:rsid w:val="001070A6"/>
    <w:rsid w:val="00113F96"/>
    <w:rsid w:val="0011688C"/>
    <w:rsid w:val="0011735A"/>
    <w:rsid w:val="00126787"/>
    <w:rsid w:val="00126B57"/>
    <w:rsid w:val="00130544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759BB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8A9"/>
    <w:rsid w:val="001C2DEE"/>
    <w:rsid w:val="001C75E8"/>
    <w:rsid w:val="001D2554"/>
    <w:rsid w:val="001D2640"/>
    <w:rsid w:val="001D686C"/>
    <w:rsid w:val="001E41F3"/>
    <w:rsid w:val="001E5DA1"/>
    <w:rsid w:val="001E7D0C"/>
    <w:rsid w:val="001F13A2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48F6"/>
    <w:rsid w:val="002C4AC5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0143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1F7A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4182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4E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E9D"/>
    <w:rsid w:val="00575A8F"/>
    <w:rsid w:val="00583FCE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3428C"/>
    <w:rsid w:val="00647F8D"/>
    <w:rsid w:val="00650650"/>
    <w:rsid w:val="006558E7"/>
    <w:rsid w:val="006665FD"/>
    <w:rsid w:val="00666E16"/>
    <w:rsid w:val="00672AEA"/>
    <w:rsid w:val="0067311F"/>
    <w:rsid w:val="00673479"/>
    <w:rsid w:val="00676CD0"/>
    <w:rsid w:val="00682659"/>
    <w:rsid w:val="00684BE0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A0D"/>
    <w:rsid w:val="006C2617"/>
    <w:rsid w:val="006C2882"/>
    <w:rsid w:val="006C3011"/>
    <w:rsid w:val="006C343C"/>
    <w:rsid w:val="006C38AB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809"/>
    <w:rsid w:val="00713B12"/>
    <w:rsid w:val="007151D5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6F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B51A5"/>
    <w:rsid w:val="008C48C5"/>
    <w:rsid w:val="008C6701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0142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31C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97BA1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136BC"/>
    <w:rsid w:val="00A21CCD"/>
    <w:rsid w:val="00A246B6"/>
    <w:rsid w:val="00A300B3"/>
    <w:rsid w:val="00A31ACC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2C1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3CA7"/>
    <w:rsid w:val="00B968C8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D02C6"/>
    <w:rsid w:val="00BD0A4D"/>
    <w:rsid w:val="00BD0E1E"/>
    <w:rsid w:val="00BD15BD"/>
    <w:rsid w:val="00BD279D"/>
    <w:rsid w:val="00BD4B5B"/>
    <w:rsid w:val="00BD6BB8"/>
    <w:rsid w:val="00BE18AC"/>
    <w:rsid w:val="00BE669F"/>
    <w:rsid w:val="00BE7224"/>
    <w:rsid w:val="00BF382E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12A9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8736F"/>
    <w:rsid w:val="00C909C3"/>
    <w:rsid w:val="00C928C2"/>
    <w:rsid w:val="00C95985"/>
    <w:rsid w:val="00CA09AC"/>
    <w:rsid w:val="00CA35F6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62AF5"/>
    <w:rsid w:val="00D65877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0B53"/>
    <w:rsid w:val="00DE0F8C"/>
    <w:rsid w:val="00DE19E4"/>
    <w:rsid w:val="00DE34CF"/>
    <w:rsid w:val="00DE65FC"/>
    <w:rsid w:val="00DE70E2"/>
    <w:rsid w:val="00DE73A3"/>
    <w:rsid w:val="00DF1720"/>
    <w:rsid w:val="00DF5609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D34D2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2796"/>
    <w:rsid w:val="00F14E2B"/>
    <w:rsid w:val="00F21DCE"/>
    <w:rsid w:val="00F2407F"/>
    <w:rsid w:val="00F24A93"/>
    <w:rsid w:val="00F2598A"/>
    <w:rsid w:val="00F25D98"/>
    <w:rsid w:val="00F263D5"/>
    <w:rsid w:val="00F27083"/>
    <w:rsid w:val="00F300FB"/>
    <w:rsid w:val="00F30CD9"/>
    <w:rsid w:val="00F30EB7"/>
    <w:rsid w:val="00F32F2C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43B9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E4B"/>
    <w:rsid w:val="00FC412F"/>
    <w:rsid w:val="00FC4665"/>
    <w:rsid w:val="00FC6A89"/>
    <w:rsid w:val="00FD4924"/>
    <w:rsid w:val="00FD5EA4"/>
    <w:rsid w:val="00FD7FA6"/>
    <w:rsid w:val="00FE07E0"/>
    <w:rsid w:val="00FE261F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013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8927C-EC20-452F-A9A8-C37160CE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2448</Words>
  <Characters>13954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16370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1900-01-01T08:00:00Z</cp:lastPrinted>
  <dcterms:created xsi:type="dcterms:W3CDTF">2022-11-17T12:29:00Z</dcterms:created>
  <dcterms:modified xsi:type="dcterms:W3CDTF">2022-11-17T13:19:00Z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