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3CB4B5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4C72E3">
        <w:fldChar w:fldCharType="begin"/>
      </w:r>
      <w:r w:rsidR="004C72E3">
        <w:instrText xml:space="preserve"> DOCPROPERTY  Tdoc#  \* MERGEFORMAT </w:instrText>
      </w:r>
      <w:r w:rsidR="004C72E3">
        <w:fldChar w:fldCharType="separate"/>
      </w:r>
      <w:r>
        <w:rPr>
          <w:b/>
          <w:i/>
          <w:noProof/>
          <w:sz w:val="28"/>
        </w:rPr>
        <w:t>R5s22</w:t>
      </w:r>
      <w:r w:rsidR="004C72E3">
        <w:rPr>
          <w:b/>
          <w:i/>
          <w:noProof/>
          <w:sz w:val="28"/>
        </w:rPr>
        <w:t>1294</w:t>
      </w:r>
      <w:r w:rsidR="004C72E3">
        <w:rPr>
          <w:b/>
          <w:i/>
          <w:noProof/>
          <w:sz w:val="28"/>
        </w:rPr>
        <w:fldChar w:fldCharType="end"/>
      </w:r>
    </w:p>
    <w:p w14:paraId="210A5493" w14:textId="77777777" w:rsidR="00745C21" w:rsidRDefault="004C72E3"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09A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09A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09A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09A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AC753" w:rsidR="001E41F3" w:rsidRPr="00944B77" w:rsidRDefault="00944B77" w:rsidP="00E13F3D">
            <w:pPr>
              <w:pStyle w:val="CRCoverPage"/>
              <w:spacing w:after="0"/>
              <w:jc w:val="right"/>
              <w:rPr>
                <w:b/>
                <w:bCs/>
                <w:noProof/>
                <w:sz w:val="28"/>
              </w:rPr>
            </w:pPr>
            <w:r w:rsidRPr="00944B77">
              <w:rPr>
                <w:b/>
                <w:bCs/>
                <w:sz w:val="28"/>
                <w:szCs w:val="28"/>
              </w:rPr>
              <w:t>3</w:t>
            </w:r>
            <w:r w:rsidR="007A09A1">
              <w:rPr>
                <w:b/>
                <w:bCs/>
                <w:sz w:val="28"/>
                <w:szCs w:val="28"/>
              </w:rPr>
              <w:t>8.523</w:t>
            </w:r>
            <w:r w:rsidRPr="00944B77">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2C43" w:rsidR="001E41F3" w:rsidRPr="00944B77" w:rsidRDefault="00CE2843" w:rsidP="00547111">
            <w:pPr>
              <w:pStyle w:val="CRCoverPage"/>
              <w:spacing w:after="0"/>
              <w:rPr>
                <w:b/>
                <w:bCs/>
                <w:noProof/>
              </w:rPr>
            </w:pPr>
            <w:r>
              <w:rPr>
                <w:b/>
                <w:bCs/>
                <w:sz w:val="28"/>
                <w:szCs w:val="28"/>
              </w:rPr>
              <w:t>2717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09385" w:rsidR="001E41F3" w:rsidRPr="00745C21" w:rsidRDefault="004C72E3"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A298F" w:rsidR="001E41F3" w:rsidRPr="00E435CD" w:rsidRDefault="007A09A1">
            <w:pPr>
              <w:pStyle w:val="CRCoverPage"/>
              <w:spacing w:after="0"/>
              <w:jc w:val="center"/>
              <w:rPr>
                <w:b/>
                <w:bCs/>
                <w:noProof/>
                <w:sz w:val="28"/>
              </w:rPr>
            </w:pPr>
            <w:r w:rsidRPr="007A09A1">
              <w:rPr>
                <w:b/>
                <w:bCs/>
                <w:sz w:val="24"/>
                <w:szCs w:val="24"/>
              </w:rPr>
              <w:t>17.</w:t>
            </w:r>
            <w:r w:rsidR="004C72E3">
              <w:rPr>
                <w:b/>
                <w:bCs/>
                <w:sz w:val="24"/>
                <w:szCs w:val="24"/>
              </w:rPr>
              <w:t>4</w:t>
            </w:r>
            <w:r w:rsidRPr="007A09A1">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09A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09A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A09A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FB486" w:rsidR="001E41F3" w:rsidRDefault="00944B77">
            <w:pPr>
              <w:pStyle w:val="CRCoverPage"/>
              <w:spacing w:after="0"/>
              <w:ind w:left="100"/>
              <w:rPr>
                <w:noProof/>
              </w:rPr>
            </w:pPr>
            <w:r w:rsidRPr="00944B77">
              <w:t xml:space="preserve">Addition of </w:t>
            </w:r>
            <w:r w:rsidR="007A09A1" w:rsidRPr="007A09A1">
              <w:t xml:space="preserve">NR5GC </w:t>
            </w:r>
            <w:r w:rsidR="00C5073F">
              <w:t xml:space="preserve">NAS </w:t>
            </w:r>
            <w:r w:rsidR="00B6504E">
              <w:t>SNPN</w:t>
            </w:r>
            <w:r w:rsidR="007A09A1" w:rsidRPr="007A09A1">
              <w:t xml:space="preserve"> test case </w:t>
            </w:r>
            <w:r w:rsidR="00C5073F">
              <w:t>9.1.11.1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8ADBE" w:rsidR="001E41F3" w:rsidRDefault="00C5073F">
            <w:pPr>
              <w:pStyle w:val="CRCoverPage"/>
              <w:spacing w:after="0"/>
              <w:ind w:left="100"/>
              <w:rPr>
                <w:noProof/>
              </w:rPr>
            </w:pPr>
            <w:r w:rsidRPr="00C5073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4BA" w:rsidR="001E41F3" w:rsidRDefault="005A2A9F">
            <w:pPr>
              <w:pStyle w:val="CRCoverPage"/>
              <w:spacing w:after="0"/>
              <w:ind w:left="100"/>
              <w:rPr>
                <w:noProof/>
              </w:rPr>
            </w:pPr>
            <w:r w:rsidRPr="005F0EEB">
              <w:t>202</w:t>
            </w:r>
            <w:r>
              <w:t>2-0</w:t>
            </w:r>
            <w:r w:rsidR="00C5073F">
              <w:t>8-</w:t>
            </w:r>
            <w:r w:rsidR="00915B1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4C72E3" w:rsidP="00D24991">
            <w:pPr>
              <w:pStyle w:val="CRCoverPage"/>
              <w:spacing w:after="0"/>
              <w:ind w:left="100" w:right="-609"/>
              <w:rPr>
                <w:b/>
                <w:noProof/>
              </w:rPr>
            </w:pPr>
            <w:r>
              <w:fldChar w:fldCharType="begin"/>
            </w:r>
            <w:r>
              <w:instrText xml:space="preserve"> DOCPROPERTY  Cat  \* MERGEFORMAT </w:instrText>
            </w:r>
            <w:r>
              <w:fldChar w:fldCharType="separate"/>
            </w:r>
            <w:r w:rsidR="005A2A9F">
              <w:rPr>
                <w:bCs/>
                <w:noProof/>
              </w:rPr>
              <w:t>B</w:t>
            </w:r>
            <w:r>
              <w:rPr>
                <w:bCs/>
                <w:noProof/>
              </w:rPr>
              <w:fldChar w:fldCharType="end"/>
            </w:r>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B2A1" w:rsidR="001E41F3" w:rsidRDefault="005A2A9F">
            <w:pPr>
              <w:pStyle w:val="CRCoverPage"/>
              <w:spacing w:after="0"/>
              <w:ind w:left="100"/>
              <w:rPr>
                <w:noProof/>
              </w:rPr>
            </w:pPr>
            <w:r w:rsidRPr="005F0EEB">
              <w:t>Rel-1</w:t>
            </w:r>
            <w:r w:rsidR="007A09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C382" w:rsidR="001E41F3" w:rsidRDefault="005A2A9F">
            <w:pPr>
              <w:pStyle w:val="CRCoverPage"/>
              <w:spacing w:after="0"/>
              <w:ind w:left="100"/>
              <w:rPr>
                <w:noProof/>
              </w:rPr>
            </w:pPr>
            <w:r w:rsidRPr="003C4EF4">
              <w:rPr>
                <w:rFonts w:cs="Arial"/>
                <w:noProof/>
              </w:rPr>
              <w:t xml:space="preserve">To add </w:t>
            </w:r>
            <w:r w:rsidR="00C5073F">
              <w:t>NR5GC NAS SNPN</w:t>
            </w:r>
            <w:r w:rsidR="00B6504E" w:rsidRPr="007A09A1">
              <w:t xml:space="preserve"> test case </w:t>
            </w:r>
            <w:r w:rsidR="00C5073F">
              <w:t>9.1.11.1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503DD" w:rsidR="001E41F3" w:rsidRDefault="005A2A9F">
            <w:pPr>
              <w:pStyle w:val="CRCoverPage"/>
              <w:spacing w:after="0"/>
              <w:ind w:left="100"/>
              <w:rPr>
                <w:noProof/>
              </w:rPr>
            </w:pPr>
            <w:r w:rsidRPr="00CB1146">
              <w:rPr>
                <w:noProof/>
              </w:rPr>
              <w:t xml:space="preserve">This document lists all changes applied to </w:t>
            </w:r>
            <w:r w:rsidR="00C5073F">
              <w:t>NR5GC NAS SNPN</w:t>
            </w:r>
            <w:r w:rsidR="00B6504E" w:rsidRPr="007A09A1">
              <w:t xml:space="preserve"> test case </w:t>
            </w:r>
            <w:r w:rsidR="00C5073F">
              <w:t>9.1.11.1</w:t>
            </w:r>
            <w:r w:rsidR="00B6504E">
              <w:t xml:space="preserve"> </w:t>
            </w:r>
            <w:r w:rsidRPr="00CB1146">
              <w:rPr>
                <w:noProof/>
              </w:rPr>
              <w:t>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8A268" w:rsidR="001E41F3" w:rsidRDefault="00C5073F">
            <w:pPr>
              <w:pStyle w:val="CRCoverPage"/>
              <w:spacing w:after="0"/>
              <w:ind w:left="100"/>
              <w:rPr>
                <w:noProof/>
              </w:rPr>
            </w:pPr>
            <w:r>
              <w:rPr>
                <w:noProof/>
              </w:rPr>
              <w:t>9.1.11.1</w:t>
            </w:r>
            <w:r w:rsidR="007A09A1">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38492" w:rsidR="001E41F3" w:rsidRDefault="00B65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27F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5BE58E" w:rsidR="001E41F3" w:rsidRDefault="00B6504E">
            <w:pPr>
              <w:pStyle w:val="CRCoverPage"/>
              <w:spacing w:after="0"/>
              <w:ind w:left="99"/>
              <w:rPr>
                <w:noProof/>
              </w:rPr>
            </w:pPr>
            <w:r>
              <w:rPr>
                <w:noProof/>
              </w:rPr>
              <w:t>TS/TR    TS38-523-1, TS38-508-1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1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55466"/>
      <w:r w:rsidRPr="00D83A7A">
        <w:rPr>
          <w:rStyle w:val="Emphasis"/>
          <w:rFonts w:cs="Arial"/>
          <w:i w:val="0"/>
        </w:rPr>
        <w:lastRenderedPageBreak/>
        <w:t>Table of Contents</w:t>
      </w:r>
      <w:bookmarkEnd w:id="1"/>
    </w:p>
    <w:p w14:paraId="063901E8" w14:textId="445CCA2E" w:rsidR="00C2511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25115" w:rsidRPr="009331AF">
        <w:rPr>
          <w:rFonts w:cs="Arial"/>
          <w:iCs/>
        </w:rPr>
        <w:t>Table of Contents</w:t>
      </w:r>
      <w:r w:rsidR="00C25115">
        <w:tab/>
      </w:r>
      <w:r w:rsidR="00C25115">
        <w:fldChar w:fldCharType="begin"/>
      </w:r>
      <w:r w:rsidR="00C25115">
        <w:instrText xml:space="preserve"> PAGEREF _Toc110555466 \h </w:instrText>
      </w:r>
      <w:r w:rsidR="00C25115">
        <w:fldChar w:fldCharType="separate"/>
      </w:r>
      <w:r w:rsidR="00C25115">
        <w:t>2</w:t>
      </w:r>
      <w:r w:rsidR="00C25115">
        <w:fldChar w:fldCharType="end"/>
      </w:r>
    </w:p>
    <w:p w14:paraId="540AE564" w14:textId="05315C1F" w:rsidR="00C25115" w:rsidRDefault="00C25115">
      <w:pPr>
        <w:pStyle w:val="TOC1"/>
        <w:rPr>
          <w:rFonts w:asciiTheme="minorHAnsi" w:eastAsiaTheme="minorEastAsia" w:hAnsiTheme="minorHAnsi" w:cstheme="minorBidi"/>
          <w:szCs w:val="22"/>
          <w:lang w:val="en-US"/>
        </w:rPr>
      </w:pPr>
      <w:r w:rsidRPr="009331AF">
        <w:rPr>
          <w:b/>
          <w:lang w:eastAsia="ja-JP"/>
        </w:rPr>
        <w:t>1</w:t>
      </w:r>
      <w:r>
        <w:rPr>
          <w:rFonts w:asciiTheme="minorHAnsi" w:eastAsiaTheme="minorEastAsia" w:hAnsiTheme="minorHAnsi" w:cstheme="minorBidi"/>
          <w:szCs w:val="22"/>
          <w:lang w:val="en-US"/>
        </w:rPr>
        <w:tab/>
      </w:r>
      <w:r w:rsidRPr="009331AF">
        <w:rPr>
          <w:b/>
          <w:lang w:eastAsia="ja-JP"/>
        </w:rPr>
        <w:t>Overview</w:t>
      </w:r>
      <w:r>
        <w:tab/>
      </w:r>
      <w:r>
        <w:fldChar w:fldCharType="begin"/>
      </w:r>
      <w:r>
        <w:instrText xml:space="preserve"> PAGEREF _Toc110555467 \h </w:instrText>
      </w:r>
      <w:r>
        <w:fldChar w:fldCharType="separate"/>
      </w:r>
      <w:r>
        <w:t>3</w:t>
      </w:r>
      <w:r>
        <w:fldChar w:fldCharType="end"/>
      </w:r>
    </w:p>
    <w:p w14:paraId="410F0B70" w14:textId="00226EE1" w:rsidR="00C25115" w:rsidRDefault="00C25115">
      <w:pPr>
        <w:pStyle w:val="TOC2"/>
        <w:rPr>
          <w:rFonts w:asciiTheme="minorHAnsi" w:eastAsiaTheme="minorEastAsia" w:hAnsiTheme="minorHAnsi" w:cstheme="minorBidi"/>
          <w:sz w:val="22"/>
          <w:szCs w:val="22"/>
          <w:lang w:val="en-US"/>
        </w:rPr>
      </w:pPr>
      <w:r w:rsidRPr="009331AF">
        <w:rPr>
          <w:b/>
        </w:rPr>
        <w:t>1.1</w:t>
      </w:r>
      <w:r>
        <w:rPr>
          <w:rFonts w:asciiTheme="minorHAnsi" w:eastAsiaTheme="minorEastAsia" w:hAnsiTheme="minorHAnsi" w:cstheme="minorBidi"/>
          <w:sz w:val="22"/>
          <w:szCs w:val="22"/>
          <w:lang w:val="en-US"/>
        </w:rPr>
        <w:tab/>
      </w:r>
      <w:r w:rsidRPr="009331AF">
        <w:rPr>
          <w:b/>
        </w:rPr>
        <w:t>Verification Test Summary</w:t>
      </w:r>
      <w:r>
        <w:tab/>
      </w:r>
      <w:r>
        <w:fldChar w:fldCharType="begin"/>
      </w:r>
      <w:r>
        <w:instrText xml:space="preserve"> PAGEREF _Toc110555468 \h </w:instrText>
      </w:r>
      <w:r>
        <w:fldChar w:fldCharType="separate"/>
      </w:r>
      <w:r>
        <w:t>3</w:t>
      </w:r>
      <w:r>
        <w:fldChar w:fldCharType="end"/>
      </w:r>
    </w:p>
    <w:p w14:paraId="7936A6EB" w14:textId="70DE9870" w:rsidR="00C25115" w:rsidRDefault="00C25115">
      <w:pPr>
        <w:pStyle w:val="TOC1"/>
        <w:rPr>
          <w:rFonts w:asciiTheme="minorHAnsi" w:eastAsiaTheme="minorEastAsia" w:hAnsiTheme="minorHAnsi" w:cstheme="minorBidi"/>
          <w:szCs w:val="22"/>
          <w:lang w:val="en-US"/>
        </w:rPr>
      </w:pPr>
      <w:r w:rsidRPr="009331AF">
        <w:rPr>
          <w:b/>
        </w:rPr>
        <w:t>2</w:t>
      </w:r>
      <w:r>
        <w:rPr>
          <w:rFonts w:asciiTheme="minorHAnsi" w:eastAsiaTheme="minorEastAsia" w:hAnsiTheme="minorHAnsi" w:cstheme="minorBidi"/>
          <w:szCs w:val="22"/>
          <w:lang w:val="en-US"/>
        </w:rPr>
        <w:tab/>
      </w:r>
      <w:r w:rsidRPr="009331AF">
        <w:rPr>
          <w:b/>
        </w:rPr>
        <w:t>Corrections required</w:t>
      </w:r>
      <w:r>
        <w:tab/>
      </w:r>
      <w:r>
        <w:fldChar w:fldCharType="begin"/>
      </w:r>
      <w:r>
        <w:instrText xml:space="preserve"> PAGEREF _Toc110555469 \h </w:instrText>
      </w:r>
      <w:r>
        <w:fldChar w:fldCharType="separate"/>
      </w:r>
      <w:r>
        <w:t>3</w:t>
      </w:r>
      <w:r>
        <w:fldChar w:fldCharType="end"/>
      </w:r>
    </w:p>
    <w:p w14:paraId="40AE8067" w14:textId="4B945597" w:rsidR="00C25115" w:rsidRDefault="00C25115">
      <w:pPr>
        <w:pStyle w:val="TOC2"/>
        <w:rPr>
          <w:rFonts w:asciiTheme="minorHAnsi" w:eastAsiaTheme="minorEastAsia" w:hAnsiTheme="minorHAnsi" w:cstheme="minorBidi"/>
          <w:sz w:val="22"/>
          <w:szCs w:val="22"/>
          <w:lang w:val="en-US"/>
        </w:rPr>
      </w:pPr>
      <w:r w:rsidRPr="009331AF">
        <w:rPr>
          <w:b/>
          <w:lang w:val="pt-BR"/>
        </w:rPr>
        <w:t>2.1</w:t>
      </w:r>
      <w:r>
        <w:rPr>
          <w:rFonts w:asciiTheme="minorHAnsi" w:eastAsiaTheme="minorEastAsia" w:hAnsiTheme="minorHAnsi" w:cstheme="minorBidi"/>
          <w:sz w:val="22"/>
          <w:szCs w:val="22"/>
          <w:lang w:val="en-US"/>
        </w:rPr>
        <w:tab/>
      </w:r>
      <w:r w:rsidRPr="009331AF">
        <w:rPr>
          <w:b/>
          <w:lang w:val="pt-BR"/>
        </w:rPr>
        <w:t>Change 1</w:t>
      </w:r>
      <w:r>
        <w:tab/>
      </w:r>
      <w:r>
        <w:fldChar w:fldCharType="begin"/>
      </w:r>
      <w:r>
        <w:instrText xml:space="preserve"> PAGEREF _Toc110555470 \h </w:instrText>
      </w:r>
      <w:r>
        <w:fldChar w:fldCharType="separate"/>
      </w:r>
      <w:r>
        <w:t>3</w:t>
      </w:r>
      <w:r>
        <w:fldChar w:fldCharType="end"/>
      </w:r>
    </w:p>
    <w:p w14:paraId="0180D327" w14:textId="4C15A1D3" w:rsidR="00C25115" w:rsidRDefault="00C25115">
      <w:pPr>
        <w:pStyle w:val="TOC2"/>
        <w:rPr>
          <w:rFonts w:asciiTheme="minorHAnsi" w:eastAsiaTheme="minorEastAsia" w:hAnsiTheme="minorHAnsi" w:cstheme="minorBidi"/>
          <w:sz w:val="22"/>
          <w:szCs w:val="22"/>
          <w:lang w:val="en-US"/>
        </w:rPr>
      </w:pPr>
      <w:r w:rsidRPr="009331AF">
        <w:rPr>
          <w:b/>
          <w:lang w:val="pt-BR"/>
        </w:rPr>
        <w:t>2.2</w:t>
      </w:r>
      <w:r>
        <w:rPr>
          <w:rFonts w:asciiTheme="minorHAnsi" w:eastAsiaTheme="minorEastAsia" w:hAnsiTheme="minorHAnsi" w:cstheme="minorBidi"/>
          <w:sz w:val="22"/>
          <w:szCs w:val="22"/>
          <w:lang w:val="en-US"/>
        </w:rPr>
        <w:tab/>
      </w:r>
      <w:r w:rsidRPr="009331AF">
        <w:rPr>
          <w:b/>
          <w:lang w:val="pt-BR"/>
        </w:rPr>
        <w:t>Change 2</w:t>
      </w:r>
      <w:r>
        <w:tab/>
      </w:r>
      <w:r>
        <w:fldChar w:fldCharType="begin"/>
      </w:r>
      <w:r>
        <w:instrText xml:space="preserve"> PAGEREF _Toc110555471 \h </w:instrText>
      </w:r>
      <w:r>
        <w:fldChar w:fldCharType="separate"/>
      </w:r>
      <w:r>
        <w:t>5</w:t>
      </w:r>
      <w:r>
        <w:fldChar w:fldCharType="end"/>
      </w:r>
    </w:p>
    <w:p w14:paraId="46312994" w14:textId="3EB396E7" w:rsidR="00C25115" w:rsidRDefault="00C25115">
      <w:pPr>
        <w:pStyle w:val="TOC1"/>
        <w:rPr>
          <w:rFonts w:asciiTheme="minorHAnsi" w:eastAsiaTheme="minorEastAsia" w:hAnsiTheme="minorHAnsi" w:cstheme="minorBidi"/>
          <w:szCs w:val="22"/>
          <w:lang w:val="en-US"/>
        </w:rPr>
      </w:pPr>
      <w:r w:rsidRPr="009331AF">
        <w:rPr>
          <w:rFonts w:cs="Arial"/>
          <w:b/>
        </w:rPr>
        <w:t>3</w:t>
      </w:r>
      <w:r>
        <w:rPr>
          <w:rFonts w:asciiTheme="minorHAnsi" w:eastAsiaTheme="minorEastAsia" w:hAnsiTheme="minorHAnsi" w:cstheme="minorBidi"/>
          <w:szCs w:val="22"/>
          <w:lang w:val="en-US"/>
        </w:rPr>
        <w:tab/>
      </w:r>
      <w:r w:rsidRPr="009331AF">
        <w:rPr>
          <w:rFonts w:cs="Arial"/>
          <w:b/>
        </w:rPr>
        <w:t>Branches executed</w:t>
      </w:r>
      <w:r>
        <w:tab/>
      </w:r>
      <w:r>
        <w:fldChar w:fldCharType="begin"/>
      </w:r>
      <w:r>
        <w:instrText xml:space="preserve"> PAGEREF _Toc110555472 \h </w:instrText>
      </w:r>
      <w:r>
        <w:fldChar w:fldCharType="separate"/>
      </w:r>
      <w:r>
        <w:t>11</w:t>
      </w:r>
      <w:r>
        <w:fldChar w:fldCharType="end"/>
      </w:r>
    </w:p>
    <w:p w14:paraId="6714E543" w14:textId="42FA48FE" w:rsidR="00C25115" w:rsidRDefault="00C25115">
      <w:pPr>
        <w:pStyle w:val="TOC1"/>
        <w:rPr>
          <w:rFonts w:asciiTheme="minorHAnsi" w:eastAsiaTheme="minorEastAsia" w:hAnsiTheme="minorHAnsi" w:cstheme="minorBidi"/>
          <w:szCs w:val="22"/>
          <w:lang w:val="en-US"/>
        </w:rPr>
      </w:pPr>
      <w:r w:rsidRPr="009331AF">
        <w:rPr>
          <w:rFonts w:cs="Arial"/>
          <w:b/>
        </w:rPr>
        <w:t>4</w:t>
      </w:r>
      <w:r>
        <w:rPr>
          <w:rFonts w:asciiTheme="minorHAnsi" w:eastAsiaTheme="minorEastAsia" w:hAnsiTheme="minorHAnsi" w:cstheme="minorBidi"/>
          <w:szCs w:val="22"/>
          <w:lang w:val="en-US"/>
        </w:rPr>
        <w:tab/>
      </w:r>
      <w:r w:rsidRPr="009331AF">
        <w:rPr>
          <w:rFonts w:cs="Arial"/>
          <w:b/>
        </w:rPr>
        <w:t>Execution Log Files</w:t>
      </w:r>
      <w:r>
        <w:tab/>
      </w:r>
      <w:r>
        <w:fldChar w:fldCharType="begin"/>
      </w:r>
      <w:r>
        <w:instrText xml:space="preserve"> PAGEREF _Toc110555473 \h </w:instrText>
      </w:r>
      <w:r>
        <w:fldChar w:fldCharType="separate"/>
      </w:r>
      <w:r>
        <w:t>11</w:t>
      </w:r>
      <w:r>
        <w:fldChar w:fldCharType="end"/>
      </w:r>
    </w:p>
    <w:p w14:paraId="27AC201F" w14:textId="1FEAD194" w:rsidR="00C25115" w:rsidRDefault="00C25115">
      <w:pPr>
        <w:pStyle w:val="TOC2"/>
        <w:rPr>
          <w:rFonts w:asciiTheme="minorHAnsi" w:eastAsiaTheme="minorEastAsia" w:hAnsiTheme="minorHAnsi" w:cstheme="minorBidi"/>
          <w:sz w:val="22"/>
          <w:szCs w:val="22"/>
          <w:lang w:val="en-US"/>
        </w:rPr>
      </w:pPr>
      <w:r w:rsidRPr="009331AF">
        <w:rPr>
          <w:rFonts w:cs="Arial"/>
          <w:b/>
        </w:rPr>
        <w:t>4.1</w:t>
      </w:r>
      <w:r>
        <w:rPr>
          <w:rFonts w:asciiTheme="minorHAnsi" w:eastAsiaTheme="minorEastAsia" w:hAnsiTheme="minorHAnsi" w:cstheme="minorBidi"/>
          <w:sz w:val="22"/>
          <w:szCs w:val="22"/>
          <w:lang w:val="en-US"/>
        </w:rPr>
        <w:tab/>
      </w:r>
      <w:r w:rsidRPr="009331AF">
        <w:rPr>
          <w:rFonts w:cs="Arial"/>
          <w:b/>
        </w:rPr>
        <w:t>Qualcomm Snapdragon X70 5G Modem-RF System</w:t>
      </w:r>
      <w:r>
        <w:tab/>
      </w:r>
      <w:r>
        <w:fldChar w:fldCharType="begin"/>
      </w:r>
      <w:r>
        <w:instrText xml:space="preserve"> PAGEREF _Toc110555474 \h </w:instrText>
      </w:r>
      <w:r>
        <w:fldChar w:fldCharType="separate"/>
      </w:r>
      <w:r>
        <w:t>11</w:t>
      </w:r>
      <w:r>
        <w:fldChar w:fldCharType="end"/>
      </w:r>
    </w:p>
    <w:p w14:paraId="11590481" w14:textId="7120E335" w:rsidR="00C25115" w:rsidRDefault="00C25115">
      <w:pPr>
        <w:pStyle w:val="TOC1"/>
        <w:rPr>
          <w:rFonts w:asciiTheme="minorHAnsi" w:eastAsiaTheme="minorEastAsia" w:hAnsiTheme="minorHAnsi" w:cstheme="minorBidi"/>
          <w:szCs w:val="22"/>
          <w:lang w:val="en-US"/>
        </w:rPr>
      </w:pPr>
      <w:r w:rsidRPr="009331AF">
        <w:rPr>
          <w:rFonts w:cs="Arial"/>
          <w:b/>
        </w:rPr>
        <w:t>5</w:t>
      </w:r>
      <w:r>
        <w:rPr>
          <w:rFonts w:asciiTheme="minorHAnsi" w:eastAsiaTheme="minorEastAsia" w:hAnsiTheme="minorHAnsi" w:cstheme="minorBidi"/>
          <w:szCs w:val="22"/>
          <w:lang w:val="en-US"/>
        </w:rPr>
        <w:tab/>
      </w:r>
      <w:r w:rsidRPr="009331AF">
        <w:rPr>
          <w:rFonts w:cs="Arial"/>
          <w:b/>
        </w:rPr>
        <w:t>References</w:t>
      </w:r>
      <w:r>
        <w:tab/>
      </w:r>
      <w:r>
        <w:fldChar w:fldCharType="begin"/>
      </w:r>
      <w:r>
        <w:instrText xml:space="preserve"> PAGEREF _Toc110555475 \h </w:instrText>
      </w:r>
      <w:r>
        <w:fldChar w:fldCharType="separate"/>
      </w:r>
      <w:r>
        <w:t>11</w:t>
      </w:r>
      <w:r>
        <w:fldChar w:fldCharType="end"/>
      </w:r>
    </w:p>
    <w:p w14:paraId="325A0C2F" w14:textId="1F0E88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55467"/>
      <w:r>
        <w:rPr>
          <w:b/>
          <w:lang w:eastAsia="ja-JP"/>
        </w:rPr>
        <w:lastRenderedPageBreak/>
        <w:t>Overview</w:t>
      </w:r>
      <w:bookmarkEnd w:id="2"/>
      <w:bookmarkEnd w:id="3"/>
    </w:p>
    <w:p w14:paraId="45016F00" w14:textId="3D42C02A"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C5073F">
        <w:rPr>
          <w:rFonts w:cs="Arial"/>
        </w:rPr>
        <w:t>9.1.11.1</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10555468"/>
      <w:r w:rsidRPr="007036CE">
        <w:rPr>
          <w:b/>
        </w:rPr>
        <w:t>Verification Test Summary</w:t>
      </w:r>
      <w:bookmarkEnd w:id="5"/>
      <w:r>
        <w:rPr>
          <w:b/>
        </w:rPr>
        <w:t xml:space="preserve"> </w:t>
      </w:r>
    </w:p>
    <w:p w14:paraId="1FB96184" w14:textId="68B76CBF"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C5073F">
        <w:rPr>
          <w:rFonts w:cs="Arial"/>
          <w:lang w:eastAsia="ja-JP"/>
        </w:rPr>
        <w:t>9.1.11.1</w:t>
      </w:r>
    </w:p>
    <w:p w14:paraId="25DEC7B7" w14:textId="6ACD7AA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89121A">
        <w:rPr>
          <w:rFonts w:cs="Arial"/>
          <w:lang w:eastAsia="ja-JP"/>
        </w:rPr>
        <w:t>23</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72EC7B0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9121A" w:rsidRPr="0080621D">
        <w:rPr>
          <w:rFonts w:cs="Arial"/>
          <w:b/>
          <w:lang w:eastAsia="ja-JP"/>
        </w:rPr>
        <w:t xml:space="preserve">Qualcomm </w:t>
      </w:r>
      <w:r w:rsidR="0089121A" w:rsidRPr="0066429E">
        <w:rPr>
          <w:rFonts w:cs="Arial"/>
          <w:b/>
          <w:lang w:eastAsia="ja-JP"/>
        </w:rPr>
        <w:t>Snapdragon X70 5G Modem-RF System</w:t>
      </w:r>
      <w:r w:rsidR="0089121A">
        <w:rPr>
          <w:rFonts w:cs="Arial"/>
          <w:b/>
          <w:lang w:eastAsia="ja-JP"/>
        </w:rPr>
        <w:t xml:space="preserve"> </w:t>
      </w:r>
      <w:r w:rsidR="0089121A" w:rsidRPr="0080621D">
        <w:rPr>
          <w:rFonts w:cs="Arial"/>
          <w:b/>
          <w:lang w:eastAsia="ja-JP"/>
        </w:rPr>
        <w:t>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3727B657" w14:textId="019FDAFF" w:rsidR="005930D3" w:rsidRDefault="00007D89" w:rsidP="005930D3">
      <w:pPr>
        <w:pStyle w:val="Heading1"/>
        <w:numPr>
          <w:ilvl w:val="0"/>
          <w:numId w:val="1"/>
        </w:numPr>
        <w:overflowPunct w:val="0"/>
        <w:autoSpaceDE w:val="0"/>
        <w:autoSpaceDN w:val="0"/>
        <w:adjustRightInd w:val="0"/>
        <w:rPr>
          <w:b/>
        </w:rPr>
      </w:pPr>
      <w:bookmarkStart w:id="6" w:name="_Toc122434488"/>
      <w:bookmarkStart w:id="7" w:name="_Toc295288959"/>
      <w:bookmarkStart w:id="8" w:name="_Toc110555469"/>
      <w:r w:rsidRPr="00854C55">
        <w:rPr>
          <w:b/>
        </w:rPr>
        <w:t>Corrections required</w:t>
      </w:r>
      <w:bookmarkEnd w:id="6"/>
      <w:bookmarkEnd w:id="7"/>
      <w:bookmarkEnd w:id="8"/>
    </w:p>
    <w:p w14:paraId="6CA11A50" w14:textId="3C34A29A" w:rsidR="001867E1" w:rsidRPr="001867E1" w:rsidRDefault="001867E1" w:rsidP="001867E1">
      <w:r>
        <w:t xml:space="preserve">Note: Changes in </w:t>
      </w:r>
      <w:r w:rsidRPr="001867E1">
        <w:t>R5s220753</w:t>
      </w:r>
      <w:r>
        <w:t xml:space="preserve"> are also applied for this test case</w:t>
      </w:r>
      <w:r w:rsidR="00ED0B45">
        <w:t xml:space="preserve"> </w:t>
      </w:r>
      <w:r>
        <w:t>.</w:t>
      </w:r>
    </w:p>
    <w:p w14:paraId="223FF3A7" w14:textId="77777777" w:rsidR="005930D3" w:rsidRDefault="005930D3" w:rsidP="005930D3">
      <w:pPr>
        <w:pStyle w:val="Heading2"/>
        <w:numPr>
          <w:ilvl w:val="1"/>
          <w:numId w:val="1"/>
        </w:numPr>
        <w:overflowPunct w:val="0"/>
        <w:autoSpaceDE w:val="0"/>
        <w:autoSpaceDN w:val="0"/>
        <w:adjustRightInd w:val="0"/>
        <w:spacing w:before="480"/>
        <w:rPr>
          <w:b/>
          <w:lang w:val="pt-BR"/>
        </w:rPr>
      </w:pPr>
      <w:bookmarkStart w:id="9" w:name="_Toc110555470"/>
      <w:r>
        <w:rPr>
          <w:b/>
          <w:lang w:val="pt-BR"/>
        </w:rPr>
        <w:t>Change 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205359EE"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73220A"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EDA156" w14:textId="6213E89E" w:rsidR="005930D3" w:rsidRPr="000077FF" w:rsidRDefault="00A52373" w:rsidP="00966408">
            <w:pPr>
              <w:spacing w:after="0"/>
              <w:rPr>
                <w:rFonts w:ascii="Arial" w:hAnsi="Arial"/>
                <w:noProof/>
                <w:lang w:val="en-SG"/>
              </w:rPr>
            </w:pPr>
            <w:r w:rsidRPr="00A52373">
              <w:rPr>
                <w:rFonts w:ascii="Arial" w:hAnsi="Arial"/>
                <w:noProof/>
                <w:lang w:val="en-SG"/>
              </w:rPr>
              <w:t>function f_TC_</w:t>
            </w:r>
            <w:r w:rsidR="00C5073F">
              <w:rPr>
                <w:rFonts w:ascii="Arial" w:hAnsi="Arial"/>
                <w:noProof/>
                <w:lang w:val="en-SG"/>
              </w:rPr>
              <w:t>9_1_11_1</w:t>
            </w:r>
            <w:r w:rsidRPr="00A52373">
              <w:rPr>
                <w:rFonts w:ascii="Arial" w:hAnsi="Arial"/>
                <w:noProof/>
                <w:lang w:val="en-SG"/>
              </w:rPr>
              <w:t>_NR5GC()</w:t>
            </w:r>
          </w:p>
        </w:tc>
      </w:tr>
      <w:tr w:rsidR="005930D3" w14:paraId="522DEC2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8ADB257"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7A76E" w14:textId="1C9BEDDC" w:rsidR="008D4084" w:rsidRPr="005959C6" w:rsidRDefault="008D4084" w:rsidP="005959C6">
            <w:pPr>
              <w:rPr>
                <w:rFonts w:ascii="Arial" w:hAnsi="Arial"/>
                <w:noProof/>
                <w:lang w:val="en-SG"/>
              </w:rPr>
            </w:pPr>
            <w:r w:rsidRPr="005959C6">
              <w:rPr>
                <w:rFonts w:ascii="Arial" w:hAnsi="Arial"/>
                <w:noProof/>
                <w:lang w:val="en-SG"/>
              </w:rPr>
              <w:t xml:space="preserve">For SNPN </w:t>
            </w:r>
            <w:r w:rsidR="00DD3E9C" w:rsidRPr="005959C6">
              <w:rPr>
                <w:rFonts w:ascii="Arial" w:hAnsi="Arial"/>
                <w:noProof/>
                <w:lang w:val="en-SG"/>
              </w:rPr>
              <w:t xml:space="preserve">specific </w:t>
            </w:r>
            <w:r w:rsidRPr="005959C6">
              <w:rPr>
                <w:rFonts w:ascii="Arial" w:hAnsi="Arial"/>
                <w:noProof/>
                <w:lang w:val="en-SG"/>
              </w:rPr>
              <w:t xml:space="preserve">test cases, </w:t>
            </w:r>
            <w:r w:rsidR="00DD3E9C" w:rsidRPr="005959C6">
              <w:rPr>
                <w:rFonts w:ascii="Arial" w:hAnsi="Arial"/>
                <w:noProof/>
                <w:lang w:val="en-SG"/>
              </w:rPr>
              <w:t>the cells need to be configured as NPN-only cells</w:t>
            </w:r>
          </w:p>
          <w:p w14:paraId="31C929EB" w14:textId="70C027D4" w:rsidR="008D4084" w:rsidRPr="008D4084" w:rsidRDefault="008D4084" w:rsidP="008D4084">
            <w:pPr>
              <w:rPr>
                <w:rFonts w:ascii="Arial" w:hAnsi="Arial"/>
                <w:noProof/>
                <w:lang w:val="en-SG"/>
              </w:rPr>
            </w:pPr>
            <w:r>
              <w:rPr>
                <w:rFonts w:ascii="Arial" w:hAnsi="Arial"/>
                <w:noProof/>
                <w:lang w:val="en-SG"/>
              </w:rPr>
              <w:t>TS 38.331:</w:t>
            </w:r>
          </w:p>
          <w:p w14:paraId="7A9F73E4" w14:textId="590E5899" w:rsidR="005930D3" w:rsidRPr="008D4084" w:rsidRDefault="008D4084" w:rsidP="008D4084">
            <w:r w:rsidRPr="00D27132">
              <w:rPr>
                <w:b/>
              </w:rPr>
              <w:t>NPN-only Cell</w:t>
            </w:r>
            <w:r w:rsidRPr="00D27132">
              <w:t xml:space="preserve">: A cell that is only available for normal service for NPNs' subscriber. An NPN-capable UE determines that a cell is NPN-only Cell by detecting that the </w:t>
            </w:r>
            <w:r w:rsidRPr="00D27132">
              <w:rPr>
                <w:i/>
              </w:rPr>
              <w:t>cellReservedForOtherUse</w:t>
            </w:r>
            <w:r w:rsidRPr="00D27132">
              <w:t xml:space="preserve"> IE is set to true while the </w:t>
            </w:r>
            <w:r w:rsidRPr="00D27132">
              <w:rPr>
                <w:i/>
              </w:rPr>
              <w:t>npn-IdentityInfoList</w:t>
            </w:r>
            <w:r w:rsidRPr="00D27132">
              <w:t xml:space="preserve"> IE is present in </w:t>
            </w:r>
            <w:r w:rsidRPr="00D27132">
              <w:rPr>
                <w:i/>
              </w:rPr>
              <w:t>CellAccessRelatedInfo</w:t>
            </w:r>
            <w:r w:rsidRPr="00D27132">
              <w:t>.</w:t>
            </w:r>
          </w:p>
        </w:tc>
      </w:tr>
      <w:tr w:rsidR="005930D3" w14:paraId="3782D0A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6CAB8BE"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1E198D" w14:textId="58B238C9" w:rsidR="005930D3" w:rsidRDefault="008D4084" w:rsidP="00966408">
            <w:pPr>
              <w:pStyle w:val="CRCoverPage"/>
              <w:spacing w:after="0"/>
              <w:rPr>
                <w:noProof/>
                <w:lang w:val="en-SG"/>
              </w:rPr>
            </w:pPr>
            <w:r>
              <w:rPr>
                <w:noProof/>
                <w:lang w:val="en-SG"/>
              </w:rPr>
              <w:t>Set SIB1 cellReservedForOtherUSE IE to True</w:t>
            </w:r>
          </w:p>
          <w:p w14:paraId="4839520F" w14:textId="77777777" w:rsidR="008D4084" w:rsidRPr="00335F3A" w:rsidRDefault="008D4084" w:rsidP="00966408">
            <w:pPr>
              <w:pStyle w:val="CRCoverPage"/>
              <w:spacing w:after="0"/>
              <w:rPr>
                <w:noProof/>
                <w:lang w:val="en-SG"/>
              </w:rPr>
            </w:pPr>
          </w:p>
          <w:p w14:paraId="1FC72FD5" w14:textId="6EAEE02B" w:rsidR="005930D3" w:rsidRDefault="005930D3" w:rsidP="00966408">
            <w:pPr>
              <w:pStyle w:val="CRCoverPage"/>
              <w:spacing w:after="0"/>
              <w:rPr>
                <w:noProof/>
                <w:lang w:val="en-SG"/>
              </w:rPr>
            </w:pPr>
            <w:r w:rsidRPr="0031115E">
              <w:rPr>
                <w:b/>
                <w:bCs/>
                <w:noProof/>
                <w:lang w:val="en-SG"/>
              </w:rPr>
              <w:t>Note:</w:t>
            </w:r>
            <w:r w:rsidRPr="0031115E">
              <w:rPr>
                <w:noProof/>
                <w:lang w:val="en-SG"/>
              </w:rPr>
              <w:t xml:space="preserve"> An associated prose CR</w:t>
            </w:r>
            <w:r w:rsidR="008F7510">
              <w:rPr>
                <w:noProof/>
                <w:lang w:val="en-SG"/>
              </w:rPr>
              <w:t>(</w:t>
            </w:r>
            <w:r w:rsidR="008F7510" w:rsidRPr="008F7510">
              <w:rPr>
                <w:noProof/>
                <w:lang w:val="en-SG"/>
              </w:rPr>
              <w:t>R5-224326</w:t>
            </w:r>
            <w:r w:rsidR="008F7510">
              <w:rPr>
                <w:noProof/>
                <w:lang w:val="en-SG"/>
              </w:rPr>
              <w:t>)</w:t>
            </w:r>
            <w:r w:rsidRPr="0031115E">
              <w:rPr>
                <w:noProof/>
                <w:lang w:val="en-SG"/>
              </w:rPr>
              <w:t xml:space="preserve"> on 38.5</w:t>
            </w:r>
            <w:r w:rsidR="005959C6">
              <w:rPr>
                <w:noProof/>
                <w:lang w:val="en-SG"/>
              </w:rPr>
              <w:t>08</w:t>
            </w:r>
            <w:r w:rsidRPr="0031115E">
              <w:rPr>
                <w:noProof/>
                <w:lang w:val="en-SG"/>
              </w:rPr>
              <w:t>-1 will be raised at RAN5#9</w:t>
            </w:r>
            <w:r w:rsidR="00DD3E9C">
              <w:rPr>
                <w:noProof/>
                <w:lang w:val="en-SG"/>
              </w:rPr>
              <w:t>6</w:t>
            </w:r>
            <w:r w:rsidR="001867E1">
              <w:rPr>
                <w:noProof/>
                <w:lang w:val="en-SG"/>
              </w:rPr>
              <w:t xml:space="preserve"> </w:t>
            </w:r>
          </w:p>
        </w:tc>
      </w:tr>
      <w:tr w:rsidR="005930D3" w14:paraId="2DB3903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08B5B14"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31E1E2" w14:textId="7DBA285F" w:rsidR="005930D3" w:rsidRDefault="001867E1" w:rsidP="00966408">
            <w:pPr>
              <w:spacing w:after="0"/>
              <w:rPr>
                <w:rFonts w:ascii="Arial" w:hAnsi="Arial" w:cs="Arial"/>
                <w:noProof/>
              </w:rPr>
            </w:pPr>
            <w:r>
              <w:rPr>
                <w:rFonts w:ascii="Arial" w:hAnsi="Arial" w:cs="Arial"/>
                <w:noProof/>
              </w:rPr>
              <w:t>SNPN_NAS</w:t>
            </w:r>
            <w:r w:rsidR="00A52373" w:rsidRPr="00A52373">
              <w:rPr>
                <w:rFonts w:ascii="Arial" w:hAnsi="Arial" w:cs="Arial"/>
                <w:noProof/>
              </w:rPr>
              <w:t>_NR5GC</w:t>
            </w:r>
          </w:p>
        </w:tc>
      </w:tr>
      <w:tr w:rsidR="005930D3" w14:paraId="3B76400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CB06439"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601BB2A" w14:textId="77777777" w:rsidR="005930D3" w:rsidRDefault="005930D3" w:rsidP="00966408">
            <w:pPr>
              <w:rPr>
                <w:rFonts w:ascii="Arial" w:hAnsi="Arial"/>
                <w:highlight w:val="cyan"/>
              </w:rPr>
            </w:pPr>
          </w:p>
        </w:tc>
      </w:tr>
    </w:tbl>
    <w:p w14:paraId="4282490B" w14:textId="77777777" w:rsidR="005930D3" w:rsidRDefault="005930D3" w:rsidP="005930D3">
      <w:pPr>
        <w:spacing w:after="0"/>
        <w:rPr>
          <w:rFonts w:ascii="Arial" w:hAnsi="Arial"/>
          <w:b/>
          <w:sz w:val="32"/>
          <w:lang w:val="pt-BR"/>
        </w:rPr>
      </w:pPr>
    </w:p>
    <w:p w14:paraId="1B390D4E"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4EA148B" w14:textId="77777777" w:rsidTr="00966408">
        <w:tc>
          <w:tcPr>
            <w:tcW w:w="9629" w:type="dxa"/>
            <w:tcBorders>
              <w:top w:val="single" w:sz="4" w:space="0" w:color="auto"/>
              <w:left w:val="single" w:sz="4" w:space="0" w:color="auto"/>
              <w:bottom w:val="single" w:sz="4" w:space="0" w:color="auto"/>
              <w:right w:val="single" w:sz="4" w:space="0" w:color="auto"/>
            </w:tcBorders>
          </w:tcPr>
          <w:p w14:paraId="2E32B229" w14:textId="0564EFA5" w:rsidR="00974E5F" w:rsidRPr="00974E5F" w:rsidRDefault="005930D3" w:rsidP="00974E5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974E5F" w:rsidRPr="00974E5F">
              <w:rPr>
                <w:rFonts w:ascii="Courier New" w:hAnsi="Courier New" w:cs="Courier New"/>
                <w:lang w:eastAsia="de-DE"/>
              </w:rPr>
              <w:t>function f_TC_9_1_11_1_NR5GC() runs on NR5GC_PTC</w:t>
            </w:r>
          </w:p>
          <w:p w14:paraId="69E9AAE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4E623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//SNPN / Initial registration / Rejected /  Temporarily not authorized for this SNPN</w:t>
            </w:r>
          </w:p>
          <w:p w14:paraId="0E1AD35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NR_CellId_Type v_NGC_NASCellA := f_NR5GC_MapNASCell(ngc_CellA, NG_AllCellsOnSamePLMN);</w:t>
            </w:r>
          </w:p>
          <w:p w14:paraId="36297D2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NR_CellId_Type v_NGC_NASCellB := f_NR5GC_MapNASCell(ngc_CellB, NG_AllCellsOnSamePLMN);</w:t>
            </w:r>
          </w:p>
          <w:p w14:paraId="70B319E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21F4CF5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f_NR5GC_Init_NAS(NR_12);</w:t>
            </w:r>
          </w:p>
          <w:p w14:paraId="47C30729"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FF67F7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lastRenderedPageBreak/>
              <w:t xml:space="preserve">    // Create and configure cells</w:t>
            </w:r>
          </w:p>
          <w:p w14:paraId="4E84F4B0"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f_NR_CellConfig_Def(v_NGC_NASCellA);</w:t>
            </w:r>
          </w:p>
          <w:p w14:paraId="5DABD27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f_NR_CellConfig_Def(v_NGC_NASCellB);</w:t>
            </w:r>
          </w:p>
          <w:p w14:paraId="23B5E07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137223A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f_UT_SwitchOnUE(UT);</w:t>
            </w:r>
          </w:p>
          <w:p w14:paraId="1CCDB9D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f_UT_ProvideSubscriberDataList(UT, f_NR_Asn2Nas_PlmnId(f_NR_CellInfo_GetPLMN (v_NGC_NASCellA)), 1);</w:t>
            </w:r>
          </w:p>
          <w:p w14:paraId="1B60667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f_UT_ProvideSubscriberDataList(UT, f_NR_Asn2Nas_PlmnId(f_NR_CellInfo_GetPLMN (v_NGC_NASCellB)), 2);</w:t>
            </w:r>
          </w:p>
          <w:p w14:paraId="5C46F3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f_UT_ClearRegisteredSNPN_Select(UT);</w:t>
            </w:r>
          </w:p>
          <w:p w14:paraId="28F309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f_UT_AutomaticSNPN_Select(UT);</w:t>
            </w:r>
          </w:p>
          <w:p w14:paraId="0EBAC85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f_UT_SwitchOffUE(UT, false);</w:t>
            </w:r>
          </w:p>
          <w:p w14:paraId="2EA49B1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7BDF2B0E"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f_NR5GC_Preamble (v_NGC_NASCellA, STATE_OFF_0A);</w:t>
            </w:r>
          </w:p>
          <w:p w14:paraId="3B83A68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987F5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f_NR_TestBody_Set(true);</w:t>
            </w:r>
          </w:p>
          <w:p w14:paraId="295A98A2"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39E38C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fl_TC_9_1_11_1_Body();</w:t>
            </w:r>
          </w:p>
          <w:p w14:paraId="37F4C71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85A76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f_NR_TestBody_Set(false);</w:t>
            </w:r>
          </w:p>
          <w:p w14:paraId="5674C8A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59438B0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 Finish</w:t>
            </w:r>
          </w:p>
          <w:p w14:paraId="0F38B6BA"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f_NR_Postamble(v_NGC_NASCellA, STATE_IDLE_1A);</w:t>
            </w:r>
          </w:p>
          <w:p w14:paraId="302249F8" w14:textId="0DC6BFBC" w:rsidR="00974E5F" w:rsidRPr="00CA4CF2" w:rsidRDefault="00974E5F" w:rsidP="00974E5F">
            <w:pPr>
              <w:autoSpaceDE w:val="0"/>
              <w:autoSpaceDN w:val="0"/>
              <w:adjustRightInd w:val="0"/>
              <w:spacing w:after="0"/>
              <w:rPr>
                <w:rFonts w:ascii="Courier New" w:hAnsi="Courier New" w:cs="Courier New"/>
                <w:b/>
                <w:lang w:eastAsia="de-DE"/>
              </w:rPr>
            </w:pPr>
            <w:r w:rsidRPr="00974E5F">
              <w:rPr>
                <w:rFonts w:ascii="Courier New" w:hAnsi="Courier New" w:cs="Courier New"/>
                <w:lang w:eastAsia="de-DE"/>
              </w:rPr>
              <w:t xml:space="preserve">  }</w:t>
            </w:r>
          </w:p>
          <w:p w14:paraId="76C028CC" w14:textId="765E267B" w:rsidR="005930D3" w:rsidRPr="00CA4CF2" w:rsidRDefault="005930D3" w:rsidP="008D4084">
            <w:pPr>
              <w:autoSpaceDE w:val="0"/>
              <w:autoSpaceDN w:val="0"/>
              <w:adjustRightInd w:val="0"/>
              <w:spacing w:after="0"/>
              <w:rPr>
                <w:rFonts w:ascii="Courier New" w:hAnsi="Courier New" w:cs="Courier New"/>
                <w:b/>
                <w:lang w:eastAsia="de-DE"/>
              </w:rPr>
            </w:pPr>
          </w:p>
        </w:tc>
      </w:tr>
    </w:tbl>
    <w:p w14:paraId="6322EAD7" w14:textId="77777777" w:rsidR="005930D3" w:rsidRDefault="005930D3" w:rsidP="005930D3">
      <w:pPr>
        <w:spacing w:after="0"/>
        <w:rPr>
          <w:rFonts w:ascii="Arial" w:hAnsi="Arial"/>
          <w:b/>
        </w:rPr>
      </w:pPr>
    </w:p>
    <w:p w14:paraId="4D982BD9"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0E41D302" w14:textId="77777777" w:rsidTr="00966408">
        <w:tc>
          <w:tcPr>
            <w:tcW w:w="9855" w:type="dxa"/>
            <w:tcBorders>
              <w:top w:val="single" w:sz="4" w:space="0" w:color="auto"/>
              <w:left w:val="single" w:sz="4" w:space="0" w:color="auto"/>
              <w:bottom w:val="single" w:sz="4" w:space="0" w:color="auto"/>
              <w:right w:val="single" w:sz="4" w:space="0" w:color="auto"/>
            </w:tcBorders>
          </w:tcPr>
          <w:p w14:paraId="40A4AD62" w14:textId="77777777" w:rsidR="00974E5F" w:rsidRPr="00974E5F" w:rsidRDefault="005930D3" w:rsidP="00974E5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974E5F" w:rsidRPr="00974E5F">
              <w:rPr>
                <w:rFonts w:ascii="Courier New" w:hAnsi="Courier New" w:cs="Courier New"/>
              </w:rPr>
              <w:t>function f_TC_9_1_11_1_NR5GC() runs on NR5GC_PTC</w:t>
            </w:r>
          </w:p>
          <w:p w14:paraId="089C660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73035483"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//SNPN / Initial registration / Rejected /  Temporarily not authorized for this SNPN</w:t>
            </w:r>
          </w:p>
          <w:p w14:paraId="61CE1F5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NR_CellId_Type v_NGC_NASCellA := f_NR5GC_MapNASCell(ngc_CellA, NG_AllCellsOnSamePLMN);</w:t>
            </w:r>
          </w:p>
          <w:p w14:paraId="3B95799E"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NR_CellId_Type v_NGC_NASCellB := f_NR5GC_MapNASCell(ngc_CellB, NG_AllCellsOnSamePLMN);</w:t>
            </w:r>
          </w:p>
          <w:p w14:paraId="706765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r w:rsidRPr="00BB674F">
              <w:rPr>
                <w:rFonts w:ascii="Courier New" w:hAnsi="Courier New" w:cs="Courier New"/>
                <w:highlight w:val="yellow"/>
              </w:rPr>
              <w:t>var template (omit) SIB1.cellAccessRelatedInfo.cellReservedForOtherUse v_Sib1_cellReservedForOtherUse := true_;</w:t>
            </w:r>
            <w:r w:rsidRPr="00974E5F">
              <w:rPr>
                <w:rFonts w:ascii="Courier New" w:hAnsi="Courier New" w:cs="Courier New"/>
              </w:rPr>
              <w:t xml:space="preserve">        </w:t>
            </w:r>
          </w:p>
          <w:p w14:paraId="49AF090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AF9CCF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f_NR5GC_Init_NAS(NR_12);</w:t>
            </w:r>
          </w:p>
          <w:p w14:paraId="3C394339" w14:textId="77777777" w:rsidR="00974E5F" w:rsidRPr="00974E5F" w:rsidRDefault="00974E5F" w:rsidP="00974E5F">
            <w:pPr>
              <w:autoSpaceDE w:val="0"/>
              <w:autoSpaceDN w:val="0"/>
              <w:adjustRightInd w:val="0"/>
              <w:spacing w:after="0"/>
              <w:rPr>
                <w:rFonts w:ascii="Courier New" w:hAnsi="Courier New" w:cs="Courier New"/>
              </w:rPr>
            </w:pPr>
          </w:p>
          <w:p w14:paraId="7BD4C895" w14:textId="77777777" w:rsidR="00974E5F" w:rsidRPr="00BB674F" w:rsidRDefault="00974E5F" w:rsidP="00974E5F">
            <w:pPr>
              <w:autoSpaceDE w:val="0"/>
              <w:autoSpaceDN w:val="0"/>
              <w:adjustRightInd w:val="0"/>
              <w:spacing w:after="0"/>
              <w:rPr>
                <w:rFonts w:ascii="Courier New" w:hAnsi="Courier New" w:cs="Courier New"/>
                <w:highlight w:val="yellow"/>
              </w:rPr>
            </w:pPr>
            <w:r w:rsidRPr="00974E5F">
              <w:rPr>
                <w:rFonts w:ascii="Courier New" w:hAnsi="Courier New" w:cs="Courier New"/>
              </w:rPr>
              <w:t xml:space="preserve">    </w:t>
            </w:r>
            <w:r w:rsidRPr="00BB674F">
              <w:rPr>
                <w:rFonts w:ascii="Courier New" w:hAnsi="Courier New" w:cs="Courier New"/>
                <w:highlight w:val="yellow"/>
              </w:rPr>
              <w:t>f_NR_CellInfo_SetSIB1_CellReservedForOtherUse(v_NGC_NASCellA, valueof(v_Sib1_cellReservedForOtherUse));</w:t>
            </w:r>
          </w:p>
          <w:p w14:paraId="2D1FE508" w14:textId="77777777" w:rsidR="00974E5F" w:rsidRPr="00974E5F" w:rsidRDefault="00974E5F" w:rsidP="00974E5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f_NR_CellInfo_SetSIB1_CellReservedForOtherUse(v_NGC_NASCellB, valueof(v_Sib1_cellReservedForOtherUse));</w:t>
            </w:r>
          </w:p>
          <w:p w14:paraId="3BA222C6" w14:textId="77777777" w:rsidR="00974E5F" w:rsidRPr="00974E5F" w:rsidRDefault="00974E5F" w:rsidP="00974E5F">
            <w:pPr>
              <w:autoSpaceDE w:val="0"/>
              <w:autoSpaceDN w:val="0"/>
              <w:adjustRightInd w:val="0"/>
              <w:spacing w:after="0"/>
              <w:rPr>
                <w:rFonts w:ascii="Courier New" w:hAnsi="Courier New" w:cs="Courier New"/>
              </w:rPr>
            </w:pPr>
          </w:p>
          <w:p w14:paraId="561CC89D"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Create and configure cells</w:t>
            </w:r>
          </w:p>
          <w:p w14:paraId="2949223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f_NR_CellConfig_Def(v_NGC_NASCellA);</w:t>
            </w:r>
          </w:p>
          <w:p w14:paraId="75B1DF5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f_NR_CellConfig_Def(v_NGC_NASCellB);</w:t>
            </w:r>
          </w:p>
          <w:p w14:paraId="43D1B3C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EEB4C9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f_UT_SwitchOnUE(UT);</w:t>
            </w:r>
          </w:p>
          <w:p w14:paraId="03E5E82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f_UT_ProvideSubscriberDataList(UT, f_NR_Asn2Nas_PlmnId(f_NR_CellInfo_GetPLMN (v_NGC_NASCellA)), 1);</w:t>
            </w:r>
          </w:p>
          <w:p w14:paraId="26086CA6"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f_UT_ProvideSubscriberDataList(UT, f_NR_Asn2Nas_PlmnId(f_NR_CellInfo_GetPLMN (v_NGC_NASCellB)), 2);</w:t>
            </w:r>
          </w:p>
          <w:p w14:paraId="2C3CEA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f_UT_ClearRegisteredSNPN_Select(UT);</w:t>
            </w:r>
          </w:p>
          <w:p w14:paraId="37FE2F2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f_UT_AutomaticSNPN_Select(UT);</w:t>
            </w:r>
          </w:p>
          <w:p w14:paraId="2D6403E0"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f_UT_SwitchOffUE(UT, false);</w:t>
            </w:r>
          </w:p>
          <w:p w14:paraId="70F562E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10DFBFB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f_NR5GC_Preamble (v_NGC_NASCellA, STATE_OFF_0A);</w:t>
            </w:r>
          </w:p>
          <w:p w14:paraId="72CA7EC2"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D6DC9E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f_NR_TestBody_Set(true);</w:t>
            </w:r>
          </w:p>
          <w:p w14:paraId="57E81682" w14:textId="77777777" w:rsidR="00974E5F" w:rsidRPr="00974E5F" w:rsidRDefault="00974E5F" w:rsidP="00974E5F">
            <w:pPr>
              <w:autoSpaceDE w:val="0"/>
              <w:autoSpaceDN w:val="0"/>
              <w:adjustRightInd w:val="0"/>
              <w:spacing w:after="0"/>
              <w:rPr>
                <w:rFonts w:ascii="Courier New" w:hAnsi="Courier New" w:cs="Courier New"/>
              </w:rPr>
            </w:pPr>
          </w:p>
          <w:p w14:paraId="7DB466C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lastRenderedPageBreak/>
              <w:t xml:space="preserve">    fl_TC_9_1_11_1_Body();</w:t>
            </w:r>
          </w:p>
          <w:p w14:paraId="0CD782D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42C31B8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f_NR_TestBody_Set(false);</w:t>
            </w:r>
          </w:p>
          <w:p w14:paraId="52046821"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0E1BA28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Finish</w:t>
            </w:r>
          </w:p>
          <w:p w14:paraId="5536645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f_NR_Postamble(v_NGC_NASCellA, STATE_IDLE_1A);</w:t>
            </w:r>
          </w:p>
          <w:p w14:paraId="61D6F354" w14:textId="22B434E6" w:rsidR="005930D3" w:rsidRPr="005930D3"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tc>
      </w:tr>
    </w:tbl>
    <w:p w14:paraId="0E48A003" w14:textId="77777777" w:rsidR="005930D3" w:rsidRDefault="005930D3" w:rsidP="005930D3">
      <w:pPr>
        <w:spacing w:after="0"/>
        <w:rPr>
          <w:b/>
          <w:lang w:val="pt-BR"/>
        </w:rPr>
      </w:pPr>
    </w:p>
    <w:p w14:paraId="14B06C98" w14:textId="6BF9C49C" w:rsidR="005930D3" w:rsidRDefault="005930D3" w:rsidP="005930D3">
      <w:pPr>
        <w:pStyle w:val="Heading2"/>
        <w:numPr>
          <w:ilvl w:val="1"/>
          <w:numId w:val="1"/>
        </w:numPr>
        <w:overflowPunct w:val="0"/>
        <w:autoSpaceDE w:val="0"/>
        <w:autoSpaceDN w:val="0"/>
        <w:adjustRightInd w:val="0"/>
        <w:spacing w:before="480"/>
        <w:rPr>
          <w:b/>
          <w:lang w:val="pt-BR"/>
        </w:rPr>
      </w:pPr>
      <w:bookmarkStart w:id="10" w:name="_Toc110555471"/>
      <w:r>
        <w:rPr>
          <w:b/>
          <w:lang w:val="pt-BR"/>
        </w:rPr>
        <w:t xml:space="preserve">Change </w:t>
      </w:r>
      <w:r w:rsidR="009A252A">
        <w:rPr>
          <w:b/>
          <w:lang w:val="pt-BR"/>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5F686893"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42C72E"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DFFFE2" w14:textId="18292BE7" w:rsidR="005930D3" w:rsidRPr="000077FF" w:rsidRDefault="00944995" w:rsidP="00966408">
            <w:pPr>
              <w:spacing w:after="0"/>
              <w:rPr>
                <w:rFonts w:ascii="Arial" w:hAnsi="Arial"/>
                <w:noProof/>
                <w:lang w:val="en-SG"/>
              </w:rPr>
            </w:pPr>
            <w:r w:rsidRPr="00944995">
              <w:rPr>
                <w:rFonts w:ascii="Arial" w:hAnsi="Arial"/>
                <w:noProof/>
                <w:lang w:val="en-SG"/>
              </w:rPr>
              <w:t>function f_TC_</w:t>
            </w:r>
            <w:r w:rsidR="00C5073F">
              <w:rPr>
                <w:rFonts w:ascii="Arial" w:hAnsi="Arial"/>
                <w:noProof/>
                <w:lang w:val="en-SG"/>
              </w:rPr>
              <w:t>9_1_11_1</w:t>
            </w:r>
            <w:r w:rsidRPr="00944995">
              <w:rPr>
                <w:rFonts w:ascii="Arial" w:hAnsi="Arial"/>
                <w:noProof/>
                <w:lang w:val="en-SG"/>
              </w:rPr>
              <w:t>_NR5GC_TestBody()</w:t>
            </w:r>
          </w:p>
        </w:tc>
      </w:tr>
      <w:tr w:rsidR="005930D3" w14:paraId="53274F36"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380C9AF"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5AB35E1" w14:textId="77777777" w:rsidR="007100BB" w:rsidRDefault="007100BB" w:rsidP="007100BB">
            <w:pPr>
              <w:pStyle w:val="ListParagraph"/>
              <w:numPr>
                <w:ilvl w:val="0"/>
                <w:numId w:val="12"/>
              </w:numPr>
              <w:rPr>
                <w:rFonts w:ascii="Arial" w:hAnsi="Arial"/>
                <w:noProof/>
                <w:lang w:val="en-SG"/>
              </w:rPr>
            </w:pPr>
            <w:r w:rsidRPr="008D500D">
              <w:rPr>
                <w:rFonts w:ascii="Arial" w:hAnsi="Arial"/>
                <w:noProof/>
                <w:lang w:val="en-SG"/>
              </w:rPr>
              <w:t>At step 28, the SS sends a REGISTRATION REJECT message to the UE including an appropriate 5GMM cause value #74 (Temporarily not authorized for this SNPN)  so at step 31, UE is not expected to send REGISTRATION REQUEST message on NGC Cell A. Wait time is missing at Step 31 to check for the Registration message from the UE.</w:t>
            </w:r>
          </w:p>
          <w:p w14:paraId="3EC62933" w14:textId="732A1E83" w:rsidR="007100BB" w:rsidRPr="008475C7" w:rsidRDefault="007100BB" w:rsidP="007100BB">
            <w:pPr>
              <w:pStyle w:val="CRCoverPage"/>
              <w:numPr>
                <w:ilvl w:val="0"/>
                <w:numId w:val="12"/>
              </w:numPr>
              <w:spacing w:after="0"/>
              <w:rPr>
                <w:noProof/>
                <w:highlight w:val="green"/>
                <w:lang w:val="en-SG"/>
              </w:rPr>
            </w:pPr>
            <w:r>
              <w:rPr>
                <w:noProof/>
                <w:lang w:val="en-SG"/>
              </w:rPr>
              <w:t>Step 33 is not aligned with spec. UE has been rejected on NGC Cell B so will not need deregistration.</w:t>
            </w:r>
          </w:p>
        </w:tc>
      </w:tr>
      <w:tr w:rsidR="005930D3" w14:paraId="5034F22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616A19C"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049BD7" w14:textId="77777777" w:rsidR="007100BB" w:rsidRPr="00C64133" w:rsidRDefault="007100BB" w:rsidP="007100BB">
            <w:pPr>
              <w:pStyle w:val="CRCoverPage"/>
              <w:numPr>
                <w:ilvl w:val="0"/>
                <w:numId w:val="13"/>
              </w:numPr>
              <w:spacing w:after="0"/>
              <w:rPr>
                <w:noProof/>
                <w:highlight w:val="yellow"/>
                <w:lang w:val="en-SG"/>
              </w:rPr>
            </w:pPr>
            <w:r w:rsidRPr="00C64133">
              <w:rPr>
                <w:noProof/>
                <w:highlight w:val="yellow"/>
                <w:lang w:val="en-SG"/>
              </w:rPr>
              <w:t>Step 31 is updated to</w:t>
            </w:r>
            <w:r w:rsidRPr="00C64133">
              <w:rPr>
                <w:highlight w:val="yellow"/>
              </w:rPr>
              <w:t xml:space="preserve"> ensure that UE does not send Registration Request since NGC Cell A has not yet been cleared from “temporarily forbidden SNPN list” </w:t>
            </w:r>
          </w:p>
          <w:p w14:paraId="03DB4347" w14:textId="77777777" w:rsidR="007100BB" w:rsidRPr="00335F3A" w:rsidRDefault="007100BB" w:rsidP="007100BB">
            <w:pPr>
              <w:pStyle w:val="CRCoverPage"/>
              <w:spacing w:after="0"/>
              <w:rPr>
                <w:noProof/>
                <w:lang w:val="en-SG"/>
              </w:rPr>
            </w:pPr>
          </w:p>
          <w:p w14:paraId="0DB0A8CD" w14:textId="486A93E2" w:rsidR="007100BB" w:rsidRDefault="007100BB" w:rsidP="007100BB">
            <w:pPr>
              <w:pStyle w:val="CRCoverPage"/>
              <w:spacing w:after="0"/>
              <w:rPr>
                <w:noProof/>
                <w:lang w:val="en-SG"/>
              </w:rPr>
            </w:pPr>
            <w:r w:rsidRPr="00C64133">
              <w:rPr>
                <w:b/>
                <w:bCs/>
                <w:noProof/>
                <w:highlight w:val="yellow"/>
                <w:lang w:val="en-SG"/>
              </w:rPr>
              <w:t>Note:</w:t>
            </w:r>
            <w:r w:rsidRPr="00C64133">
              <w:rPr>
                <w:noProof/>
                <w:highlight w:val="yellow"/>
                <w:lang w:val="en-SG"/>
              </w:rPr>
              <w:t xml:space="preserve"> An associated prose CR on 38.523-1</w:t>
            </w:r>
            <w:r>
              <w:rPr>
                <w:noProof/>
                <w:highlight w:val="yellow"/>
                <w:lang w:val="en-SG"/>
              </w:rPr>
              <w:t>(R5-224344)</w:t>
            </w:r>
            <w:r w:rsidRPr="00C64133">
              <w:rPr>
                <w:noProof/>
                <w:highlight w:val="yellow"/>
                <w:lang w:val="en-SG"/>
              </w:rPr>
              <w:t xml:space="preserve"> will be raised at RAN5#96 </w:t>
            </w:r>
          </w:p>
          <w:p w14:paraId="4D48882E" w14:textId="77777777" w:rsidR="007100BB" w:rsidRDefault="007100BB" w:rsidP="007100BB">
            <w:pPr>
              <w:pStyle w:val="CRCoverPage"/>
              <w:spacing w:after="0"/>
              <w:rPr>
                <w:noProof/>
                <w:lang w:val="en-SG"/>
              </w:rPr>
            </w:pPr>
          </w:p>
          <w:p w14:paraId="729D2007" w14:textId="77777777" w:rsidR="007100BB" w:rsidRPr="00C64133" w:rsidRDefault="007100BB" w:rsidP="007100BB">
            <w:pPr>
              <w:pStyle w:val="CRCoverPage"/>
              <w:numPr>
                <w:ilvl w:val="0"/>
                <w:numId w:val="13"/>
              </w:numPr>
              <w:spacing w:after="0"/>
              <w:rPr>
                <w:noProof/>
                <w:highlight w:val="green"/>
                <w:lang w:val="en-SG"/>
              </w:rPr>
            </w:pPr>
            <w:r w:rsidRPr="00C64133">
              <w:rPr>
                <w:noProof/>
                <w:highlight w:val="green"/>
                <w:lang w:val="en-SG"/>
              </w:rPr>
              <w:t>Switch Off UE without Deregistration</w:t>
            </w:r>
          </w:p>
          <w:p w14:paraId="12DD55E5" w14:textId="6C39967B" w:rsidR="00C64133" w:rsidRDefault="00C64133" w:rsidP="007100BB">
            <w:pPr>
              <w:pStyle w:val="CRCoverPage"/>
              <w:spacing w:after="0"/>
              <w:rPr>
                <w:noProof/>
                <w:lang w:val="en-SG"/>
              </w:rPr>
            </w:pPr>
          </w:p>
        </w:tc>
      </w:tr>
      <w:tr w:rsidR="005930D3" w14:paraId="315CA1C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A3BAD33"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7032DF" w14:textId="522BBFFE" w:rsidR="005930D3" w:rsidRDefault="00A46332" w:rsidP="00966408">
            <w:pPr>
              <w:spacing w:after="0"/>
              <w:rPr>
                <w:rFonts w:ascii="Arial" w:hAnsi="Arial" w:cs="Arial"/>
                <w:noProof/>
              </w:rPr>
            </w:pPr>
            <w:r>
              <w:rPr>
                <w:rFonts w:ascii="Arial" w:hAnsi="Arial" w:cs="Arial"/>
                <w:noProof/>
              </w:rPr>
              <w:t>SNPN_NAS</w:t>
            </w:r>
            <w:r w:rsidRPr="00A52373">
              <w:rPr>
                <w:rFonts w:ascii="Arial" w:hAnsi="Arial" w:cs="Arial"/>
                <w:noProof/>
              </w:rPr>
              <w:t>_NR5GC</w:t>
            </w:r>
          </w:p>
        </w:tc>
      </w:tr>
      <w:tr w:rsidR="005930D3" w14:paraId="4A3F29A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9B81B00"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F0AD8F" w14:textId="7DD6C01B" w:rsidR="005930D3" w:rsidRDefault="005930D3" w:rsidP="00966408">
            <w:pPr>
              <w:rPr>
                <w:rFonts w:ascii="Arial" w:hAnsi="Arial"/>
                <w:highlight w:val="cyan"/>
              </w:rPr>
            </w:pPr>
          </w:p>
        </w:tc>
      </w:tr>
    </w:tbl>
    <w:p w14:paraId="742CE7CB" w14:textId="77777777" w:rsidR="005930D3" w:rsidRDefault="005930D3" w:rsidP="005930D3">
      <w:pPr>
        <w:spacing w:after="0"/>
        <w:rPr>
          <w:rFonts w:ascii="Arial" w:hAnsi="Arial"/>
          <w:b/>
          <w:sz w:val="32"/>
          <w:lang w:val="pt-BR"/>
        </w:rPr>
      </w:pPr>
    </w:p>
    <w:p w14:paraId="79C53C9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0757F1A" w14:textId="77777777" w:rsidTr="00966408">
        <w:tc>
          <w:tcPr>
            <w:tcW w:w="9629" w:type="dxa"/>
            <w:tcBorders>
              <w:top w:val="single" w:sz="4" w:space="0" w:color="auto"/>
              <w:left w:val="single" w:sz="4" w:space="0" w:color="auto"/>
              <w:bottom w:val="single" w:sz="4" w:space="0" w:color="auto"/>
              <w:right w:val="single" w:sz="4" w:space="0" w:color="auto"/>
            </w:tcBorders>
          </w:tcPr>
          <w:p w14:paraId="4815C54E" w14:textId="77777777" w:rsidR="00A46332" w:rsidRPr="00A46332" w:rsidRDefault="005930D3" w:rsidP="00A46332">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A46332" w:rsidRPr="00A46332">
              <w:rPr>
                <w:rFonts w:ascii="Courier New" w:hAnsi="Courier New" w:cs="Courier New"/>
                <w:lang w:eastAsia="de-DE"/>
              </w:rPr>
              <w:t>function fl_TC_9_1_11_1_Body() runs on NR5GC_PTC</w:t>
            </w:r>
          </w:p>
          <w:p w14:paraId="063F296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024867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NR_CellId_Type v_NGC_NASCellA := f_NR5GC_MapNASCell(ngc_CellA, NG_AllCellsOnSamePLMN);</w:t>
            </w:r>
          </w:p>
          <w:p w14:paraId="5446B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NR_CellId_Type v_NGC_NASCellB := f_NR5GC_MapNASCell(ngc_CellB, NG_AllCellsOnSamePLMN);</w:t>
            </w:r>
          </w:p>
          <w:p w14:paraId="375E720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NG_NAS_MSG_Indication_Type v_ReceivedMsg;</w:t>
            </w:r>
          </w:p>
          <w:p w14:paraId="3D4871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GMM_MobilityInfo_Type v_GMM_MobilityInfo;</w:t>
            </w:r>
          </w:p>
          <w:p w14:paraId="1F38D1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NAS_PlmnId v_PLMN := f_NR_Asn2Nas_PlmnId(f_NR_CellInfo_GetPLMN (v_NGC_NASCellA));</w:t>
            </w:r>
          </w:p>
          <w:p w14:paraId="61D8DCF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NasCount_Type v_NasCount;</w:t>
            </w:r>
          </w:p>
          <w:p w14:paraId="57A2A27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t_Wait1 := 3600.0;</w:t>
            </w:r>
          </w:p>
          <w:p w14:paraId="154061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t_Wait2 := 60.0;</w:t>
            </w:r>
          </w:p>
          <w:p w14:paraId="61E213F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92536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 siclog@</w:t>
            </w:r>
          </w:p>
          <w:p w14:paraId="63A7222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f_NR_SetCellPower (v_NGC_NASCellA, tsc_NR_ServingCellSSS_EPRE_FR1, tsc_NR_ServingCellSSS_EPRE_FR2);</w:t>
            </w:r>
          </w:p>
          <w:p w14:paraId="1DD567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f_NR_SetCellPower (v_NGC_NASCellB, tsc_NR_NonSuitableCellSSS_EPRE_FR1, tsc_NR_NonSuitableCellSSS_EPRE_FR2);</w:t>
            </w:r>
          </w:p>
          <w:p w14:paraId="1EE956A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78AE48C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 siclog@</w:t>
            </w:r>
          </w:p>
          <w:p w14:paraId="512A69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32FC56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AB5D63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3-14" siclog@</w:t>
            </w:r>
          </w:p>
          <w:p w14:paraId="6CE8D4B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2-13 of Table 4.5.2.2-2 of the generic procedure in TS 38.508-1 [4] are performed</w:t>
            </w:r>
          </w:p>
          <w:p w14:paraId="3B35B2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v_ReceivedMsg := f_NR_RRC_ConnEst_DefWithNas (v_NGC_NASCellA, tsc_NR_RRC_TI_Def, ?, (tsc_SHT_NoSecurityProtection, tsc_SHT_IntegrityProtected));</w:t>
            </w:r>
          </w:p>
          <w:p w14:paraId="1620A8C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f_Check_NG_RegistrationReqMsg (v_GMM_MobilityInfo, v_ReceivedMsg.Pdu, Initial_Secure)) {</w:t>
            </w:r>
          </w:p>
          <w:p w14:paraId="7DF84A8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f_NR_SetVerdictFailOrInconc(__FILE__, __LINE__, "Registration Request Message Failed");</w:t>
            </w:r>
          </w:p>
          <w:p w14:paraId="394F6A7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6B4403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f_NR5GC_RRC_Idle_Steps5_13 (v_GMM_MobilityInfo, v_NGC_NASCellA, v_ReceivedMsg, v_PLMN, TESTMode_OFF, Initial_NoSecurity);</w:t>
            </w:r>
          </w:p>
          <w:p w14:paraId="3C0FF716"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B86EBE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15" siclog@</w:t>
            </w:r>
          </w:p>
          <w:p w14:paraId="121589E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"Temporarily not authorized for this SNPN".</w:t>
            </w:r>
          </w:p>
          <w:p w14:paraId="5F588CE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SRB.send(cas_NR_SRB_NasPdu_REQ(v_NGC_NASCellA,</w:t>
            </w:r>
          </w:p>
          <w:p w14:paraId="632365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6004123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cs_TimingInfo_Now,</w:t>
            </w:r>
          </w:p>
          <w:p w14:paraId="173B34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cs_NG_NAS_Request(tsc_SHT_IntegrityProtected_Ciphered, cs_NG_REGISTRATION_REJECT(cs_GMM_GSM_Cause(omit, '01001010'B)))));</w:t>
            </w:r>
          </w:p>
          <w:p w14:paraId="555423E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7F2528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16" siclog@</w:t>
            </w:r>
          </w:p>
          <w:p w14:paraId="4653BC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starts timer 1 = 60 min.</w:t>
            </w:r>
          </w:p>
          <w:p w14:paraId="1571CB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t_Wait1.start;</w:t>
            </w:r>
          </w:p>
          <w:p w14:paraId="4987261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0CDD41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17" siclog@</w:t>
            </w:r>
          </w:p>
          <w:p w14:paraId="534E60F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f_NR_RRCRelease(v_NGC_NASCellA);</w:t>
            </w:r>
          </w:p>
          <w:p w14:paraId="00EB42D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C7115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18" siclog@</w:t>
            </w:r>
          </w:p>
          <w:p w14:paraId="795809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 in the next 60 seconds?</w:t>
            </w:r>
          </w:p>
          <w:p w14:paraId="418463A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t_Wait2.start;</w:t>
            </w:r>
          </w:p>
          <w:p w14:paraId="0EEF428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alt {</w:t>
            </w:r>
          </w:p>
          <w:p w14:paraId="0BD8E90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SRB.receive(car_NR_SRB0_RrcPdu_IND(v_NGC_NASCellA, cr_38508_RRCSetupRequest(cr_NR_EstablishmentCause_Any)))</w:t>
            </w:r>
          </w:p>
          <w:p w14:paraId="1B6F6D4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CC12E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t_Wait2.stop;</w:t>
            </w:r>
          </w:p>
          <w:p w14:paraId="3A10144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f_NR_SetVerdictFailOrInconc(__FILE__, __LINE__, "Step 12: RRCSetupRequest received");</w:t>
            </w:r>
          </w:p>
          <w:p w14:paraId="15E65E5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1BE80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t_Wait2.timeout {}</w:t>
            </w:r>
          </w:p>
          <w:p w14:paraId="44631DF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2980771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065DE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19" siclog@</w:t>
            </w:r>
          </w:p>
          <w:p w14:paraId="1F03E4F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f_NR_SetCellPower (v_NGC_NASCellB, tsc_NR_ServingCellSSS_EPRE_FR1, tsc_NR_ServingCellSSS_EPRE_FR2);</w:t>
            </w:r>
          </w:p>
          <w:p w14:paraId="73730468"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7D0A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20" siclog@</w:t>
            </w:r>
          </w:p>
          <w:p w14:paraId="3E0BD94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B?</w:t>
            </w:r>
          </w:p>
          <w:p w14:paraId="679A9EB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v_ReceivedMsg := f_NR_RRC_ConnEst_DefWithNas (v_NGC_NASCellB, tsc_NR_RRC_TI_Def, ?, tsc_SHT_NoSecurityProtection);</w:t>
            </w:r>
          </w:p>
          <w:p w14:paraId="31C839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f_Check_NG_RegistrationReqMsg (v_GMM_MobilityInfo, v_ReceivedMsg.Pdu, Initial_NoSecurity,</w:t>
            </w:r>
          </w:p>
          <w:p w14:paraId="6940E4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cr_NG_MobileIdentitySUCI(?,?),   //Check the SUCI</w:t>
            </w:r>
          </w:p>
          <w:p w14:paraId="798E31E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tsc_NasKsi_NoKey,      //check the NAS key set identifier</w:t>
            </w:r>
          </w:p>
          <w:p w14:paraId="5F1E05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1DD8EA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f_NR_SetVerdictFailOrInconc(__FILE__, __LINE__, "Step 20");</w:t>
            </w:r>
          </w:p>
          <w:p w14:paraId="25B346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9B5F21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f_NR_PreliminaryPass(__FILE__, __LINE__, "Step 20");</w:t>
            </w:r>
          </w:p>
          <w:p w14:paraId="0415CC2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344CB0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21-27" siclog@</w:t>
            </w:r>
          </w:p>
          <w:p w14:paraId="112EB3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 to 11 from procedure in TS 38.508-1 [4] Table 4.5.2.2-2 are performed.</w:t>
            </w:r>
          </w:p>
          <w:p w14:paraId="47A3405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v_NasCount := f_NR5GC_RRC_Idle_Steps5_9_AKA(v_GMM_MobilityInfo, v_NGC_NASCellB, v_ReceivedMsg, v_PLMN, Initial_NoSecurity);</w:t>
            </w:r>
          </w:p>
          <w:p w14:paraId="5CE714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f_NR5GC_MobileInfo_SetGMM_MobilityInfo(v_GMM_MobilityInfo);</w:t>
            </w:r>
          </w:p>
          <w:p w14:paraId="2818D11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f_NR_RRC_ActivateSecurity (v_NGC_NASCellB, v_NasCount);</w:t>
            </w:r>
          </w:p>
          <w:p w14:paraId="5B19E83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BEDB0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28 siclog@</w:t>
            </w:r>
          </w:p>
          <w:p w14:paraId="389E3B5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 Temporarily not authorized for this SNPN".</w:t>
            </w:r>
          </w:p>
          <w:p w14:paraId="2956BE6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SRB.send(cas_NR_SRB_NasPdu_REQ(v_NGC_NASCellB,</w:t>
            </w:r>
          </w:p>
          <w:p w14:paraId="7FD2B0A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50CF1A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cs_TimingInfo_Now,</w:t>
            </w:r>
          </w:p>
          <w:p w14:paraId="3435D73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cs_NG_NAS_Request(tsc_SHT_IntegrityProtected_Ciphered, cs_NG_REGISTRATION_REJECT(cs_GMM_GSM_Cause(omit, '01001010'B)))));</w:t>
            </w:r>
          </w:p>
          <w:p w14:paraId="108EFA8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582CFB4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29" siclog@</w:t>
            </w:r>
          </w:p>
          <w:p w14:paraId="50B1D46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f_NR_RRCRelease(v_NGC_NASCellB);</w:t>
            </w:r>
          </w:p>
          <w:p w14:paraId="512D361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E8050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30" siclog@</w:t>
            </w:r>
          </w:p>
          <w:p w14:paraId="2B9DBB1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f_NR_SetCellPower (v_NGC_NASCellB, tsc_NR_NonSuitableCellSSS_EPRE_FR1, tsc_NR_NonSuitableCellSSS_EPRE_FR2);</w:t>
            </w:r>
          </w:p>
          <w:p w14:paraId="5D1EFA61"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8784EB5"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lang w:eastAsia="de-DE"/>
              </w:rPr>
              <w:t xml:space="preserve">    </w:t>
            </w:r>
            <w:r w:rsidRPr="00A46332">
              <w:rPr>
                <w:rFonts w:ascii="Courier New" w:hAnsi="Courier New" w:cs="Courier New"/>
                <w:highlight w:val="yellow"/>
                <w:lang w:eastAsia="de-DE"/>
              </w:rPr>
              <w:t>//@siclog "Step 31" siclog@</w:t>
            </w:r>
          </w:p>
          <w:p w14:paraId="0A7025B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//Check: Does the UE transmit the REGISTRATION REQUEST message on NGC Cell A?</w:t>
            </w:r>
          </w:p>
          <w:p w14:paraId="0B637430"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v_ReceivedMsg := f_NR_RRC_ConnEst_DefWithNas (v_NGC_NASCellA, tsc_NR_RRC_TI_Def, ?, tsc_SHT_NoSecurityProtection);</w:t>
            </w:r>
          </w:p>
          <w:p w14:paraId="016D0A57"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if (not f_Check_NG_RegistrationReqMsg (v_GMM_MobilityInfo, v_ReceivedMsg.Pdu, Initial_NoSecurity,</w:t>
            </w:r>
          </w:p>
          <w:p w14:paraId="4F326839"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cr_NG_MobileIdentitySUCI(?,?),   //Check the SUCI</w:t>
            </w:r>
          </w:p>
          <w:p w14:paraId="5BD52A8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tsc_NasKsi_NoKey,      //check the NAS key set identifier</w:t>
            </w:r>
          </w:p>
          <w:p w14:paraId="1BCD377D"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 -, -, -, -, omit)) {</w:t>
            </w:r>
          </w:p>
          <w:p w14:paraId="2AD683F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f_NR_SetVerdictFailOrInconc(__FILE__, __LINE__, "Step 31");</w:t>
            </w:r>
          </w:p>
          <w:p w14:paraId="02914E23"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
          <w:p w14:paraId="1B6F390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highlight w:val="yellow"/>
                <w:lang w:eastAsia="de-DE"/>
              </w:rPr>
              <w:t xml:space="preserve">    f_NR_PreliminaryPass(__FILE__, __LINE__, "Step 31");</w:t>
            </w:r>
          </w:p>
          <w:p w14:paraId="14ECAB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67FF16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32" siclog@</w:t>
            </w:r>
          </w:p>
          <w:p w14:paraId="055E1BE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t_Wait1.stop;</w:t>
            </w:r>
          </w:p>
          <w:p w14:paraId="066101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28729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33" siclog@</w:t>
            </w:r>
          </w:p>
          <w:p w14:paraId="26508C1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r w:rsidRPr="00A46332">
              <w:rPr>
                <w:rFonts w:ascii="Courier New" w:hAnsi="Courier New" w:cs="Courier New"/>
                <w:highlight w:val="green"/>
                <w:lang w:eastAsia="de-DE"/>
              </w:rPr>
              <w:t>f_NR_UE_DeRegisterOnSwitchOff(v_NGC_NASCellB, STATE_IDLE_1A);</w:t>
            </w:r>
          </w:p>
          <w:p w14:paraId="7B1C023C" w14:textId="77777777" w:rsidR="00A46332" w:rsidRPr="00A46332" w:rsidRDefault="00A46332" w:rsidP="00A46332">
            <w:pPr>
              <w:autoSpaceDE w:val="0"/>
              <w:autoSpaceDN w:val="0"/>
              <w:adjustRightInd w:val="0"/>
              <w:spacing w:after="0"/>
              <w:rPr>
                <w:rFonts w:ascii="Courier New" w:hAnsi="Courier New" w:cs="Courier New"/>
                <w:lang w:eastAsia="de-DE"/>
              </w:rPr>
            </w:pPr>
          </w:p>
          <w:p w14:paraId="7C8E9F7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34" siclog@</w:t>
            </w:r>
          </w:p>
          <w:p w14:paraId="0689B3F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BC9C2B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63F412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35" siclog@</w:t>
            </w:r>
          </w:p>
          <w:p w14:paraId="33B3D71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w:t>
            </w:r>
          </w:p>
          <w:p w14:paraId="154EE6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v_ReceivedMsg := f_NR_RRC_ConnEst_DefWithNas (v_NGC_NASCellA, tsc_NR_RRC_TI_Def, ?, tsc_SHT_NoSecurityProtection);</w:t>
            </w:r>
          </w:p>
          <w:p w14:paraId="0EEF38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f_Check_NG_RegistrationReqMsg (v_GMM_MobilityInfo, v_ReceivedMsg.Pdu, Initial_NoSecurity,</w:t>
            </w:r>
          </w:p>
          <w:p w14:paraId="0A6646D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cr_NG_MobileIdentitySUCI(?,?),   //Check the SUCI</w:t>
            </w:r>
          </w:p>
          <w:p w14:paraId="10B96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tsc_NasKsi_NoKey,      //check the NAS key set identifier</w:t>
            </w:r>
          </w:p>
          <w:p w14:paraId="33282FF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27C477F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f_NR_SetVerdictFailOrInconc(__FILE__, __LINE__, "Step 35");</w:t>
            </w:r>
          </w:p>
          <w:p w14:paraId="3739F2E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529458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f_NR_PreliminaryPass(__FILE__, __LINE__, "Step 35");</w:t>
            </w:r>
          </w:p>
          <w:p w14:paraId="5B5D97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09CFBD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36-51" siclog@</w:t>
            </w:r>
          </w:p>
          <w:p w14:paraId="11751CC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5-20a1 of Table 4.5.2.2-2 of the generic procedure in TS 38.508-1 [4] are performed on NGC Cell A.</w:t>
            </w:r>
          </w:p>
          <w:p w14:paraId="54DEADD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f_NR5GC_RRC_Idle_Steps5_20 (v_GMM_MobilityInfo, v_NGC_NASCellA, v_ReceivedMsg, TESTMode_OFF, -, Initial_NoSecurity);</w:t>
            </w:r>
          </w:p>
          <w:p w14:paraId="7DBF712F"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B1A78D" w14:textId="499086A1" w:rsidR="00232818" w:rsidRPr="00CA4CF2" w:rsidRDefault="00A46332" w:rsidP="00A46332">
            <w:pPr>
              <w:autoSpaceDE w:val="0"/>
              <w:autoSpaceDN w:val="0"/>
              <w:adjustRightInd w:val="0"/>
              <w:spacing w:after="0"/>
              <w:rPr>
                <w:rFonts w:ascii="Courier New" w:hAnsi="Courier New" w:cs="Courier New"/>
                <w:b/>
                <w:lang w:eastAsia="de-DE"/>
              </w:rPr>
            </w:pPr>
            <w:r w:rsidRPr="00A46332">
              <w:rPr>
                <w:rFonts w:ascii="Courier New" w:hAnsi="Courier New" w:cs="Courier New"/>
                <w:lang w:eastAsia="de-DE"/>
              </w:rPr>
              <w:t xml:space="preserve">    } //End of fl_TC_9_1_11_1_Body</w:t>
            </w:r>
            <w:r w:rsidRPr="00A46332">
              <w:rPr>
                <w:rFonts w:ascii="Courier New" w:hAnsi="Courier New" w:cs="Courier New"/>
                <w:b/>
                <w:lang w:eastAsia="de-DE"/>
              </w:rPr>
              <w:t xml:space="preserve"> </w:t>
            </w:r>
          </w:p>
        </w:tc>
      </w:tr>
    </w:tbl>
    <w:p w14:paraId="5699C8BC" w14:textId="77777777" w:rsidR="005930D3" w:rsidRDefault="005930D3" w:rsidP="005930D3">
      <w:pPr>
        <w:spacing w:after="0"/>
        <w:rPr>
          <w:rFonts w:ascii="Arial" w:hAnsi="Arial"/>
          <w:b/>
        </w:rPr>
      </w:pPr>
    </w:p>
    <w:p w14:paraId="64B6A84A"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97BD9E2" w14:textId="77777777" w:rsidTr="00966408">
        <w:tc>
          <w:tcPr>
            <w:tcW w:w="9855" w:type="dxa"/>
            <w:tcBorders>
              <w:top w:val="single" w:sz="4" w:space="0" w:color="auto"/>
              <w:left w:val="single" w:sz="4" w:space="0" w:color="auto"/>
              <w:bottom w:val="single" w:sz="4" w:space="0" w:color="auto"/>
              <w:right w:val="single" w:sz="4" w:space="0" w:color="auto"/>
            </w:tcBorders>
          </w:tcPr>
          <w:p w14:paraId="4130F3DB" w14:textId="77777777" w:rsidR="00BB674F" w:rsidRPr="00BB674F" w:rsidRDefault="005930D3" w:rsidP="00BB674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BB674F" w:rsidRPr="00BB674F">
              <w:rPr>
                <w:rFonts w:ascii="Courier New" w:hAnsi="Courier New" w:cs="Courier New"/>
              </w:rPr>
              <w:t>function fl_TC_9_1_11_1_Body() runs on NR5GC_PTC</w:t>
            </w:r>
          </w:p>
          <w:p w14:paraId="0E07EE0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1444C3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NR_CellId_Type v_NGC_NASCellA := f_NR5GC_MapNASCell(ngc_CellA, NG_AllCellsOnSamePLMN);</w:t>
            </w:r>
          </w:p>
          <w:p w14:paraId="142D2F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NR_CellId_Type v_NGC_NASCellB := f_NR5GC_MapNASCell(ngc_CellB, NG_AllCellsOnSamePLMN);</w:t>
            </w:r>
          </w:p>
          <w:p w14:paraId="247C7BD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NG_NAS_MSG_Indication_Type v_ReceivedMsg;</w:t>
            </w:r>
          </w:p>
          <w:p w14:paraId="56A772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GMM_MobilityInfo_Type v_GMM_MobilityInfo;</w:t>
            </w:r>
          </w:p>
          <w:p w14:paraId="70E31C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NAS_PlmnId v_PLMN := f_NR_Asn2Nas_PlmnId(f_NR_CellInfo_GetPLMN (v_NGC_NASCellA));</w:t>
            </w:r>
          </w:p>
          <w:p w14:paraId="53D70B3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NasCount_Type v_NasCount;</w:t>
            </w:r>
          </w:p>
          <w:p w14:paraId="7BD75C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t_Wait1 := 3600.0;</w:t>
            </w:r>
          </w:p>
          <w:p w14:paraId="0FFD162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t_Wait2 := 60.0;</w:t>
            </w:r>
          </w:p>
          <w:p w14:paraId="7B4856F2" w14:textId="77777777" w:rsidR="00BB674F" w:rsidRPr="00BB674F" w:rsidRDefault="00BB674F" w:rsidP="00BB674F">
            <w:pPr>
              <w:autoSpaceDE w:val="0"/>
              <w:autoSpaceDN w:val="0"/>
              <w:adjustRightInd w:val="0"/>
              <w:spacing w:after="0"/>
              <w:rPr>
                <w:rFonts w:ascii="Courier New" w:hAnsi="Courier New" w:cs="Courier New"/>
              </w:rPr>
            </w:pPr>
          </w:p>
          <w:p w14:paraId="213C6E4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 siclog@</w:t>
            </w:r>
          </w:p>
          <w:p w14:paraId="265ECCF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f_NR_SetCellPower (v_NGC_NASCellA, tsc_NR_ServingCellSSS_EPRE_FR1, tsc_NR_ServingCellSSS_EPRE_FR2);</w:t>
            </w:r>
          </w:p>
          <w:p w14:paraId="1DEAFF2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f_NR_SetCellPower (v_NGC_NASCellB, tsc_NR_NonSuitableCellSSS_EPRE_FR1, tsc_NR_NonSuitableCellSSS_EPRE_FR2);</w:t>
            </w:r>
          </w:p>
          <w:p w14:paraId="5B4B04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7EE4AC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 siclog@</w:t>
            </w:r>
          </w:p>
          <w:p w14:paraId="3BB8DF4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3E5BBA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FFD9B8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3-14" siclog@</w:t>
            </w:r>
          </w:p>
          <w:p w14:paraId="1F4562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2-13 of Table 4.5.2.2-2 of the generic procedure in TS 38.508-1 [4] are performed</w:t>
            </w:r>
          </w:p>
          <w:p w14:paraId="43E8CEF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v_ReceivedMsg := f_NR_RRC_ConnEst_DefWithNas (v_NGC_NASCellA, tsc_NR_RRC_TI_Def, ?, (tsc_SHT_NoSecurityProtection, tsc_SHT_IntegrityProtected));</w:t>
            </w:r>
          </w:p>
          <w:p w14:paraId="5557997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f_Check_NG_RegistrationReqMsg (v_GMM_MobilityInfo, v_ReceivedMsg.Pdu, Initial_Secure)) {</w:t>
            </w:r>
          </w:p>
          <w:p w14:paraId="1CA740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f_NR_SetVerdictFailOrInconc(__FILE__, __LINE__, "Registration Request Message Failed");</w:t>
            </w:r>
          </w:p>
          <w:p w14:paraId="5766FE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531420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f_NR5GC_RRC_Idle_Steps5_13 (v_GMM_MobilityInfo, v_NGC_NASCellA, v_ReceivedMsg, v_PLMN, TESTMode_OFF, Initial_NoSecurity);</w:t>
            </w:r>
          </w:p>
          <w:p w14:paraId="6DBF369F" w14:textId="77777777" w:rsidR="00BB674F" w:rsidRPr="00BB674F" w:rsidRDefault="00BB674F" w:rsidP="00BB674F">
            <w:pPr>
              <w:autoSpaceDE w:val="0"/>
              <w:autoSpaceDN w:val="0"/>
              <w:adjustRightInd w:val="0"/>
              <w:spacing w:after="0"/>
              <w:rPr>
                <w:rFonts w:ascii="Courier New" w:hAnsi="Courier New" w:cs="Courier New"/>
              </w:rPr>
            </w:pPr>
          </w:p>
          <w:p w14:paraId="5B9F6C6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15" siclog@</w:t>
            </w:r>
          </w:p>
          <w:p w14:paraId="0E0F2C0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"Temporarily not authorized for this SNPN".</w:t>
            </w:r>
          </w:p>
          <w:p w14:paraId="7719A6C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SRB.send(cas_NR_SRB_NasPdu_REQ(v_NGC_NASCellA,</w:t>
            </w:r>
          </w:p>
          <w:p w14:paraId="2E1FA85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0F88C95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cs_TimingInfo_Now,</w:t>
            </w:r>
          </w:p>
          <w:p w14:paraId="0DA03AD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cs_NG_NAS_Request(tsc_SHT_IntegrityProtected_Ciphered, cs_NG_REGISTRATION_REJECT(cs_GMM_GSM_Cause(omit, '01001010'B)))));</w:t>
            </w:r>
          </w:p>
          <w:p w14:paraId="56FDFAB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888D3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16" siclog@</w:t>
            </w:r>
          </w:p>
          <w:p w14:paraId="642EF00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starts timer 1 = 60 min.</w:t>
            </w:r>
          </w:p>
          <w:p w14:paraId="77BAAFC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t_Wait1.start;</w:t>
            </w:r>
          </w:p>
          <w:p w14:paraId="4FF7505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DD1359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17" siclog@</w:t>
            </w:r>
          </w:p>
          <w:p w14:paraId="3E0135C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f_NR_RRCRelease(v_NGC_NASCellA);</w:t>
            </w:r>
          </w:p>
          <w:p w14:paraId="4F79B47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B0C2B0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18" siclog@</w:t>
            </w:r>
          </w:p>
          <w:p w14:paraId="6CDB1BB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 in the next 60 seconds?</w:t>
            </w:r>
          </w:p>
          <w:p w14:paraId="2CC3C8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t_Wait2.start;</w:t>
            </w:r>
          </w:p>
          <w:p w14:paraId="6DF466F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alt {</w:t>
            </w:r>
          </w:p>
          <w:p w14:paraId="541FA89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SRB.receive(car_NR_SRB0_RrcPdu_IND(v_NGC_NASCellA, cr_38508_RRCSetupRequest(cr_NR_EstablishmentCause_Any)))</w:t>
            </w:r>
          </w:p>
          <w:p w14:paraId="5D946B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1EFA66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t_Wait2.stop;</w:t>
            </w:r>
          </w:p>
          <w:p w14:paraId="01CF28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f_NR_SetVerdictFailOrInconc(__FILE__, __LINE__, "Step 12: RRCSetupRequest received");</w:t>
            </w:r>
          </w:p>
          <w:p w14:paraId="035D8F4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74E56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t_Wait2.timeout {}</w:t>
            </w:r>
          </w:p>
          <w:p w14:paraId="53670C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34467F8" w14:textId="77777777" w:rsidR="00BB674F" w:rsidRPr="00BB674F" w:rsidRDefault="00BB674F" w:rsidP="00BB674F">
            <w:pPr>
              <w:autoSpaceDE w:val="0"/>
              <w:autoSpaceDN w:val="0"/>
              <w:adjustRightInd w:val="0"/>
              <w:spacing w:after="0"/>
              <w:rPr>
                <w:rFonts w:ascii="Courier New" w:hAnsi="Courier New" w:cs="Courier New"/>
              </w:rPr>
            </w:pPr>
          </w:p>
          <w:p w14:paraId="6255544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19" siclog@</w:t>
            </w:r>
          </w:p>
          <w:p w14:paraId="7E8E468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f_NR_SetCellPower (v_NGC_NASCellB, tsc_NR_ServingCellSSS_EPRE_FR1, tsc_NR_ServingCellSSS_EPRE_FR2);</w:t>
            </w:r>
          </w:p>
          <w:p w14:paraId="3334D874" w14:textId="77777777" w:rsidR="00BB674F" w:rsidRPr="00BB674F" w:rsidRDefault="00BB674F" w:rsidP="00BB674F">
            <w:pPr>
              <w:autoSpaceDE w:val="0"/>
              <w:autoSpaceDN w:val="0"/>
              <w:adjustRightInd w:val="0"/>
              <w:spacing w:after="0"/>
              <w:rPr>
                <w:rFonts w:ascii="Courier New" w:hAnsi="Courier New" w:cs="Courier New"/>
              </w:rPr>
            </w:pPr>
          </w:p>
          <w:p w14:paraId="0D6096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20" siclog@</w:t>
            </w:r>
          </w:p>
          <w:p w14:paraId="4D6D695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B?</w:t>
            </w:r>
          </w:p>
          <w:p w14:paraId="796E8B7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v_ReceivedMsg := f_NR_RRC_ConnEst_DefWithNas (v_NGC_NASCellB, tsc_NR_RRC_TI_Def, ?, tsc_SHT_NoSecurityProtection);</w:t>
            </w:r>
          </w:p>
          <w:p w14:paraId="20E926C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f_Check_NG_RegistrationReqMsg (v_GMM_MobilityInfo, v_ReceivedMsg.Pdu, Initial_NoSecurity,</w:t>
            </w:r>
          </w:p>
          <w:p w14:paraId="2B8266E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cr_NG_MobileIdentitySUCI(?,?),   //Check the SUCI</w:t>
            </w:r>
          </w:p>
          <w:p w14:paraId="44B2A35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tsc_NasKsi_NoKey,      //check the NAS key set identifier</w:t>
            </w:r>
          </w:p>
          <w:p w14:paraId="1431A21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4F232F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f_NR_SetVerdictFailOrInconc(__FILE__, __LINE__, "Step 20");</w:t>
            </w:r>
          </w:p>
          <w:p w14:paraId="13CF287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D50DED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f_NR_PreliminaryPass(__FILE__, __LINE__, "Step 20");</w:t>
            </w:r>
          </w:p>
          <w:p w14:paraId="72817D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CBE353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21-27" siclog@</w:t>
            </w:r>
          </w:p>
          <w:p w14:paraId="580BD4F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 to 11 from procedure in TS 38.508-1 [4] Table 4.5.2.2-2 are performed.</w:t>
            </w:r>
          </w:p>
          <w:p w14:paraId="58F525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v_NasCount := f_NR5GC_RRC_Idle_Steps5_9_AKA(v_GMM_MobilityInfo, v_NGC_NASCellB, v_ReceivedMsg, v_PLMN, Initial_NoSecurity);</w:t>
            </w:r>
          </w:p>
          <w:p w14:paraId="4FB234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f_NR5GC_MobileInfo_SetGMM_MobilityInfo(v_GMM_MobilityInfo);</w:t>
            </w:r>
          </w:p>
          <w:p w14:paraId="02840CB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f_NR_RRC_ActivateSecurity (v_NGC_NASCellB, v_NasCount);</w:t>
            </w:r>
          </w:p>
          <w:p w14:paraId="1EE8F6EA" w14:textId="77777777" w:rsidR="00BB674F" w:rsidRPr="00BB674F" w:rsidRDefault="00BB674F" w:rsidP="00BB674F">
            <w:pPr>
              <w:autoSpaceDE w:val="0"/>
              <w:autoSpaceDN w:val="0"/>
              <w:adjustRightInd w:val="0"/>
              <w:spacing w:after="0"/>
              <w:rPr>
                <w:rFonts w:ascii="Courier New" w:hAnsi="Courier New" w:cs="Courier New"/>
              </w:rPr>
            </w:pPr>
          </w:p>
          <w:p w14:paraId="6A55437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28 siclog@</w:t>
            </w:r>
          </w:p>
          <w:p w14:paraId="64099E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 Temporarily not authorized for this SNPN".</w:t>
            </w:r>
          </w:p>
          <w:p w14:paraId="601EA46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SRB.send(cas_NR_SRB_NasPdu_REQ(v_NGC_NASCellB,</w:t>
            </w:r>
          </w:p>
          <w:p w14:paraId="12969DA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372BB2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cs_TimingInfo_Now,</w:t>
            </w:r>
          </w:p>
          <w:p w14:paraId="226D36E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cs_NG_NAS_Request(tsc_SHT_IntegrityProtected_Ciphered, cs_NG_REGISTRATION_REJECT(cs_GMM_GSM_Cause(omit, '01001010'B)))));</w:t>
            </w:r>
          </w:p>
          <w:p w14:paraId="52E0A698" w14:textId="77777777" w:rsidR="00BB674F" w:rsidRPr="00BB674F" w:rsidRDefault="00BB674F" w:rsidP="00BB674F">
            <w:pPr>
              <w:autoSpaceDE w:val="0"/>
              <w:autoSpaceDN w:val="0"/>
              <w:adjustRightInd w:val="0"/>
              <w:spacing w:after="0"/>
              <w:rPr>
                <w:rFonts w:ascii="Courier New" w:hAnsi="Courier New" w:cs="Courier New"/>
              </w:rPr>
            </w:pPr>
          </w:p>
          <w:p w14:paraId="0F63EB2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29" siclog@</w:t>
            </w:r>
          </w:p>
          <w:p w14:paraId="07416AD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f_NR_RRCRelease(v_NGC_NASCellB);</w:t>
            </w:r>
          </w:p>
          <w:p w14:paraId="73ACD055" w14:textId="77777777" w:rsidR="00BB674F" w:rsidRPr="00BB674F" w:rsidRDefault="00BB674F" w:rsidP="00BB674F">
            <w:pPr>
              <w:autoSpaceDE w:val="0"/>
              <w:autoSpaceDN w:val="0"/>
              <w:adjustRightInd w:val="0"/>
              <w:spacing w:after="0"/>
              <w:rPr>
                <w:rFonts w:ascii="Courier New" w:hAnsi="Courier New" w:cs="Courier New"/>
              </w:rPr>
            </w:pPr>
          </w:p>
          <w:p w14:paraId="47C1545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30" siclog@</w:t>
            </w:r>
          </w:p>
          <w:p w14:paraId="5ECDC3C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f_NR_SetCellPower (v_NGC_NASCellB, tsc_NR_NonSuitableCellSSS_EPRE_FR1, tsc_NR_NonSuitableCellSSS_EPRE_FR2);</w:t>
            </w:r>
          </w:p>
          <w:p w14:paraId="16DBB2C2" w14:textId="77777777" w:rsidR="00BB674F" w:rsidRPr="00BB674F" w:rsidRDefault="00BB674F" w:rsidP="00BB674F">
            <w:pPr>
              <w:autoSpaceDE w:val="0"/>
              <w:autoSpaceDN w:val="0"/>
              <w:adjustRightInd w:val="0"/>
              <w:spacing w:after="0"/>
              <w:rPr>
                <w:rFonts w:ascii="Courier New" w:hAnsi="Courier New" w:cs="Courier New"/>
              </w:rPr>
            </w:pPr>
          </w:p>
          <w:p w14:paraId="056588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 siclog@</w:t>
            </w:r>
          </w:p>
          <w:p w14:paraId="23394AA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rPr>
              <w:t xml:space="preserve">    </w:t>
            </w:r>
            <w:r w:rsidRPr="00BB674F">
              <w:rPr>
                <w:rFonts w:ascii="Courier New" w:hAnsi="Courier New" w:cs="Courier New"/>
                <w:highlight w:val="yellow"/>
              </w:rPr>
              <w:t>//Check: Does the UE transmit the REGISTRATION REQUEST message on NGC Cell A in the next 60 seconds?</w:t>
            </w:r>
          </w:p>
          <w:p w14:paraId="67F1175E"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t_Wait2.start;</w:t>
            </w:r>
          </w:p>
          <w:p w14:paraId="271A6E48"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alt {</w:t>
            </w:r>
          </w:p>
          <w:p w14:paraId="3C0580AC"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SRB.receive(car_NR_SRB0_RrcPdu_IND(v_NGC_NASCellA, cr_38508_RRCSetupRequest(cr_NR_EstablishmentCause_Any)))</w:t>
            </w:r>
          </w:p>
          <w:p w14:paraId="3A260905"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6034EA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t_Wait2.stop;</w:t>
            </w:r>
          </w:p>
          <w:p w14:paraId="690391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f_NR_SetVerdictFailOrInconc(__FILE__, __LINE__, "Step 12: RRCSetupRequest received");</w:t>
            </w:r>
          </w:p>
          <w:p w14:paraId="48E04629"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5EF073B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t_Wait2.timeout {}</w:t>
            </w:r>
          </w:p>
          <w:p w14:paraId="49938DF1"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3CB930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f_NR_PreliminaryPass(__FILE__, __LINE__, "Step 31");</w:t>
            </w:r>
          </w:p>
          <w:p w14:paraId="277F5E2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C4AF57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32" siclog@</w:t>
            </w:r>
          </w:p>
          <w:p w14:paraId="42B8FD5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t_Wait1.stop;</w:t>
            </w:r>
          </w:p>
          <w:p w14:paraId="4DDC34F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13E8EEA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33" siclog@</w:t>
            </w:r>
          </w:p>
          <w:p w14:paraId="6A1941DB" w14:textId="192A4C22"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//f_NR_UE_DeRegisterOnSwitchOff(v_NGC_NASCellB, STATE_IDLE_1A); // </w:t>
            </w:r>
            <w:r>
              <w:rPr>
                <w:rFonts w:ascii="Courier New" w:hAnsi="Courier New" w:cs="Courier New"/>
              </w:rPr>
              <w:t xml:space="preserve">REMOVED: </w:t>
            </w:r>
            <w:r w:rsidRPr="00BB674F">
              <w:rPr>
                <w:rFonts w:ascii="Courier New" w:hAnsi="Courier New" w:cs="Courier New"/>
              </w:rPr>
              <w:t>At this point NASCellB is still temporarily forbidden</w:t>
            </w:r>
          </w:p>
          <w:p w14:paraId="660054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r w:rsidRPr="00BB674F">
              <w:rPr>
                <w:rFonts w:ascii="Courier New" w:hAnsi="Courier New" w:cs="Courier New"/>
                <w:highlight w:val="yellow"/>
              </w:rPr>
              <w:t>f_UT_SwitchOffUE(UT, false);</w:t>
            </w:r>
          </w:p>
          <w:p w14:paraId="35BDAD85" w14:textId="77777777" w:rsidR="00BB674F" w:rsidRPr="00BB674F" w:rsidRDefault="00BB674F" w:rsidP="00BB674F">
            <w:pPr>
              <w:autoSpaceDE w:val="0"/>
              <w:autoSpaceDN w:val="0"/>
              <w:adjustRightInd w:val="0"/>
              <w:spacing w:after="0"/>
              <w:rPr>
                <w:rFonts w:ascii="Courier New" w:hAnsi="Courier New" w:cs="Courier New"/>
              </w:rPr>
            </w:pPr>
          </w:p>
          <w:p w14:paraId="48B6890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34" siclog@</w:t>
            </w:r>
          </w:p>
          <w:p w14:paraId="1DB3B6D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127A6C7D" w14:textId="77777777" w:rsidR="00BB674F" w:rsidRPr="00BB674F" w:rsidRDefault="00BB674F" w:rsidP="00BB674F">
            <w:pPr>
              <w:autoSpaceDE w:val="0"/>
              <w:autoSpaceDN w:val="0"/>
              <w:adjustRightInd w:val="0"/>
              <w:spacing w:after="0"/>
              <w:rPr>
                <w:rFonts w:ascii="Courier New" w:hAnsi="Courier New" w:cs="Courier New"/>
              </w:rPr>
            </w:pPr>
          </w:p>
          <w:p w14:paraId="7DA0C01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35" siclog@</w:t>
            </w:r>
          </w:p>
          <w:p w14:paraId="1AF613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w:t>
            </w:r>
          </w:p>
          <w:p w14:paraId="6D585F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v_ReceivedMsg := f_NR_RRC_ConnEst_DefWithNas (v_NGC_NASCellA, tsc_NR_RRC_TI_Def, ?, tsc_SHT_NoSecurityProtection);</w:t>
            </w:r>
          </w:p>
          <w:p w14:paraId="724A734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f_Check_NG_RegistrationReqMsg (v_GMM_MobilityInfo, v_ReceivedMsg.Pdu, Initial_NoSecurity,</w:t>
            </w:r>
          </w:p>
          <w:p w14:paraId="2D35A65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cr_NG_MobileIdentitySUCI(?,?),   //Check the SUCI</w:t>
            </w:r>
          </w:p>
          <w:p w14:paraId="7E3B23F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tsc_NasKsi_NoKey,      //check the NAS key set identifier</w:t>
            </w:r>
          </w:p>
          <w:p w14:paraId="3DDF4B5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3A5B153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f_NR_SetVerdictFailOrInconc(__FILE__, __LINE__, "Step 35");</w:t>
            </w:r>
          </w:p>
          <w:p w14:paraId="53499E1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4A41F02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f_NR_PreliminaryPass(__FILE__, __LINE__, "Step 35");</w:t>
            </w:r>
          </w:p>
          <w:p w14:paraId="5EA608C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2AC0F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36-51" siclog@</w:t>
            </w:r>
          </w:p>
          <w:p w14:paraId="3DD4596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5-20a1 of Table 4.5.2.2-2 of the generic procedure in TS 38.508-1 [4] are performed on NGC Cell A.</w:t>
            </w:r>
          </w:p>
          <w:p w14:paraId="1676F9D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f_NR5GC_RRC_Idle_Steps5_20 (v_GMM_MobilityInfo, v_NGC_NASCellA, v_ReceivedMsg, TESTMode_OFF, -, Initial_NoSecurity);</w:t>
            </w:r>
          </w:p>
          <w:p w14:paraId="6D5ABD9C" w14:textId="77777777" w:rsidR="00BB674F" w:rsidRPr="00BB674F" w:rsidRDefault="00BB674F" w:rsidP="00BB674F">
            <w:pPr>
              <w:autoSpaceDE w:val="0"/>
              <w:autoSpaceDN w:val="0"/>
              <w:adjustRightInd w:val="0"/>
              <w:spacing w:after="0"/>
              <w:rPr>
                <w:rFonts w:ascii="Courier New" w:hAnsi="Courier New" w:cs="Courier New"/>
              </w:rPr>
            </w:pPr>
          </w:p>
          <w:p w14:paraId="4E631079" w14:textId="38CEBABF" w:rsidR="00232818" w:rsidRPr="005930D3"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//End of fl_TC_9_1_11_1_Body </w:t>
            </w:r>
          </w:p>
        </w:tc>
      </w:tr>
    </w:tbl>
    <w:p w14:paraId="48E6BA39" w14:textId="2C186A30" w:rsidR="00673481" w:rsidRDefault="00673481" w:rsidP="00673481">
      <w:pPr>
        <w:spacing w:after="0"/>
        <w:rPr>
          <w:b/>
          <w:lang w:val="pt-BR"/>
        </w:rPr>
      </w:pPr>
    </w:p>
    <w:p w14:paraId="3FAE893B" w14:textId="77777777" w:rsidR="001C6FBE" w:rsidRDefault="001C6FBE" w:rsidP="00673481">
      <w:pPr>
        <w:spacing w:after="0"/>
        <w:rPr>
          <w:b/>
          <w:lang w:val="pt-BR"/>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11" w:name="_Toc122434493"/>
      <w:bookmarkStart w:id="12" w:name="_Toc295288970"/>
      <w:bookmarkStart w:id="13" w:name="_Toc325725665"/>
      <w:bookmarkStart w:id="14" w:name="_Toc110555472"/>
      <w:r w:rsidRPr="00854C55">
        <w:rPr>
          <w:rFonts w:cs="Arial"/>
          <w:b/>
        </w:rPr>
        <w:t xml:space="preserve">Branches </w:t>
      </w:r>
      <w:bookmarkEnd w:id="11"/>
      <w:bookmarkEnd w:id="12"/>
      <w:bookmarkEnd w:id="13"/>
      <w:r>
        <w:rPr>
          <w:rFonts w:cs="Arial"/>
          <w:b/>
        </w:rPr>
        <w:t>executed</w:t>
      </w:r>
      <w:bookmarkEnd w:id="14"/>
      <w:r>
        <w:rPr>
          <w:rFonts w:cs="Arial"/>
          <w:b/>
        </w:rPr>
        <w:t xml:space="preserve"> </w:t>
      </w:r>
    </w:p>
    <w:p w14:paraId="7A694F73" w14:textId="7BE9A10E" w:rsidR="00007D89" w:rsidRPr="00854C55" w:rsidRDefault="005A2A9F" w:rsidP="00007D89">
      <w:pPr>
        <w:rPr>
          <w:rFonts w:cs="Arial"/>
          <w:color w:val="FF0000"/>
        </w:rPr>
      </w:pPr>
      <w:r w:rsidRPr="005A2A9F">
        <w:rPr>
          <w:rFonts w:cs="Arial"/>
        </w:rPr>
        <w:t>On Anritsu, the test case was executed on NR band n</w:t>
      </w:r>
      <w:r w:rsidR="008C1132">
        <w:rPr>
          <w:rFonts w:cs="Arial"/>
        </w:rPr>
        <w:t>41</w:t>
      </w:r>
      <w:r w:rsidRPr="005A2A9F">
        <w:rPr>
          <w:rFonts w:cs="Arial"/>
        </w:rPr>
        <w:t xml:space="preserve"> using NR ciphering nea</w:t>
      </w:r>
      <w:r w:rsidR="008C1132">
        <w:rPr>
          <w:rFonts w:cs="Arial"/>
        </w:rPr>
        <w:t>2</w:t>
      </w:r>
      <w:r w:rsidRPr="005A2A9F">
        <w:rPr>
          <w:rFonts w:cs="Arial"/>
        </w:rPr>
        <w:t xml:space="preserve"> and integrity algorithm nia</w:t>
      </w:r>
      <w:r w:rsidR="008C1132">
        <w:rPr>
          <w:rFonts w:cs="Arial"/>
        </w:rPr>
        <w:t>2</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15" w:name="_Toc122434494"/>
      <w:bookmarkStart w:id="16" w:name="_Toc295288971"/>
      <w:bookmarkStart w:id="17" w:name="_Toc325725666"/>
      <w:bookmarkStart w:id="18" w:name="_Toc110555473"/>
      <w:r w:rsidRPr="00854C55">
        <w:rPr>
          <w:rFonts w:cs="Arial"/>
          <w:b/>
        </w:rPr>
        <w:t>Execution Log Files</w:t>
      </w:r>
      <w:bookmarkEnd w:id="15"/>
      <w:bookmarkEnd w:id="16"/>
      <w:bookmarkEnd w:id="17"/>
      <w:bookmarkEnd w:id="18"/>
      <w:r>
        <w:rPr>
          <w:rFonts w:cs="Arial"/>
          <w:b/>
        </w:rPr>
        <w:t xml:space="preserve"> </w:t>
      </w:r>
    </w:p>
    <w:p w14:paraId="5964E6CE" w14:textId="77777777" w:rsidR="0089121A" w:rsidRPr="00595E68" w:rsidRDefault="0089121A" w:rsidP="0089121A">
      <w:pPr>
        <w:pStyle w:val="Heading2"/>
        <w:numPr>
          <w:ilvl w:val="1"/>
          <w:numId w:val="2"/>
        </w:numPr>
        <w:overflowPunct w:val="0"/>
        <w:autoSpaceDE w:val="0"/>
        <w:autoSpaceDN w:val="0"/>
        <w:adjustRightInd w:val="0"/>
        <w:spacing w:before="480"/>
        <w:rPr>
          <w:rFonts w:cs="Arial"/>
          <w:b/>
        </w:rPr>
      </w:pPr>
      <w:bookmarkStart w:id="19" w:name="_Toc97137458"/>
      <w:bookmarkStart w:id="20" w:name="_Toc110555474"/>
      <w:r>
        <w:rPr>
          <w:rFonts w:cs="Arial"/>
          <w:b/>
        </w:rPr>
        <w:t xml:space="preserve">Qualcomm </w:t>
      </w:r>
      <w:bookmarkEnd w:id="19"/>
      <w:r w:rsidRPr="00396E0C">
        <w:rPr>
          <w:rFonts w:cs="Arial"/>
          <w:b/>
        </w:rPr>
        <w:t>Snapdragon X70 5G Modem-RF System</w:t>
      </w:r>
      <w:bookmarkEnd w:id="20"/>
    </w:p>
    <w:p w14:paraId="6FED924D" w14:textId="243EA362" w:rsidR="005A2A9F" w:rsidRPr="002135F6" w:rsidRDefault="005A2A9F" w:rsidP="005A2A9F">
      <w:pPr>
        <w:rPr>
          <w:rFonts w:cs="Arial"/>
        </w:rPr>
      </w:pPr>
      <w:r>
        <w:rPr>
          <w:rFonts w:cs="Arial"/>
        </w:rPr>
        <w:t>The</w:t>
      </w:r>
      <w:r w:rsidRPr="00AB3F52">
        <w:t xml:space="preserve"> </w:t>
      </w:r>
      <w:r w:rsidR="0089121A" w:rsidRPr="00F96870">
        <w:rPr>
          <w:b/>
          <w:bCs/>
        </w:rPr>
        <w:t>Snapdragon X70 5G Modem-RF System, Qualcomm Technologies’ 5th generation modem-to-antenna</w:t>
      </w:r>
      <w:r w:rsidR="0089121A">
        <w:t xml:space="preserve"> </w:t>
      </w:r>
      <w:r w:rsidR="00BF582B">
        <w:t>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5276BAE"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sidR="00C5073F">
        <w:rPr>
          <w:rFonts w:ascii="Arial" w:hAnsi="Arial" w:cs="Arial"/>
        </w:rPr>
        <w:t>9_1_11_1</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5EEA2A1" w14:textId="3587A44D" w:rsidR="00007D89" w:rsidRPr="00ED0B45" w:rsidRDefault="005A2A9F" w:rsidP="00ED0B45">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sidR="00C5073F">
        <w:rPr>
          <w:rFonts w:ascii="Arial" w:hAnsi="Arial" w:cs="Arial"/>
        </w:rPr>
        <w:t>9_1_11_1</w:t>
      </w:r>
      <w:r w:rsidRPr="006D25CD">
        <w:rPr>
          <w:rFonts w:ascii="Arial" w:hAnsi="Arial" w:cs="Arial"/>
        </w:rPr>
        <w:t>_PIXIT.txt</w:t>
      </w:r>
    </w:p>
    <w:p w14:paraId="4EE1BBC0" w14:textId="19746954" w:rsidR="00007D89" w:rsidRPr="002D362B" w:rsidRDefault="00007D89" w:rsidP="00007D89">
      <w:pPr>
        <w:pStyle w:val="Heading1"/>
        <w:numPr>
          <w:ilvl w:val="0"/>
          <w:numId w:val="2"/>
        </w:numPr>
        <w:autoSpaceDN w:val="0"/>
        <w:rPr>
          <w:rFonts w:cs="Arial"/>
          <w:b/>
        </w:rPr>
      </w:pPr>
      <w:bookmarkStart w:id="21" w:name="_Toc122434496"/>
      <w:bookmarkStart w:id="22" w:name="_Toc295288973"/>
      <w:bookmarkStart w:id="23" w:name="_Toc325725668"/>
      <w:bookmarkStart w:id="24" w:name="_Toc110555475"/>
      <w:r w:rsidRPr="002D362B">
        <w:rPr>
          <w:rFonts w:cs="Arial"/>
          <w:b/>
        </w:rPr>
        <w:t>References</w:t>
      </w:r>
      <w:bookmarkEnd w:id="21"/>
      <w:bookmarkEnd w:id="22"/>
      <w:bookmarkEnd w:id="23"/>
      <w:bookmarkEnd w:id="2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603685" w14:paraId="05ED3EBD" w14:textId="77777777" w:rsidTr="008C1132">
        <w:trPr>
          <w:trHeight w:val="508"/>
        </w:trPr>
        <w:tc>
          <w:tcPr>
            <w:tcW w:w="709" w:type="dxa"/>
            <w:hideMark/>
          </w:tcPr>
          <w:p w14:paraId="44EC969B" w14:textId="77777777" w:rsidR="00007D89" w:rsidRPr="00603685" w:rsidRDefault="00007D89" w:rsidP="00EA3878">
            <w:pPr>
              <w:pStyle w:val="FP"/>
              <w:spacing w:before="40" w:after="40"/>
              <w:rPr>
                <w:rFonts w:ascii="Arial" w:hAnsi="Arial" w:cs="Arial"/>
                <w:bCs/>
                <w:szCs w:val="22"/>
                <w:lang w:eastAsia="en-GB"/>
              </w:rPr>
            </w:pPr>
            <w:r w:rsidRPr="00603685">
              <w:rPr>
                <w:rFonts w:ascii="Arial" w:hAnsi="Arial" w:cs="Arial"/>
                <w:bCs/>
                <w:szCs w:val="22"/>
              </w:rPr>
              <w:t>[1]</w:t>
            </w:r>
          </w:p>
        </w:tc>
        <w:tc>
          <w:tcPr>
            <w:tcW w:w="7667" w:type="dxa"/>
            <w:hideMark/>
          </w:tcPr>
          <w:p w14:paraId="435A9AB1" w14:textId="3AD2041C" w:rsidR="00007D89" w:rsidRPr="00603685" w:rsidRDefault="005A2A9F" w:rsidP="00EA3878">
            <w:pPr>
              <w:overflowPunct w:val="0"/>
              <w:autoSpaceDE w:val="0"/>
              <w:autoSpaceDN w:val="0"/>
              <w:adjustRightInd w:val="0"/>
              <w:spacing w:before="40" w:after="40"/>
              <w:rPr>
                <w:rFonts w:ascii="Arial" w:hAnsi="Arial" w:cs="Arial"/>
                <w:bCs/>
                <w:szCs w:val="22"/>
              </w:rPr>
            </w:pPr>
            <w:r w:rsidRPr="00603685">
              <w:rPr>
                <w:rFonts w:ascii="Arial" w:hAnsi="Arial" w:cs="Arial"/>
                <w:bCs/>
                <w:szCs w:val="22"/>
              </w:rPr>
              <w:t>R5s2</w:t>
            </w:r>
            <w:r w:rsidR="00E56304">
              <w:rPr>
                <w:rFonts w:ascii="Arial" w:hAnsi="Arial" w:cs="Arial"/>
                <w:bCs/>
                <w:szCs w:val="22"/>
              </w:rPr>
              <w:t>21031</w:t>
            </w:r>
            <w:r w:rsidRPr="00603685">
              <w:rPr>
                <w:rFonts w:ascii="Arial" w:hAnsi="Arial" w:cs="Arial"/>
                <w:bCs/>
                <w:szCs w:val="22"/>
              </w:rPr>
              <w:t xml:space="preserve"> - </w:t>
            </w:r>
            <w:r w:rsidR="00E56304" w:rsidRPr="00E56304">
              <w:rPr>
                <w:rFonts w:ascii="Arial" w:hAnsi="Arial" w:cs="Arial"/>
                <w:bCs/>
                <w:szCs w:val="22"/>
              </w:rPr>
              <w:t>Supporting information for addition of NR5GC NAS SNPN test case 9.1.11.1</w:t>
            </w:r>
            <w:r w:rsidR="00007D89" w:rsidRPr="00603685">
              <w:rPr>
                <w:rFonts w:ascii="Arial" w:hAnsi="Arial" w:cs="Arial"/>
                <w:bCs/>
                <w:szCs w:val="22"/>
              </w:rPr>
              <w:br/>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81AC" w14:textId="77777777" w:rsidR="0015157B" w:rsidRDefault="0015157B">
      <w:r>
        <w:separator/>
      </w:r>
    </w:p>
  </w:endnote>
  <w:endnote w:type="continuationSeparator" w:id="0">
    <w:p w14:paraId="049C37B4" w14:textId="77777777" w:rsidR="0015157B" w:rsidRDefault="0015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D7DF8" w14:textId="77777777" w:rsidR="0015157B" w:rsidRDefault="0015157B">
      <w:r>
        <w:separator/>
      </w:r>
    </w:p>
  </w:footnote>
  <w:footnote w:type="continuationSeparator" w:id="0">
    <w:p w14:paraId="4E1EABBE" w14:textId="77777777" w:rsidR="0015157B" w:rsidRDefault="0015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EF0"/>
    <w:multiLevelType w:val="hybridMultilevel"/>
    <w:tmpl w:val="749E4D4C"/>
    <w:lvl w:ilvl="0" w:tplc="177407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73962"/>
    <w:multiLevelType w:val="hybridMultilevel"/>
    <w:tmpl w:val="09E86704"/>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72B7"/>
    <w:multiLevelType w:val="hybridMultilevel"/>
    <w:tmpl w:val="8F927CD6"/>
    <w:lvl w:ilvl="0" w:tplc="15B06F7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550BC0"/>
    <w:multiLevelType w:val="hybridMultilevel"/>
    <w:tmpl w:val="B3B47E7C"/>
    <w:lvl w:ilvl="0" w:tplc="46E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5D2852"/>
    <w:multiLevelType w:val="hybridMultilevel"/>
    <w:tmpl w:val="89786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DF566C"/>
    <w:multiLevelType w:val="hybridMultilevel"/>
    <w:tmpl w:val="8978633A"/>
    <w:lvl w:ilvl="0" w:tplc="17740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B3477"/>
    <w:multiLevelType w:val="hybridMultilevel"/>
    <w:tmpl w:val="E2604012"/>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B84397"/>
    <w:multiLevelType w:val="hybridMultilevel"/>
    <w:tmpl w:val="A6B63DBA"/>
    <w:lvl w:ilvl="0" w:tplc="5032E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905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837836">
    <w:abstractNumId w:val="11"/>
  </w:num>
  <w:num w:numId="3" w16cid:durableId="2083260608">
    <w:abstractNumId w:val="7"/>
  </w:num>
  <w:num w:numId="4" w16cid:durableId="131140905">
    <w:abstractNumId w:val="6"/>
  </w:num>
  <w:num w:numId="5" w16cid:durableId="58066229">
    <w:abstractNumId w:val="4"/>
  </w:num>
  <w:num w:numId="6" w16cid:durableId="551424525">
    <w:abstractNumId w:val="11"/>
  </w:num>
  <w:num w:numId="7" w16cid:durableId="1409234321">
    <w:abstractNumId w:val="12"/>
  </w:num>
  <w:num w:numId="8" w16cid:durableId="1656490951">
    <w:abstractNumId w:val="5"/>
  </w:num>
  <w:num w:numId="9" w16cid:durableId="776489215">
    <w:abstractNumId w:val="13"/>
  </w:num>
  <w:num w:numId="10" w16cid:durableId="156384271">
    <w:abstractNumId w:val="1"/>
  </w:num>
  <w:num w:numId="11" w16cid:durableId="1182359315">
    <w:abstractNumId w:val="10"/>
  </w:num>
  <w:num w:numId="12" w16cid:durableId="1432779978">
    <w:abstractNumId w:val="3"/>
  </w:num>
  <w:num w:numId="13" w16cid:durableId="1329677099">
    <w:abstractNumId w:val="9"/>
  </w:num>
  <w:num w:numId="14" w16cid:durableId="2132434493">
    <w:abstractNumId w:val="8"/>
  </w:num>
  <w:num w:numId="15" w16cid:durableId="1747412435">
    <w:abstractNumId w:val="2"/>
  </w:num>
  <w:num w:numId="16" w16cid:durableId="1291012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7D89"/>
    <w:rsid w:val="00021A4F"/>
    <w:rsid w:val="00022E4A"/>
    <w:rsid w:val="00033BF1"/>
    <w:rsid w:val="00044A3F"/>
    <w:rsid w:val="0005058F"/>
    <w:rsid w:val="000910E5"/>
    <w:rsid w:val="000A6394"/>
    <w:rsid w:val="000B7FED"/>
    <w:rsid w:val="000C038A"/>
    <w:rsid w:val="000C6598"/>
    <w:rsid w:val="000C733E"/>
    <w:rsid w:val="000C7EA1"/>
    <w:rsid w:val="000D44B3"/>
    <w:rsid w:val="000F4C5B"/>
    <w:rsid w:val="00144520"/>
    <w:rsid w:val="00145D43"/>
    <w:rsid w:val="0015157B"/>
    <w:rsid w:val="001535C9"/>
    <w:rsid w:val="0016175A"/>
    <w:rsid w:val="00166A5E"/>
    <w:rsid w:val="001816CF"/>
    <w:rsid w:val="001818C7"/>
    <w:rsid w:val="001867E1"/>
    <w:rsid w:val="00192C46"/>
    <w:rsid w:val="001A08B3"/>
    <w:rsid w:val="001A5C12"/>
    <w:rsid w:val="001A5E32"/>
    <w:rsid w:val="001A7B60"/>
    <w:rsid w:val="001B52F0"/>
    <w:rsid w:val="001B7A65"/>
    <w:rsid w:val="001C6FBE"/>
    <w:rsid w:val="001E41F3"/>
    <w:rsid w:val="001E790C"/>
    <w:rsid w:val="00232818"/>
    <w:rsid w:val="00233331"/>
    <w:rsid w:val="0026004D"/>
    <w:rsid w:val="002640DD"/>
    <w:rsid w:val="00273443"/>
    <w:rsid w:val="00275D12"/>
    <w:rsid w:val="00284FEB"/>
    <w:rsid w:val="002860C4"/>
    <w:rsid w:val="002A2F93"/>
    <w:rsid w:val="002B5741"/>
    <w:rsid w:val="002E472E"/>
    <w:rsid w:val="00305409"/>
    <w:rsid w:val="003609EF"/>
    <w:rsid w:val="0036231A"/>
    <w:rsid w:val="00372EAC"/>
    <w:rsid w:val="00374DD4"/>
    <w:rsid w:val="003B5C26"/>
    <w:rsid w:val="003E1A36"/>
    <w:rsid w:val="00410371"/>
    <w:rsid w:val="004242F1"/>
    <w:rsid w:val="004357BC"/>
    <w:rsid w:val="0046632D"/>
    <w:rsid w:val="00477AFF"/>
    <w:rsid w:val="00491F0B"/>
    <w:rsid w:val="004B75B7"/>
    <w:rsid w:val="004C72E3"/>
    <w:rsid w:val="004E238C"/>
    <w:rsid w:val="005141D9"/>
    <w:rsid w:val="0051580D"/>
    <w:rsid w:val="00536D49"/>
    <w:rsid w:val="00547111"/>
    <w:rsid w:val="00553AA4"/>
    <w:rsid w:val="00592D74"/>
    <w:rsid w:val="005930D3"/>
    <w:rsid w:val="005959C6"/>
    <w:rsid w:val="005A2A9F"/>
    <w:rsid w:val="005B031F"/>
    <w:rsid w:val="005C6A50"/>
    <w:rsid w:val="005E2C44"/>
    <w:rsid w:val="00603685"/>
    <w:rsid w:val="006204F8"/>
    <w:rsid w:val="00621188"/>
    <w:rsid w:val="006257ED"/>
    <w:rsid w:val="00630776"/>
    <w:rsid w:val="0063710B"/>
    <w:rsid w:val="0064632B"/>
    <w:rsid w:val="00653DE4"/>
    <w:rsid w:val="00665C47"/>
    <w:rsid w:val="00673481"/>
    <w:rsid w:val="00695808"/>
    <w:rsid w:val="006A40E5"/>
    <w:rsid w:val="006B46FB"/>
    <w:rsid w:val="006C152D"/>
    <w:rsid w:val="006C26FE"/>
    <w:rsid w:val="006D246D"/>
    <w:rsid w:val="006E21FB"/>
    <w:rsid w:val="006F381F"/>
    <w:rsid w:val="007100BB"/>
    <w:rsid w:val="00745C21"/>
    <w:rsid w:val="00785AFF"/>
    <w:rsid w:val="00792342"/>
    <w:rsid w:val="00794F71"/>
    <w:rsid w:val="0079650A"/>
    <w:rsid w:val="007977A8"/>
    <w:rsid w:val="007A09A1"/>
    <w:rsid w:val="007B512A"/>
    <w:rsid w:val="007C2097"/>
    <w:rsid w:val="007C5C59"/>
    <w:rsid w:val="007D1DB6"/>
    <w:rsid w:val="007D6A07"/>
    <w:rsid w:val="007F2C4F"/>
    <w:rsid w:val="007F7259"/>
    <w:rsid w:val="008040A8"/>
    <w:rsid w:val="00804BFB"/>
    <w:rsid w:val="0080621D"/>
    <w:rsid w:val="00827565"/>
    <w:rsid w:val="008279FA"/>
    <w:rsid w:val="008475C7"/>
    <w:rsid w:val="0086222B"/>
    <w:rsid w:val="008626E7"/>
    <w:rsid w:val="00870EE7"/>
    <w:rsid w:val="00871550"/>
    <w:rsid w:val="00876C80"/>
    <w:rsid w:val="008863B9"/>
    <w:rsid w:val="0089121A"/>
    <w:rsid w:val="008A45A6"/>
    <w:rsid w:val="008C1132"/>
    <w:rsid w:val="008D3CCC"/>
    <w:rsid w:val="008D4084"/>
    <w:rsid w:val="008D4170"/>
    <w:rsid w:val="008F3789"/>
    <w:rsid w:val="008F686C"/>
    <w:rsid w:val="008F7510"/>
    <w:rsid w:val="0090451E"/>
    <w:rsid w:val="009148DE"/>
    <w:rsid w:val="00915B19"/>
    <w:rsid w:val="00920D08"/>
    <w:rsid w:val="00941E30"/>
    <w:rsid w:val="00944995"/>
    <w:rsid w:val="00944B77"/>
    <w:rsid w:val="00946134"/>
    <w:rsid w:val="00970333"/>
    <w:rsid w:val="00974E5F"/>
    <w:rsid w:val="009777D9"/>
    <w:rsid w:val="00987661"/>
    <w:rsid w:val="00991B88"/>
    <w:rsid w:val="009A056A"/>
    <w:rsid w:val="009A252A"/>
    <w:rsid w:val="009A5753"/>
    <w:rsid w:val="009A579D"/>
    <w:rsid w:val="009B4CD2"/>
    <w:rsid w:val="009D1417"/>
    <w:rsid w:val="009E3297"/>
    <w:rsid w:val="009F734F"/>
    <w:rsid w:val="00A246B6"/>
    <w:rsid w:val="00A3474F"/>
    <w:rsid w:val="00A46332"/>
    <w:rsid w:val="00A47E70"/>
    <w:rsid w:val="00A50CF0"/>
    <w:rsid w:val="00A52373"/>
    <w:rsid w:val="00A52D92"/>
    <w:rsid w:val="00A61E14"/>
    <w:rsid w:val="00A7671C"/>
    <w:rsid w:val="00A8119D"/>
    <w:rsid w:val="00AA2CBC"/>
    <w:rsid w:val="00AC030B"/>
    <w:rsid w:val="00AC4518"/>
    <w:rsid w:val="00AC5820"/>
    <w:rsid w:val="00AD1CD8"/>
    <w:rsid w:val="00AD24B8"/>
    <w:rsid w:val="00B0233C"/>
    <w:rsid w:val="00B258BB"/>
    <w:rsid w:val="00B556B5"/>
    <w:rsid w:val="00B6504E"/>
    <w:rsid w:val="00B67B97"/>
    <w:rsid w:val="00B968C8"/>
    <w:rsid w:val="00BA3EC5"/>
    <w:rsid w:val="00BA51D9"/>
    <w:rsid w:val="00BB1339"/>
    <w:rsid w:val="00BB349B"/>
    <w:rsid w:val="00BB434A"/>
    <w:rsid w:val="00BB5DFC"/>
    <w:rsid w:val="00BB674F"/>
    <w:rsid w:val="00BB7A24"/>
    <w:rsid w:val="00BC1009"/>
    <w:rsid w:val="00BD279D"/>
    <w:rsid w:val="00BD6BB8"/>
    <w:rsid w:val="00BF01E7"/>
    <w:rsid w:val="00BF582B"/>
    <w:rsid w:val="00BF6D74"/>
    <w:rsid w:val="00C15CEE"/>
    <w:rsid w:val="00C24B68"/>
    <w:rsid w:val="00C25115"/>
    <w:rsid w:val="00C31D71"/>
    <w:rsid w:val="00C5073F"/>
    <w:rsid w:val="00C64133"/>
    <w:rsid w:val="00C64A33"/>
    <w:rsid w:val="00C66BA2"/>
    <w:rsid w:val="00C870F6"/>
    <w:rsid w:val="00C95985"/>
    <w:rsid w:val="00CA789F"/>
    <w:rsid w:val="00CC5026"/>
    <w:rsid w:val="00CC68D0"/>
    <w:rsid w:val="00CE1AE3"/>
    <w:rsid w:val="00CE2843"/>
    <w:rsid w:val="00D03F9A"/>
    <w:rsid w:val="00D0464F"/>
    <w:rsid w:val="00D051AC"/>
    <w:rsid w:val="00D06D51"/>
    <w:rsid w:val="00D16D08"/>
    <w:rsid w:val="00D24991"/>
    <w:rsid w:val="00D3706F"/>
    <w:rsid w:val="00D4019D"/>
    <w:rsid w:val="00D50255"/>
    <w:rsid w:val="00D66520"/>
    <w:rsid w:val="00D7780E"/>
    <w:rsid w:val="00D84AE9"/>
    <w:rsid w:val="00DB1987"/>
    <w:rsid w:val="00DC17F8"/>
    <w:rsid w:val="00DD3E9C"/>
    <w:rsid w:val="00DD5CFF"/>
    <w:rsid w:val="00DE34CF"/>
    <w:rsid w:val="00E13F3D"/>
    <w:rsid w:val="00E34898"/>
    <w:rsid w:val="00E435CD"/>
    <w:rsid w:val="00E56304"/>
    <w:rsid w:val="00EB09B7"/>
    <w:rsid w:val="00EB7F22"/>
    <w:rsid w:val="00ED0B45"/>
    <w:rsid w:val="00EE7D7C"/>
    <w:rsid w:val="00F25D98"/>
    <w:rsid w:val="00F2700A"/>
    <w:rsid w:val="00F300FB"/>
    <w:rsid w:val="00F473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7321">
      <w:bodyDiv w:val="1"/>
      <w:marLeft w:val="0"/>
      <w:marRight w:val="0"/>
      <w:marTop w:val="0"/>
      <w:marBottom w:val="0"/>
      <w:divBdr>
        <w:top w:val="none" w:sz="0" w:space="0" w:color="auto"/>
        <w:left w:val="none" w:sz="0" w:space="0" w:color="auto"/>
        <w:bottom w:val="none" w:sz="0" w:space="0" w:color="auto"/>
        <w:right w:val="none" w:sz="0" w:space="0" w:color="auto"/>
      </w:divBdr>
      <w:divsChild>
        <w:div w:id="1025012854">
          <w:marLeft w:val="0"/>
          <w:marRight w:val="0"/>
          <w:marTop w:val="0"/>
          <w:marBottom w:val="0"/>
          <w:divBdr>
            <w:top w:val="none" w:sz="0" w:space="0" w:color="auto"/>
            <w:left w:val="none" w:sz="0" w:space="0" w:color="auto"/>
            <w:bottom w:val="none" w:sz="0" w:space="0" w:color="auto"/>
            <w:right w:val="none" w:sz="0" w:space="0" w:color="auto"/>
          </w:divBdr>
          <w:divsChild>
            <w:div w:id="217401636">
              <w:marLeft w:val="0"/>
              <w:marRight w:val="0"/>
              <w:marTop w:val="0"/>
              <w:marBottom w:val="0"/>
              <w:divBdr>
                <w:top w:val="none" w:sz="0" w:space="0" w:color="auto"/>
                <w:left w:val="none" w:sz="0" w:space="0" w:color="auto"/>
                <w:bottom w:val="none" w:sz="0" w:space="0" w:color="auto"/>
                <w:right w:val="none" w:sz="0" w:space="0" w:color="auto"/>
              </w:divBdr>
            </w:div>
            <w:div w:id="192233560">
              <w:marLeft w:val="0"/>
              <w:marRight w:val="0"/>
              <w:marTop w:val="0"/>
              <w:marBottom w:val="0"/>
              <w:divBdr>
                <w:top w:val="none" w:sz="0" w:space="0" w:color="auto"/>
                <w:left w:val="none" w:sz="0" w:space="0" w:color="auto"/>
                <w:bottom w:val="none" w:sz="0" w:space="0" w:color="auto"/>
                <w:right w:val="none" w:sz="0" w:space="0" w:color="auto"/>
              </w:divBdr>
            </w:div>
            <w:div w:id="368383679">
              <w:marLeft w:val="0"/>
              <w:marRight w:val="0"/>
              <w:marTop w:val="0"/>
              <w:marBottom w:val="0"/>
              <w:divBdr>
                <w:top w:val="none" w:sz="0" w:space="0" w:color="auto"/>
                <w:left w:val="none" w:sz="0" w:space="0" w:color="auto"/>
                <w:bottom w:val="none" w:sz="0" w:space="0" w:color="auto"/>
                <w:right w:val="none" w:sz="0" w:space="0" w:color="auto"/>
              </w:divBdr>
            </w:div>
            <w:div w:id="10080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00333">
      <w:bodyDiv w:val="1"/>
      <w:marLeft w:val="0"/>
      <w:marRight w:val="0"/>
      <w:marTop w:val="0"/>
      <w:marBottom w:val="0"/>
      <w:divBdr>
        <w:top w:val="none" w:sz="0" w:space="0" w:color="auto"/>
        <w:left w:val="none" w:sz="0" w:space="0" w:color="auto"/>
        <w:bottom w:val="none" w:sz="0" w:space="0" w:color="auto"/>
        <w:right w:val="none" w:sz="0" w:space="0" w:color="auto"/>
      </w:divBdr>
      <w:divsChild>
        <w:div w:id="45301715">
          <w:marLeft w:val="0"/>
          <w:marRight w:val="0"/>
          <w:marTop w:val="0"/>
          <w:marBottom w:val="0"/>
          <w:divBdr>
            <w:top w:val="none" w:sz="0" w:space="0" w:color="auto"/>
            <w:left w:val="none" w:sz="0" w:space="0" w:color="auto"/>
            <w:bottom w:val="none" w:sz="0" w:space="0" w:color="auto"/>
            <w:right w:val="none" w:sz="0" w:space="0" w:color="auto"/>
          </w:divBdr>
          <w:divsChild>
            <w:div w:id="1295866211">
              <w:marLeft w:val="0"/>
              <w:marRight w:val="0"/>
              <w:marTop w:val="0"/>
              <w:marBottom w:val="0"/>
              <w:divBdr>
                <w:top w:val="none" w:sz="0" w:space="0" w:color="auto"/>
                <w:left w:val="none" w:sz="0" w:space="0" w:color="auto"/>
                <w:bottom w:val="none" w:sz="0" w:space="0" w:color="auto"/>
                <w:right w:val="none" w:sz="0" w:space="0" w:color="auto"/>
              </w:divBdr>
            </w:div>
            <w:div w:id="1596011935">
              <w:marLeft w:val="0"/>
              <w:marRight w:val="0"/>
              <w:marTop w:val="0"/>
              <w:marBottom w:val="0"/>
              <w:divBdr>
                <w:top w:val="none" w:sz="0" w:space="0" w:color="auto"/>
                <w:left w:val="none" w:sz="0" w:space="0" w:color="auto"/>
                <w:bottom w:val="none" w:sz="0" w:space="0" w:color="auto"/>
                <w:right w:val="none" w:sz="0" w:space="0" w:color="auto"/>
              </w:divBdr>
            </w:div>
            <w:div w:id="800924871">
              <w:marLeft w:val="0"/>
              <w:marRight w:val="0"/>
              <w:marTop w:val="0"/>
              <w:marBottom w:val="0"/>
              <w:divBdr>
                <w:top w:val="none" w:sz="0" w:space="0" w:color="auto"/>
                <w:left w:val="none" w:sz="0" w:space="0" w:color="auto"/>
                <w:bottom w:val="none" w:sz="0" w:space="0" w:color="auto"/>
                <w:right w:val="none" w:sz="0" w:space="0" w:color="auto"/>
              </w:divBdr>
            </w:div>
            <w:div w:id="44525510">
              <w:marLeft w:val="0"/>
              <w:marRight w:val="0"/>
              <w:marTop w:val="0"/>
              <w:marBottom w:val="0"/>
              <w:divBdr>
                <w:top w:val="none" w:sz="0" w:space="0" w:color="auto"/>
                <w:left w:val="none" w:sz="0" w:space="0" w:color="auto"/>
                <w:bottom w:val="none" w:sz="0" w:space="0" w:color="auto"/>
                <w:right w:val="none" w:sz="0" w:space="0" w:color="auto"/>
              </w:divBdr>
            </w:div>
            <w:div w:id="749739888">
              <w:marLeft w:val="0"/>
              <w:marRight w:val="0"/>
              <w:marTop w:val="0"/>
              <w:marBottom w:val="0"/>
              <w:divBdr>
                <w:top w:val="none" w:sz="0" w:space="0" w:color="auto"/>
                <w:left w:val="none" w:sz="0" w:space="0" w:color="auto"/>
                <w:bottom w:val="none" w:sz="0" w:space="0" w:color="auto"/>
                <w:right w:val="none" w:sz="0" w:space="0" w:color="auto"/>
              </w:divBdr>
            </w:div>
            <w:div w:id="235827738">
              <w:marLeft w:val="0"/>
              <w:marRight w:val="0"/>
              <w:marTop w:val="0"/>
              <w:marBottom w:val="0"/>
              <w:divBdr>
                <w:top w:val="none" w:sz="0" w:space="0" w:color="auto"/>
                <w:left w:val="none" w:sz="0" w:space="0" w:color="auto"/>
                <w:bottom w:val="none" w:sz="0" w:space="0" w:color="auto"/>
                <w:right w:val="none" w:sz="0" w:space="0" w:color="auto"/>
              </w:divBdr>
            </w:div>
            <w:div w:id="1789355223">
              <w:marLeft w:val="0"/>
              <w:marRight w:val="0"/>
              <w:marTop w:val="0"/>
              <w:marBottom w:val="0"/>
              <w:divBdr>
                <w:top w:val="none" w:sz="0" w:space="0" w:color="auto"/>
                <w:left w:val="none" w:sz="0" w:space="0" w:color="auto"/>
                <w:bottom w:val="none" w:sz="0" w:space="0" w:color="auto"/>
                <w:right w:val="none" w:sz="0" w:space="0" w:color="auto"/>
              </w:divBdr>
            </w:div>
            <w:div w:id="668604449">
              <w:marLeft w:val="0"/>
              <w:marRight w:val="0"/>
              <w:marTop w:val="0"/>
              <w:marBottom w:val="0"/>
              <w:divBdr>
                <w:top w:val="none" w:sz="0" w:space="0" w:color="auto"/>
                <w:left w:val="none" w:sz="0" w:space="0" w:color="auto"/>
                <w:bottom w:val="none" w:sz="0" w:space="0" w:color="auto"/>
                <w:right w:val="none" w:sz="0" w:space="0" w:color="auto"/>
              </w:divBdr>
            </w:div>
            <w:div w:id="1004667820">
              <w:marLeft w:val="0"/>
              <w:marRight w:val="0"/>
              <w:marTop w:val="0"/>
              <w:marBottom w:val="0"/>
              <w:divBdr>
                <w:top w:val="none" w:sz="0" w:space="0" w:color="auto"/>
                <w:left w:val="none" w:sz="0" w:space="0" w:color="auto"/>
                <w:bottom w:val="none" w:sz="0" w:space="0" w:color="auto"/>
                <w:right w:val="none" w:sz="0" w:space="0" w:color="auto"/>
              </w:divBdr>
            </w:div>
            <w:div w:id="2011129764">
              <w:marLeft w:val="0"/>
              <w:marRight w:val="0"/>
              <w:marTop w:val="0"/>
              <w:marBottom w:val="0"/>
              <w:divBdr>
                <w:top w:val="none" w:sz="0" w:space="0" w:color="auto"/>
                <w:left w:val="none" w:sz="0" w:space="0" w:color="auto"/>
                <w:bottom w:val="none" w:sz="0" w:space="0" w:color="auto"/>
                <w:right w:val="none" w:sz="0" w:space="0" w:color="auto"/>
              </w:divBdr>
            </w:div>
            <w:div w:id="379401706">
              <w:marLeft w:val="0"/>
              <w:marRight w:val="0"/>
              <w:marTop w:val="0"/>
              <w:marBottom w:val="0"/>
              <w:divBdr>
                <w:top w:val="none" w:sz="0" w:space="0" w:color="auto"/>
                <w:left w:val="none" w:sz="0" w:space="0" w:color="auto"/>
                <w:bottom w:val="none" w:sz="0" w:space="0" w:color="auto"/>
                <w:right w:val="none" w:sz="0" w:space="0" w:color="auto"/>
              </w:divBdr>
            </w:div>
            <w:div w:id="2054377495">
              <w:marLeft w:val="0"/>
              <w:marRight w:val="0"/>
              <w:marTop w:val="0"/>
              <w:marBottom w:val="0"/>
              <w:divBdr>
                <w:top w:val="none" w:sz="0" w:space="0" w:color="auto"/>
                <w:left w:val="none" w:sz="0" w:space="0" w:color="auto"/>
                <w:bottom w:val="none" w:sz="0" w:space="0" w:color="auto"/>
                <w:right w:val="none" w:sz="0" w:space="0" w:color="auto"/>
              </w:divBdr>
            </w:div>
            <w:div w:id="579875015">
              <w:marLeft w:val="0"/>
              <w:marRight w:val="0"/>
              <w:marTop w:val="0"/>
              <w:marBottom w:val="0"/>
              <w:divBdr>
                <w:top w:val="none" w:sz="0" w:space="0" w:color="auto"/>
                <w:left w:val="none" w:sz="0" w:space="0" w:color="auto"/>
                <w:bottom w:val="none" w:sz="0" w:space="0" w:color="auto"/>
                <w:right w:val="none" w:sz="0" w:space="0" w:color="auto"/>
              </w:divBdr>
            </w:div>
            <w:div w:id="1582566733">
              <w:marLeft w:val="0"/>
              <w:marRight w:val="0"/>
              <w:marTop w:val="0"/>
              <w:marBottom w:val="0"/>
              <w:divBdr>
                <w:top w:val="none" w:sz="0" w:space="0" w:color="auto"/>
                <w:left w:val="none" w:sz="0" w:space="0" w:color="auto"/>
                <w:bottom w:val="none" w:sz="0" w:space="0" w:color="auto"/>
                <w:right w:val="none" w:sz="0" w:space="0" w:color="auto"/>
              </w:divBdr>
            </w:div>
            <w:div w:id="1252088247">
              <w:marLeft w:val="0"/>
              <w:marRight w:val="0"/>
              <w:marTop w:val="0"/>
              <w:marBottom w:val="0"/>
              <w:divBdr>
                <w:top w:val="none" w:sz="0" w:space="0" w:color="auto"/>
                <w:left w:val="none" w:sz="0" w:space="0" w:color="auto"/>
                <w:bottom w:val="none" w:sz="0" w:space="0" w:color="auto"/>
                <w:right w:val="none" w:sz="0" w:space="0" w:color="auto"/>
              </w:divBdr>
            </w:div>
            <w:div w:id="1856265429">
              <w:marLeft w:val="0"/>
              <w:marRight w:val="0"/>
              <w:marTop w:val="0"/>
              <w:marBottom w:val="0"/>
              <w:divBdr>
                <w:top w:val="none" w:sz="0" w:space="0" w:color="auto"/>
                <w:left w:val="none" w:sz="0" w:space="0" w:color="auto"/>
                <w:bottom w:val="none" w:sz="0" w:space="0" w:color="auto"/>
                <w:right w:val="none" w:sz="0" w:space="0" w:color="auto"/>
              </w:divBdr>
            </w:div>
            <w:div w:id="1996951323">
              <w:marLeft w:val="0"/>
              <w:marRight w:val="0"/>
              <w:marTop w:val="0"/>
              <w:marBottom w:val="0"/>
              <w:divBdr>
                <w:top w:val="none" w:sz="0" w:space="0" w:color="auto"/>
                <w:left w:val="none" w:sz="0" w:space="0" w:color="auto"/>
                <w:bottom w:val="none" w:sz="0" w:space="0" w:color="auto"/>
                <w:right w:val="none" w:sz="0" w:space="0" w:color="auto"/>
              </w:divBdr>
            </w:div>
            <w:div w:id="185293428">
              <w:marLeft w:val="0"/>
              <w:marRight w:val="0"/>
              <w:marTop w:val="0"/>
              <w:marBottom w:val="0"/>
              <w:divBdr>
                <w:top w:val="none" w:sz="0" w:space="0" w:color="auto"/>
                <w:left w:val="none" w:sz="0" w:space="0" w:color="auto"/>
                <w:bottom w:val="none" w:sz="0" w:space="0" w:color="auto"/>
                <w:right w:val="none" w:sz="0" w:space="0" w:color="auto"/>
              </w:divBdr>
            </w:div>
            <w:div w:id="872159035">
              <w:marLeft w:val="0"/>
              <w:marRight w:val="0"/>
              <w:marTop w:val="0"/>
              <w:marBottom w:val="0"/>
              <w:divBdr>
                <w:top w:val="none" w:sz="0" w:space="0" w:color="auto"/>
                <w:left w:val="none" w:sz="0" w:space="0" w:color="auto"/>
                <w:bottom w:val="none" w:sz="0" w:space="0" w:color="auto"/>
                <w:right w:val="none" w:sz="0" w:space="0" w:color="auto"/>
              </w:divBdr>
            </w:div>
            <w:div w:id="871110756">
              <w:marLeft w:val="0"/>
              <w:marRight w:val="0"/>
              <w:marTop w:val="0"/>
              <w:marBottom w:val="0"/>
              <w:divBdr>
                <w:top w:val="none" w:sz="0" w:space="0" w:color="auto"/>
                <w:left w:val="none" w:sz="0" w:space="0" w:color="auto"/>
                <w:bottom w:val="none" w:sz="0" w:space="0" w:color="auto"/>
                <w:right w:val="none" w:sz="0" w:space="0" w:color="auto"/>
              </w:divBdr>
            </w:div>
            <w:div w:id="1279752906">
              <w:marLeft w:val="0"/>
              <w:marRight w:val="0"/>
              <w:marTop w:val="0"/>
              <w:marBottom w:val="0"/>
              <w:divBdr>
                <w:top w:val="none" w:sz="0" w:space="0" w:color="auto"/>
                <w:left w:val="none" w:sz="0" w:space="0" w:color="auto"/>
                <w:bottom w:val="none" w:sz="0" w:space="0" w:color="auto"/>
                <w:right w:val="none" w:sz="0" w:space="0" w:color="auto"/>
              </w:divBdr>
            </w:div>
            <w:div w:id="1403329237">
              <w:marLeft w:val="0"/>
              <w:marRight w:val="0"/>
              <w:marTop w:val="0"/>
              <w:marBottom w:val="0"/>
              <w:divBdr>
                <w:top w:val="none" w:sz="0" w:space="0" w:color="auto"/>
                <w:left w:val="none" w:sz="0" w:space="0" w:color="auto"/>
                <w:bottom w:val="none" w:sz="0" w:space="0" w:color="auto"/>
                <w:right w:val="none" w:sz="0" w:space="0" w:color="auto"/>
              </w:divBdr>
            </w:div>
            <w:div w:id="1900363879">
              <w:marLeft w:val="0"/>
              <w:marRight w:val="0"/>
              <w:marTop w:val="0"/>
              <w:marBottom w:val="0"/>
              <w:divBdr>
                <w:top w:val="none" w:sz="0" w:space="0" w:color="auto"/>
                <w:left w:val="none" w:sz="0" w:space="0" w:color="auto"/>
                <w:bottom w:val="none" w:sz="0" w:space="0" w:color="auto"/>
                <w:right w:val="none" w:sz="0" w:space="0" w:color="auto"/>
              </w:divBdr>
            </w:div>
            <w:div w:id="959802043">
              <w:marLeft w:val="0"/>
              <w:marRight w:val="0"/>
              <w:marTop w:val="0"/>
              <w:marBottom w:val="0"/>
              <w:divBdr>
                <w:top w:val="none" w:sz="0" w:space="0" w:color="auto"/>
                <w:left w:val="none" w:sz="0" w:space="0" w:color="auto"/>
                <w:bottom w:val="none" w:sz="0" w:space="0" w:color="auto"/>
                <w:right w:val="none" w:sz="0" w:space="0" w:color="auto"/>
              </w:divBdr>
            </w:div>
            <w:div w:id="1019620303">
              <w:marLeft w:val="0"/>
              <w:marRight w:val="0"/>
              <w:marTop w:val="0"/>
              <w:marBottom w:val="0"/>
              <w:divBdr>
                <w:top w:val="none" w:sz="0" w:space="0" w:color="auto"/>
                <w:left w:val="none" w:sz="0" w:space="0" w:color="auto"/>
                <w:bottom w:val="none" w:sz="0" w:space="0" w:color="auto"/>
                <w:right w:val="none" w:sz="0" w:space="0" w:color="auto"/>
              </w:divBdr>
            </w:div>
            <w:div w:id="1044871381">
              <w:marLeft w:val="0"/>
              <w:marRight w:val="0"/>
              <w:marTop w:val="0"/>
              <w:marBottom w:val="0"/>
              <w:divBdr>
                <w:top w:val="none" w:sz="0" w:space="0" w:color="auto"/>
                <w:left w:val="none" w:sz="0" w:space="0" w:color="auto"/>
                <w:bottom w:val="none" w:sz="0" w:space="0" w:color="auto"/>
                <w:right w:val="none" w:sz="0" w:space="0" w:color="auto"/>
              </w:divBdr>
            </w:div>
            <w:div w:id="701440068">
              <w:marLeft w:val="0"/>
              <w:marRight w:val="0"/>
              <w:marTop w:val="0"/>
              <w:marBottom w:val="0"/>
              <w:divBdr>
                <w:top w:val="none" w:sz="0" w:space="0" w:color="auto"/>
                <w:left w:val="none" w:sz="0" w:space="0" w:color="auto"/>
                <w:bottom w:val="none" w:sz="0" w:space="0" w:color="auto"/>
                <w:right w:val="none" w:sz="0" w:space="0" w:color="auto"/>
              </w:divBdr>
            </w:div>
            <w:div w:id="15332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457">
      <w:bodyDiv w:val="1"/>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262108638">
              <w:marLeft w:val="0"/>
              <w:marRight w:val="0"/>
              <w:marTop w:val="0"/>
              <w:marBottom w:val="0"/>
              <w:divBdr>
                <w:top w:val="none" w:sz="0" w:space="0" w:color="auto"/>
                <w:left w:val="none" w:sz="0" w:space="0" w:color="auto"/>
                <w:bottom w:val="none" w:sz="0" w:space="0" w:color="auto"/>
                <w:right w:val="none" w:sz="0" w:space="0" w:color="auto"/>
              </w:divBdr>
            </w:div>
            <w:div w:id="936640751">
              <w:marLeft w:val="0"/>
              <w:marRight w:val="0"/>
              <w:marTop w:val="0"/>
              <w:marBottom w:val="0"/>
              <w:divBdr>
                <w:top w:val="none" w:sz="0" w:space="0" w:color="auto"/>
                <w:left w:val="none" w:sz="0" w:space="0" w:color="auto"/>
                <w:bottom w:val="none" w:sz="0" w:space="0" w:color="auto"/>
                <w:right w:val="none" w:sz="0" w:space="0" w:color="auto"/>
              </w:divBdr>
            </w:div>
            <w:div w:id="1796368890">
              <w:marLeft w:val="0"/>
              <w:marRight w:val="0"/>
              <w:marTop w:val="0"/>
              <w:marBottom w:val="0"/>
              <w:divBdr>
                <w:top w:val="none" w:sz="0" w:space="0" w:color="auto"/>
                <w:left w:val="none" w:sz="0" w:space="0" w:color="auto"/>
                <w:bottom w:val="none" w:sz="0" w:space="0" w:color="auto"/>
                <w:right w:val="none" w:sz="0" w:space="0" w:color="auto"/>
              </w:divBdr>
            </w:div>
            <w:div w:id="1423180423">
              <w:marLeft w:val="0"/>
              <w:marRight w:val="0"/>
              <w:marTop w:val="0"/>
              <w:marBottom w:val="0"/>
              <w:divBdr>
                <w:top w:val="none" w:sz="0" w:space="0" w:color="auto"/>
                <w:left w:val="none" w:sz="0" w:space="0" w:color="auto"/>
                <w:bottom w:val="none" w:sz="0" w:space="0" w:color="auto"/>
                <w:right w:val="none" w:sz="0" w:space="0" w:color="auto"/>
              </w:divBdr>
            </w:div>
            <w:div w:id="1989019304">
              <w:marLeft w:val="0"/>
              <w:marRight w:val="0"/>
              <w:marTop w:val="0"/>
              <w:marBottom w:val="0"/>
              <w:divBdr>
                <w:top w:val="none" w:sz="0" w:space="0" w:color="auto"/>
                <w:left w:val="none" w:sz="0" w:space="0" w:color="auto"/>
                <w:bottom w:val="none" w:sz="0" w:space="0" w:color="auto"/>
                <w:right w:val="none" w:sz="0" w:space="0" w:color="auto"/>
              </w:divBdr>
            </w:div>
            <w:div w:id="1672175573">
              <w:marLeft w:val="0"/>
              <w:marRight w:val="0"/>
              <w:marTop w:val="0"/>
              <w:marBottom w:val="0"/>
              <w:divBdr>
                <w:top w:val="none" w:sz="0" w:space="0" w:color="auto"/>
                <w:left w:val="none" w:sz="0" w:space="0" w:color="auto"/>
                <w:bottom w:val="none" w:sz="0" w:space="0" w:color="auto"/>
                <w:right w:val="none" w:sz="0" w:space="0" w:color="auto"/>
              </w:divBdr>
            </w:div>
            <w:div w:id="576788832">
              <w:marLeft w:val="0"/>
              <w:marRight w:val="0"/>
              <w:marTop w:val="0"/>
              <w:marBottom w:val="0"/>
              <w:divBdr>
                <w:top w:val="none" w:sz="0" w:space="0" w:color="auto"/>
                <w:left w:val="none" w:sz="0" w:space="0" w:color="auto"/>
                <w:bottom w:val="none" w:sz="0" w:space="0" w:color="auto"/>
                <w:right w:val="none" w:sz="0" w:space="0" w:color="auto"/>
              </w:divBdr>
            </w:div>
            <w:div w:id="293144280">
              <w:marLeft w:val="0"/>
              <w:marRight w:val="0"/>
              <w:marTop w:val="0"/>
              <w:marBottom w:val="0"/>
              <w:divBdr>
                <w:top w:val="none" w:sz="0" w:space="0" w:color="auto"/>
                <w:left w:val="none" w:sz="0" w:space="0" w:color="auto"/>
                <w:bottom w:val="none" w:sz="0" w:space="0" w:color="auto"/>
                <w:right w:val="none" w:sz="0" w:space="0" w:color="auto"/>
              </w:divBdr>
            </w:div>
            <w:div w:id="4286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86">
      <w:bodyDiv w:val="1"/>
      <w:marLeft w:val="0"/>
      <w:marRight w:val="0"/>
      <w:marTop w:val="0"/>
      <w:marBottom w:val="0"/>
      <w:divBdr>
        <w:top w:val="none" w:sz="0" w:space="0" w:color="auto"/>
        <w:left w:val="none" w:sz="0" w:space="0" w:color="auto"/>
        <w:bottom w:val="none" w:sz="0" w:space="0" w:color="auto"/>
        <w:right w:val="none" w:sz="0" w:space="0" w:color="auto"/>
      </w:divBdr>
    </w:div>
    <w:div w:id="1823960654">
      <w:bodyDiv w:val="1"/>
      <w:marLeft w:val="0"/>
      <w:marRight w:val="0"/>
      <w:marTop w:val="0"/>
      <w:marBottom w:val="0"/>
      <w:divBdr>
        <w:top w:val="none" w:sz="0" w:space="0" w:color="auto"/>
        <w:left w:val="none" w:sz="0" w:space="0" w:color="auto"/>
        <w:bottom w:val="none" w:sz="0" w:space="0" w:color="auto"/>
        <w:right w:val="none" w:sz="0" w:space="0" w:color="auto"/>
      </w:divBdr>
      <w:divsChild>
        <w:div w:id="333654709">
          <w:marLeft w:val="0"/>
          <w:marRight w:val="0"/>
          <w:marTop w:val="0"/>
          <w:marBottom w:val="0"/>
          <w:divBdr>
            <w:top w:val="none" w:sz="0" w:space="0" w:color="auto"/>
            <w:left w:val="none" w:sz="0" w:space="0" w:color="auto"/>
            <w:bottom w:val="none" w:sz="0" w:space="0" w:color="auto"/>
            <w:right w:val="none" w:sz="0" w:space="0" w:color="auto"/>
          </w:divBdr>
          <w:divsChild>
            <w:div w:id="1184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11</Pages>
  <Words>1892</Words>
  <Characters>19196</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45</cp:revision>
  <cp:lastPrinted>1900-01-01T08:00:00Z</cp:lastPrinted>
  <dcterms:created xsi:type="dcterms:W3CDTF">2022-06-08T18:58:00Z</dcterms:created>
  <dcterms:modified xsi:type="dcterms:W3CDTF">2022-11-11T16:13:00Z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