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FE4D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R5s221</w:t>
        </w:r>
        <w:r w:rsidR="000D19E1">
          <w:rPr>
            <w:b/>
            <w:i/>
            <w:noProof/>
            <w:sz w:val="28"/>
          </w:rPr>
          <w:t>283</w:t>
        </w:r>
      </w:fldSimple>
    </w:p>
    <w:p w14:paraId="7CB45193" w14:textId="77777777" w:rsidR="001E41F3" w:rsidRDefault="00BF56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56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56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D7812" w:rsidR="001E41F3" w:rsidRPr="00410371" w:rsidRDefault="000D19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A32E5" w:rsidR="001E41F3" w:rsidRPr="00410371" w:rsidRDefault="00BF5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D19E1">
                <w:rPr>
                  <w:b/>
                  <w:noProof/>
                  <w:sz w:val="28"/>
                </w:rPr>
                <w:t>5.0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MCData test case 5.1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EAB558" w:rsidR="001E41F3" w:rsidRDefault="00AC4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5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6A026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D19E1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3C3962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5.</w:t>
            </w:r>
            <w:r w:rsidR="00CB6267">
              <w:t>1</w:t>
            </w:r>
            <w:r>
              <w:t xml:space="preserve"> to the MCX ATS</w:t>
            </w:r>
          </w:p>
        </w:tc>
      </w:tr>
      <w:tr w:rsidR="00AC42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D74C0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AC42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461EE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AC4292" w14:paraId="034AF533" w14:textId="77777777" w:rsidTr="00547111">
        <w:tc>
          <w:tcPr>
            <w:tcW w:w="2694" w:type="dxa"/>
            <w:gridSpan w:val="2"/>
          </w:tcPr>
          <w:p w14:paraId="39D9EB5B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ACE7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5.1.MCData</w:t>
            </w:r>
          </w:p>
        </w:tc>
      </w:tr>
      <w:tr w:rsidR="00AC42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4292" w:rsidRDefault="00AC4292" w:rsidP="00AC4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2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EBD33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4292" w:rsidRDefault="00AC4292" w:rsidP="00AC4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D0A11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82563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</w:p>
        </w:tc>
      </w:tr>
      <w:tr w:rsidR="00AC42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0ABE0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1003</w:t>
            </w:r>
          </w:p>
        </w:tc>
      </w:tr>
      <w:tr w:rsidR="00AC42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4292" w:rsidRPr="008863B9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4292" w:rsidRPr="008863B9" w:rsidRDefault="00AC4292" w:rsidP="00AC42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2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5946A" w14:textId="77777777" w:rsidR="00CF661E" w:rsidRDefault="00CF661E" w:rsidP="00CF661E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FAB7149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4F25E1FF" w14:textId="77777777" w:rsidR="00CF661E" w:rsidRDefault="00CF661E" w:rsidP="00CF66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7B5BE3BA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0F3C4C96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752CD45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5E997B13" w14:textId="77777777" w:rsidR="00CF661E" w:rsidRDefault="00CF661E" w:rsidP="00CF66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41136BC8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211AB65E" w14:textId="77777777" w:rsidR="00CF661E" w:rsidRDefault="00CF661E" w:rsidP="00CF661E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8D2FE68" w14:textId="77777777" w:rsidR="00CF661E" w:rsidRDefault="00CF661E" w:rsidP="00CF661E">
      <w:pPr>
        <w:pageBreakBefore/>
        <w:rPr>
          <w:rFonts w:ascii="Calibri" w:hAnsi="Calibri" w:cs="Calibri"/>
          <w:b/>
          <w:lang w:val="pt-BR" w:eastAsia="ja-JP"/>
        </w:rPr>
      </w:pPr>
    </w:p>
    <w:p w14:paraId="71768F7B" w14:textId="77777777" w:rsidR="00CF661E" w:rsidRPr="009C2813" w:rsidRDefault="00CF661E" w:rsidP="00CF661E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6C6B4842" w14:textId="6FB439D7" w:rsidR="00CF661E" w:rsidRPr="00533D9C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5.1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6ABFFF70" w14:textId="77777777" w:rsidR="00CF661E" w:rsidRPr="00533D9C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62B76871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312EA173" w14:textId="77777777" w:rsidR="00CF661E" w:rsidRPr="009C2813" w:rsidRDefault="00CF661E" w:rsidP="00CF661E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64F48FEB" w14:textId="559A012F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5.1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15420DBB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22156CDE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AFE4163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71F4A67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067650A6" w14:textId="77777777" w:rsidR="00CF661E" w:rsidRPr="00533D9C" w:rsidRDefault="00CF661E" w:rsidP="00CF661E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400B445" w14:textId="77777777" w:rsidR="00CF661E" w:rsidRDefault="00CF661E" w:rsidP="00CF661E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2A1064E1" w14:textId="77777777" w:rsidR="00CF661E" w:rsidRPr="009C2813" w:rsidRDefault="00CF661E" w:rsidP="00CF661E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51FACCDA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D919B1E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75F89228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5C0BF494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51B2A8E8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E06AFA3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718CD482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42C16654" w14:textId="77777777" w:rsidR="00CF661E" w:rsidRPr="009C2813" w:rsidRDefault="00CF661E" w:rsidP="00CF661E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107F7BF6" w14:textId="77777777" w:rsidR="00CF661E" w:rsidRPr="009C2813" w:rsidRDefault="00CF661E" w:rsidP="00CF661E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05C33EDF" w14:textId="77777777" w:rsidR="00CF661E" w:rsidRPr="009C2813" w:rsidRDefault="00CF661E" w:rsidP="00CF661E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2E4FB4D3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42D8C4E4" w14:textId="6039AAC8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5.1.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11062830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3440663F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259F4A31" w14:textId="77777777" w:rsidR="00CF661E" w:rsidRPr="009C2813" w:rsidRDefault="00CF661E" w:rsidP="00CF661E">
      <w:pPr>
        <w:suppressAutoHyphens/>
        <w:ind w:left="360"/>
        <w:rPr>
          <w:sz w:val="24"/>
          <w:szCs w:val="24"/>
        </w:rPr>
      </w:pPr>
    </w:p>
    <w:p w14:paraId="6AEE0254" w14:textId="77777777" w:rsidR="00CF661E" w:rsidRPr="009C2813" w:rsidRDefault="00CF661E" w:rsidP="00CF661E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110857562"/>
      <w:bookmarkStart w:id="28" w:name="_Toc68002785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F661E" w14:paraId="527E3ED6" w14:textId="77777777" w:rsidTr="00C27590">
        <w:tc>
          <w:tcPr>
            <w:tcW w:w="709" w:type="dxa"/>
            <w:shd w:val="clear" w:color="auto" w:fill="auto"/>
          </w:tcPr>
          <w:bookmarkEnd w:id="28"/>
          <w:p w14:paraId="47DC4A20" w14:textId="77777777" w:rsidR="00CF661E" w:rsidRPr="009C2813" w:rsidRDefault="00CF661E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69147FF8" w14:textId="2119398E" w:rsidR="00CF661E" w:rsidRPr="009C2813" w:rsidRDefault="00CF661E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>
              <w:rPr>
                <w:rFonts w:cs="Arial"/>
                <w:b/>
                <w:sz w:val="24"/>
                <w:szCs w:val="24"/>
              </w:rPr>
              <w:t>5.1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503D673E" w14:textId="77777777" w:rsidR="00CF661E" w:rsidRDefault="00CF661E" w:rsidP="00CF661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D923B" w14:textId="77777777" w:rsidR="00BF5645" w:rsidRDefault="00BF5645">
      <w:r>
        <w:separator/>
      </w:r>
    </w:p>
  </w:endnote>
  <w:endnote w:type="continuationSeparator" w:id="0">
    <w:p w14:paraId="231334AE" w14:textId="77777777" w:rsidR="00BF5645" w:rsidRDefault="00BF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EBF2" w14:textId="77777777" w:rsidR="00BF5645" w:rsidRDefault="00BF5645">
      <w:r>
        <w:separator/>
      </w:r>
    </w:p>
  </w:footnote>
  <w:footnote w:type="continuationSeparator" w:id="0">
    <w:p w14:paraId="046CE1B3" w14:textId="77777777" w:rsidR="00BF5645" w:rsidRDefault="00BF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84A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9F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76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06538341">
    <w:abstractNumId w:val="0"/>
  </w:num>
  <w:num w:numId="2" w16cid:durableId="109789908">
    <w:abstractNumId w:val="1"/>
  </w:num>
  <w:num w:numId="3" w16cid:durableId="1260867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67F"/>
    <w:rsid w:val="000D19E1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D4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29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645"/>
    <w:rsid w:val="00C66BA2"/>
    <w:rsid w:val="00C95985"/>
    <w:rsid w:val="00CB6267"/>
    <w:rsid w:val="00CC5026"/>
    <w:rsid w:val="00CC68D0"/>
    <w:rsid w:val="00CF661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F661E"/>
    <w:rPr>
      <w:i/>
      <w:iCs/>
    </w:rPr>
  </w:style>
  <w:style w:type="paragraph" w:customStyle="1" w:styleId="Heading">
    <w:name w:val="Heading"/>
    <w:basedOn w:val="Normal"/>
    <w:next w:val="Normal"/>
    <w:rsid w:val="00CF661E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458F66-650A-504F-9279-C1C463DB0D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8509B5-B529-4D43-8BFF-0472B8DE2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41441-8B58-4D92-8960-5E1F857FB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473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1900-01-01T00:14:00Z</cp:lastPrinted>
  <dcterms:created xsi:type="dcterms:W3CDTF">2020-02-03T08:32:00Z</dcterms:created>
  <dcterms:modified xsi:type="dcterms:W3CDTF">2022-11-11T14:05:00Z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R5s221002</vt:lpwstr>
  </property>
  <property fmtid="{D5CDD505-2E9C-101B-9397-08002B2CF9AE}" pid="10" name="Spec#">
    <vt:lpwstr>36.579-5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