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38B8A7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005F4">
        <w:fldChar w:fldCharType="begin"/>
      </w:r>
      <w:r w:rsidR="00F005F4">
        <w:instrText xml:space="preserve"> DOCPROPERTY  Tdoc#  \* MERGEFORMAT </w:instrText>
      </w:r>
      <w:r w:rsidR="00F005F4">
        <w:fldChar w:fldCharType="separate"/>
      </w:r>
      <w:r>
        <w:rPr>
          <w:b/>
          <w:i/>
          <w:noProof/>
          <w:sz w:val="28"/>
        </w:rPr>
        <w:t>R5s22</w:t>
      </w:r>
      <w:r w:rsidR="00F005F4">
        <w:rPr>
          <w:b/>
          <w:i/>
          <w:noProof/>
          <w:sz w:val="28"/>
        </w:rPr>
        <w:t>1281</w:t>
      </w:r>
      <w:r w:rsidR="00F005F4">
        <w:rPr>
          <w:b/>
          <w:i/>
          <w:noProof/>
          <w:sz w:val="28"/>
        </w:rPr>
        <w:fldChar w:fldCharType="end"/>
      </w:r>
    </w:p>
    <w:p w14:paraId="210A5493" w14:textId="77777777" w:rsidR="00745C21" w:rsidRDefault="00F005F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F005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4EBF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5E49C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F4B1E" w:rsidR="001E41F3" w:rsidRPr="00745C21" w:rsidRDefault="00F005F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9A4B07" w:rsidR="001E41F3" w:rsidRPr="00410371" w:rsidRDefault="00F00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9767C1" w:rsidR="001E41F3" w:rsidRDefault="00184580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736AE7" w:rsidRPr="00736AE7">
              <w:t xml:space="preserve">NR5GC FR2 : Addition of test case </w:t>
            </w:r>
            <w:r w:rsidR="00A94FC1">
              <w:t>11.</w:t>
            </w:r>
            <w:r w:rsidR="001D46C8">
              <w:t>4.</w:t>
            </w:r>
            <w:r w:rsidR="00A20BFD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A45AC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1D46C8">
              <w:t>4.</w:t>
            </w:r>
            <w:r w:rsidR="00D13666">
              <w:t>6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306125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11.</w:t>
            </w:r>
            <w:r w:rsidR="001D46C8">
              <w:t>4.</w:t>
            </w:r>
            <w:r w:rsidR="00D13666">
              <w:t>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26518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1D46C8">
              <w:t>4.</w:t>
            </w:r>
            <w:r w:rsidR="00A20BFD">
              <w:t>6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E5A4AD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1D46C8">
        <w:t>4.</w:t>
      </w:r>
      <w:r w:rsidR="00A20BFD">
        <w:t>6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15FFEB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1D46C8">
        <w:t>4.</w:t>
      </w:r>
      <w:r w:rsidR="00A20BFD">
        <w:t>6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193F6D60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997B26">
        <w:rPr>
          <w:rFonts w:cs="Arial"/>
        </w:rPr>
        <w:t xml:space="preserve">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r>
        <w:rPr>
          <w:rFonts w:cs="Arial"/>
          <w:b/>
        </w:rPr>
        <w:t>HiSilicon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D4B2C">
        <w:rPr>
          <w:rFonts w:cs="Arial"/>
        </w:rPr>
        <w:t xml:space="preserve">HiSilicon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DA33E6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1D46C8">
        <w:t>4_</w:t>
      </w:r>
      <w:r w:rsidR="00A20BFD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25075AD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1D46C8">
        <w:rPr>
          <w:rFonts w:cs="Arial"/>
        </w:rPr>
        <w:t>4_</w:t>
      </w:r>
      <w:r w:rsidR="00A20BFD">
        <w:rPr>
          <w:rFonts w:cs="Arial"/>
        </w:rPr>
        <w:t>6_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727D18E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997B26">
              <w:rPr>
                <w:rFonts w:cs="Arial"/>
                <w:b/>
                <w:sz w:val="18"/>
              </w:rPr>
              <w:t>7</w:t>
            </w:r>
            <w:r w:rsidR="00A20BFD">
              <w:rPr>
                <w:rFonts w:cs="Arial"/>
                <w:b/>
                <w:sz w:val="18"/>
              </w:rPr>
              <w:t>8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C02433">
              <w:rPr>
                <w:rFonts w:cs="Arial"/>
                <w:b/>
                <w:sz w:val="18"/>
              </w:rPr>
              <w:t>4.</w:t>
            </w:r>
            <w:r w:rsidR="00A20BFD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64DA" w14:textId="77777777" w:rsidR="00A277A1" w:rsidRDefault="00A277A1">
      <w:r>
        <w:separator/>
      </w:r>
    </w:p>
  </w:endnote>
  <w:endnote w:type="continuationSeparator" w:id="0">
    <w:p w14:paraId="4F72BA65" w14:textId="77777777" w:rsidR="00A277A1" w:rsidRDefault="00A2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59A0" w14:textId="77777777" w:rsidR="00A277A1" w:rsidRDefault="00A277A1">
      <w:r>
        <w:separator/>
      </w:r>
    </w:p>
  </w:footnote>
  <w:footnote w:type="continuationSeparator" w:id="0">
    <w:p w14:paraId="56666EFD" w14:textId="77777777" w:rsidR="00A277A1" w:rsidRDefault="00A2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6463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180806">
    <w:abstractNumId w:val="2"/>
  </w:num>
  <w:num w:numId="3" w16cid:durableId="602497855">
    <w:abstractNumId w:val="0"/>
  </w:num>
  <w:num w:numId="4" w16cid:durableId="12604120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531540">
    <w:abstractNumId w:val="7"/>
  </w:num>
  <w:num w:numId="6" w16cid:durableId="1009410334">
    <w:abstractNumId w:val="4"/>
  </w:num>
  <w:num w:numId="7" w16cid:durableId="1507404774">
    <w:abstractNumId w:val="1"/>
  </w:num>
  <w:num w:numId="8" w16cid:durableId="971061425">
    <w:abstractNumId w:val="8"/>
  </w:num>
  <w:num w:numId="9" w16cid:durableId="10084098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96451658">
    <w:abstractNumId w:val="6"/>
  </w:num>
  <w:num w:numId="11" w16cid:durableId="62993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84580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5E49CA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66BA2"/>
    <w:rsid w:val="00C777AD"/>
    <w:rsid w:val="00C870F6"/>
    <w:rsid w:val="00C95985"/>
    <w:rsid w:val="00CC5026"/>
    <w:rsid w:val="00CC68D0"/>
    <w:rsid w:val="00CE4FAC"/>
    <w:rsid w:val="00CF4DE2"/>
    <w:rsid w:val="00D03F9A"/>
    <w:rsid w:val="00D06D51"/>
    <w:rsid w:val="00D1366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005F4"/>
    <w:rsid w:val="00F20210"/>
    <w:rsid w:val="00F25D98"/>
    <w:rsid w:val="00F2700A"/>
    <w:rsid w:val="00F300FB"/>
    <w:rsid w:val="00F33E1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448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49</cp:revision>
  <cp:lastPrinted>1900-01-01T00:00:00Z</cp:lastPrinted>
  <dcterms:created xsi:type="dcterms:W3CDTF">2022-01-24T16:23:00Z</dcterms:created>
  <dcterms:modified xsi:type="dcterms:W3CDTF">2022-11-11T12:22:00Z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