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6F5DC3E2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 w:rsidR="00DC4393">
          <w:rPr>
            <w:b/>
            <w:i/>
            <w:noProof/>
            <w:sz w:val="28"/>
          </w:rPr>
          <w:t>R5s22</w:t>
        </w:r>
        <w:r w:rsidR="00B91AA7">
          <w:rPr>
            <w:b/>
            <w:i/>
            <w:noProof/>
            <w:sz w:val="28"/>
          </w:rPr>
          <w:t>1</w:t>
        </w:r>
        <w:r w:rsidR="005E4E22">
          <w:rPr>
            <w:b/>
            <w:i/>
            <w:noProof/>
            <w:sz w:val="28"/>
          </w:rPr>
          <w:t>2</w:t>
        </w:r>
        <w:r w:rsidR="00772831">
          <w:rPr>
            <w:b/>
            <w:i/>
            <w:noProof/>
            <w:sz w:val="28"/>
          </w:rPr>
          <w:t>32</w:t>
        </w:r>
      </w:fldSimple>
    </w:p>
    <w:p w14:paraId="210A5493" w14:textId="77777777" w:rsidR="00745C21" w:rsidRDefault="00BB6287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9152" w:rsidR="001E41F3" w:rsidRPr="00410371" w:rsidRDefault="00BB628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489A">
                <w:rPr>
                  <w:b/>
                  <w:noProof/>
                  <w:sz w:val="28"/>
                </w:rPr>
                <w:t>38.523-</w:t>
              </w:r>
              <w:r w:rsidR="00DA11E9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C18118" w:rsidR="0095746E" w:rsidRPr="00410371" w:rsidRDefault="00A16706" w:rsidP="00DC187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5E4E22">
              <w:rPr>
                <w:b/>
                <w:noProof/>
                <w:sz w:val="28"/>
              </w:rPr>
              <w:t>8</w:t>
            </w:r>
            <w:r w:rsidR="00AD1DF8">
              <w:rPr>
                <w:b/>
                <w:noProof/>
                <w:sz w:val="28"/>
              </w:rPr>
              <w:t>3</w:t>
            </w:r>
            <w:r w:rsidR="00F13E0A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4BA3EF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1B237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E2F095" w:rsidR="001E41F3" w:rsidRDefault="00772831" w:rsidP="00B7489A">
            <w:pPr>
              <w:pStyle w:val="CRCoverPage"/>
              <w:spacing w:after="0"/>
              <w:rPr>
                <w:noProof/>
              </w:rPr>
            </w:pPr>
            <w:r w:rsidRPr="00772831">
              <w:t>Correction for NR5GC idle mode test case 6.1.2.11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72E475" w:rsidR="001E41F3" w:rsidRDefault="00AE749D" w:rsidP="003C7E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TEI15_Test, </w:t>
            </w:r>
            <w:r w:rsidRPr="00AE749D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E8EED6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0F0111">
              <w:rPr>
                <w:noProof/>
              </w:rPr>
              <w:t>10-</w:t>
            </w:r>
            <w:r w:rsidR="00AE749D">
              <w:rPr>
                <w:noProof/>
              </w:rPr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BB62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7489A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259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6259C" w:rsidRDefault="0096259C" w:rsidP="009625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528C4E" w14:textId="77777777" w:rsidR="0096259C" w:rsidRDefault="0096259C" w:rsidP="0096259C">
            <w:pPr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eastAsia="zh-CN"/>
              </w:rPr>
              <w:t xml:space="preserve">Following implementation of R5-225373, on receiving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RRCSystemInfoReques</w:t>
            </w:r>
            <w:r>
              <w:rPr>
                <w:rFonts w:ascii="Arial" w:hAnsi="Arial" w:cs="Arial"/>
                <w:lang w:val="en-US" w:eastAsia="en-GB"/>
              </w:rPr>
              <w:t>t</w:t>
            </w:r>
            <w:proofErr w:type="spellEnd"/>
            <w:r>
              <w:rPr>
                <w:rFonts w:ascii="Arial" w:hAnsi="Arial" w:cs="Arial"/>
                <w:lang w:val="en-US" w:eastAsia="en-GB"/>
              </w:rPr>
              <w:t xml:space="preserve"> at step3, the TTCN is delaying 5s before broadcasting the requested </w:t>
            </w:r>
            <w:proofErr w:type="spellStart"/>
            <w:r>
              <w:rPr>
                <w:rFonts w:ascii="Arial" w:hAnsi="Arial" w:cs="Arial"/>
                <w:lang w:val="en-US" w:eastAsia="en-GB"/>
              </w:rPr>
              <w:t>SystemInformation</w:t>
            </w:r>
            <w:proofErr w:type="spellEnd"/>
            <w:r>
              <w:rPr>
                <w:rFonts w:ascii="Arial" w:hAnsi="Arial" w:cs="Arial"/>
                <w:lang w:val="en-US" w:eastAsia="en-GB"/>
              </w:rPr>
              <w:t xml:space="preserve"> message, to allow for repeats of the </w:t>
            </w:r>
            <w:proofErr w:type="spellStart"/>
            <w:r>
              <w:rPr>
                <w:rFonts w:ascii="Arial" w:hAnsi="Arial" w:cs="Arial"/>
                <w:lang w:val="en-US" w:eastAsia="en-GB"/>
              </w:rPr>
              <w:t>RRCSystemInfoRequest</w:t>
            </w:r>
            <w:proofErr w:type="spellEnd"/>
            <w:r>
              <w:rPr>
                <w:rFonts w:ascii="Arial" w:hAnsi="Arial" w:cs="Arial"/>
                <w:lang w:val="en-US" w:eastAsia="en-GB"/>
              </w:rPr>
              <w:t>. According to 38.331 5.2.2.3.3, the UE will try to acquire the system information immediately:</w:t>
            </w:r>
          </w:p>
          <w:p w14:paraId="1EDD880B" w14:textId="77777777" w:rsidR="0096259C" w:rsidRPr="008F3642" w:rsidRDefault="0096259C" w:rsidP="0096259C">
            <w:pPr>
              <w:pStyle w:val="B2"/>
            </w:pPr>
            <w:r w:rsidRPr="008F3642">
              <w:t>2&gt;</w:t>
            </w:r>
            <w:r w:rsidRPr="008F3642">
              <w:tab/>
              <w:t xml:space="preserve">if acknowledgement for </w:t>
            </w:r>
            <w:proofErr w:type="spellStart"/>
            <w:r w:rsidRPr="008F3642">
              <w:rPr>
                <w:i/>
              </w:rPr>
              <w:t>RRCSystemInfoRequest</w:t>
            </w:r>
            <w:proofErr w:type="spellEnd"/>
            <w:r w:rsidRPr="008F3642">
              <w:t xml:space="preserve"> message is received from lower layers:</w:t>
            </w:r>
          </w:p>
          <w:p w14:paraId="33B8E391" w14:textId="77777777" w:rsidR="0096259C" w:rsidRPr="008F3642" w:rsidRDefault="0096259C" w:rsidP="0096259C">
            <w:pPr>
              <w:pStyle w:val="B3"/>
            </w:pPr>
            <w:r w:rsidRPr="008F3642">
              <w:t>3&gt;</w:t>
            </w:r>
            <w:r w:rsidRPr="008F3642">
              <w:tab/>
              <w:t>acquire the requested SI message(s) as defined in subclause 5.2.2.3.2, immediately;</w:t>
            </w:r>
          </w:p>
          <w:p w14:paraId="56FEF5C9" w14:textId="77777777" w:rsidR="0096259C" w:rsidRDefault="0096259C" w:rsidP="0096259C">
            <w:pPr>
              <w:rPr>
                <w:rFonts w:ascii="Arial" w:hAnsi="Arial" w:cs="Arial"/>
                <w:lang w:val="en-US" w:eastAsia="en-GB"/>
              </w:rPr>
            </w:pPr>
          </w:p>
          <w:p w14:paraId="708AA7DE" w14:textId="4FDED59F" w:rsidR="0096259C" w:rsidRPr="00AE3960" w:rsidRDefault="0096259C" w:rsidP="0096259C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val="en-US" w:eastAsia="en-GB"/>
              </w:rPr>
              <w:t xml:space="preserve">If the requested system information message is not broadcast the UE </w:t>
            </w:r>
            <w:proofErr w:type="spellStart"/>
            <w:r w:rsidR="00E56302">
              <w:rPr>
                <w:rFonts w:cs="Arial"/>
                <w:lang w:val="en-US" w:eastAsia="en-GB"/>
              </w:rPr>
              <w:t>behaviour</w:t>
            </w:r>
            <w:proofErr w:type="spellEnd"/>
            <w:r>
              <w:rPr>
                <w:rFonts w:cs="Arial"/>
                <w:lang w:val="en-US" w:eastAsia="en-GB"/>
              </w:rPr>
              <w:t xml:space="preserve"> is undefined, e.g. a UE may leave the cell if the requested </w:t>
            </w:r>
            <w:proofErr w:type="spellStart"/>
            <w:r>
              <w:rPr>
                <w:rFonts w:cs="Arial"/>
                <w:lang w:val="en-US" w:eastAsia="en-GB"/>
              </w:rPr>
              <w:t>SystemInformation</w:t>
            </w:r>
            <w:proofErr w:type="spellEnd"/>
            <w:r>
              <w:rPr>
                <w:rFonts w:cs="Arial"/>
                <w:lang w:val="en-US" w:eastAsia="en-GB"/>
              </w:rPr>
              <w:t xml:space="preserve"> message is not available in the next modification period.</w:t>
            </w:r>
          </w:p>
        </w:tc>
      </w:tr>
      <w:tr w:rsidR="0096259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6259C" w:rsidRDefault="0096259C" w:rsidP="009625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611C374C" w:rsidR="0096259C" w:rsidRDefault="0096259C" w:rsidP="009625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259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6259C" w:rsidRDefault="0096259C" w:rsidP="009625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824497" w:rsidR="0096259C" w:rsidRPr="0035396C" w:rsidRDefault="0096259C" w:rsidP="0096259C">
            <w:pPr>
              <w:pStyle w:val="CRCoverPage"/>
              <w:spacing w:after="0"/>
              <w:rPr>
                <w:noProof/>
              </w:rPr>
            </w:pPr>
            <w:r w:rsidRPr="0097482B">
              <w:rPr>
                <w:rFonts w:cs="Arial"/>
                <w:lang w:val="en-US" w:eastAsia="zh-CN"/>
              </w:rPr>
              <w:t xml:space="preserve">Activate a default handler so that repeats of </w:t>
            </w:r>
            <w:proofErr w:type="spellStart"/>
            <w:r w:rsidRPr="0097482B">
              <w:rPr>
                <w:rFonts w:cs="Arial"/>
                <w:lang w:val="en-US" w:eastAsia="zh-CN"/>
              </w:rPr>
              <w:t>RRCSystemIfnoRequest</w:t>
            </w:r>
            <w:proofErr w:type="spellEnd"/>
            <w:r w:rsidRPr="0097482B">
              <w:rPr>
                <w:rFonts w:cs="Arial"/>
                <w:lang w:val="en-US" w:eastAsia="zh-CN"/>
              </w:rPr>
              <w:t xml:space="preserve"> can be ignored without delaying the broadcast of the request </w:t>
            </w:r>
            <w:proofErr w:type="spellStart"/>
            <w:r w:rsidRPr="0097482B">
              <w:rPr>
                <w:rFonts w:cs="Arial"/>
                <w:lang w:val="en-US" w:eastAsia="zh-CN"/>
              </w:rPr>
              <w:t>SystemInformation</w:t>
            </w:r>
            <w:proofErr w:type="spellEnd"/>
            <w:r w:rsidRPr="0097482B">
              <w:rPr>
                <w:rFonts w:cs="Arial"/>
                <w:lang w:val="en-US" w:eastAsia="zh-CN"/>
              </w:rPr>
              <w:t xml:space="preserve"> message.</w:t>
            </w:r>
          </w:p>
        </w:tc>
      </w:tr>
      <w:tr w:rsidR="0096259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6259C" w:rsidRDefault="0096259C" w:rsidP="009625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6259C" w:rsidRDefault="0096259C" w:rsidP="009625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259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6259C" w:rsidRDefault="0096259C" w:rsidP="009625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578A57" w:rsidR="0096259C" w:rsidRPr="00BD4675" w:rsidRDefault="0096259C" w:rsidP="009625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can fail this test case</w:t>
            </w:r>
          </w:p>
        </w:tc>
      </w:tr>
      <w:tr w:rsidR="0096259C" w14:paraId="034AF533" w14:textId="77777777" w:rsidTr="00547111">
        <w:tc>
          <w:tcPr>
            <w:tcW w:w="2694" w:type="dxa"/>
            <w:gridSpan w:val="2"/>
          </w:tcPr>
          <w:p w14:paraId="39D9EB5B" w14:textId="77777777" w:rsidR="0096259C" w:rsidRDefault="0096259C" w:rsidP="009625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6259C" w:rsidRDefault="0096259C" w:rsidP="009625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259C" w14:paraId="6A17D7AC" w14:textId="77777777" w:rsidTr="00435C73">
        <w:trPr>
          <w:trHeight w:val="84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6259C" w:rsidRDefault="0096259C" w:rsidP="009625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895A32" w:rsidR="0096259C" w:rsidRDefault="0096259C" w:rsidP="0096259C">
            <w:pPr>
              <w:pStyle w:val="CRCoverPage"/>
              <w:spacing w:after="0"/>
              <w:rPr>
                <w:noProof/>
              </w:rPr>
            </w:pPr>
            <w:r>
              <w:t>6.1.2.11.NR5GC</w:t>
            </w:r>
          </w:p>
        </w:tc>
      </w:tr>
      <w:tr w:rsidR="0096259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6259C" w:rsidRDefault="0096259C" w:rsidP="009625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6259C" w:rsidRDefault="0096259C" w:rsidP="009625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259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6259C" w:rsidRDefault="0096259C" w:rsidP="009625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6259C" w:rsidRDefault="0096259C" w:rsidP="009625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6259C" w:rsidRDefault="0096259C" w:rsidP="009625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6259C" w:rsidRDefault="0096259C" w:rsidP="009625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6259C" w:rsidRDefault="0096259C" w:rsidP="0096259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6259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6259C" w:rsidRDefault="0096259C" w:rsidP="009625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6259C" w:rsidRDefault="0096259C" w:rsidP="009625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96259C" w:rsidRDefault="0096259C" w:rsidP="009625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6259C" w:rsidRDefault="0096259C" w:rsidP="009625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6259C" w:rsidRDefault="0096259C" w:rsidP="009625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259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6259C" w:rsidRDefault="0096259C" w:rsidP="0096259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7889389" w:rsidR="0096259C" w:rsidRDefault="0096259C" w:rsidP="0096259C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87CB7A" w:rsidR="0096259C" w:rsidRDefault="0096259C" w:rsidP="009625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6259C" w:rsidRDefault="0096259C" w:rsidP="009625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F9FABA0" w:rsidR="0096259C" w:rsidRDefault="0096259C" w:rsidP="0096259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6259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6259C" w:rsidRDefault="0096259C" w:rsidP="0096259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6259C" w:rsidRDefault="0096259C" w:rsidP="009625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96259C" w:rsidRDefault="0096259C" w:rsidP="009625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6259C" w:rsidRDefault="0096259C" w:rsidP="009625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6259C" w:rsidRDefault="0096259C" w:rsidP="009625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259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6259C" w:rsidRDefault="0096259C" w:rsidP="0096259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6259C" w:rsidRDefault="0096259C" w:rsidP="0096259C">
            <w:pPr>
              <w:pStyle w:val="CRCoverPage"/>
              <w:spacing w:after="0"/>
              <w:rPr>
                <w:noProof/>
              </w:rPr>
            </w:pPr>
          </w:p>
        </w:tc>
      </w:tr>
      <w:tr w:rsidR="0096259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6259C" w:rsidRDefault="0096259C" w:rsidP="009625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6259C" w:rsidRDefault="0096259C" w:rsidP="009625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6259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6259C" w:rsidRPr="008863B9" w:rsidRDefault="0096259C" w:rsidP="009625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6259C" w:rsidRPr="008863B9" w:rsidRDefault="0096259C" w:rsidP="0096259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6259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6259C" w:rsidRDefault="0096259C" w:rsidP="009625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6259C" w:rsidRDefault="0096259C" w:rsidP="009625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804582D" w14:textId="38780E60" w:rsidR="001E41F3" w:rsidRDefault="003D45FD" w:rsidP="003D45FD">
      <w:pPr>
        <w:tabs>
          <w:tab w:val="left" w:pos="6915"/>
        </w:tabs>
        <w:rPr>
          <w:noProof/>
        </w:rPr>
      </w:pPr>
      <w:r>
        <w:rPr>
          <w:noProof/>
        </w:rPr>
        <w:tab/>
      </w:r>
    </w:p>
    <w:p w14:paraId="1557EA72" w14:textId="674AB7BF" w:rsidR="003D45FD" w:rsidRPr="003D45FD" w:rsidRDefault="003D45FD" w:rsidP="003D45FD">
      <w:pPr>
        <w:tabs>
          <w:tab w:val="left" w:pos="6915"/>
        </w:tabs>
        <w:sectPr w:rsidR="003D45FD" w:rsidRPr="003D45F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ab/>
      </w: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17781126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59E81230" w14:textId="6EE7A676" w:rsidR="0096259C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6259C" w:rsidRPr="009A46AA">
        <w:rPr>
          <w:rFonts w:cs="Arial"/>
          <w:iCs/>
        </w:rPr>
        <w:t>Table of Contents</w:t>
      </w:r>
      <w:r w:rsidR="0096259C">
        <w:tab/>
      </w:r>
      <w:r w:rsidR="0096259C">
        <w:fldChar w:fldCharType="begin"/>
      </w:r>
      <w:r w:rsidR="0096259C">
        <w:instrText xml:space="preserve"> PAGEREF _Toc117781126 \h </w:instrText>
      </w:r>
      <w:r w:rsidR="0096259C">
        <w:fldChar w:fldCharType="separate"/>
      </w:r>
      <w:r w:rsidR="0096259C">
        <w:t>2</w:t>
      </w:r>
      <w:r w:rsidR="0096259C">
        <w:fldChar w:fldCharType="end"/>
      </w:r>
    </w:p>
    <w:p w14:paraId="370E97FA" w14:textId="2FB44E0D" w:rsidR="0096259C" w:rsidRDefault="0096259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9A46AA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9A46AA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_Toc117781127 \h </w:instrText>
      </w:r>
      <w:r>
        <w:fldChar w:fldCharType="separate"/>
      </w:r>
      <w:r>
        <w:t>3</w:t>
      </w:r>
      <w:r>
        <w:fldChar w:fldCharType="end"/>
      </w:r>
    </w:p>
    <w:p w14:paraId="45E911CF" w14:textId="7CDC8B9D" w:rsidR="0096259C" w:rsidRDefault="0096259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9A46AA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9A46AA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_Toc117781128 \h </w:instrText>
      </w:r>
      <w:r>
        <w:fldChar w:fldCharType="separate"/>
      </w:r>
      <w:r>
        <w:t>3</w:t>
      </w:r>
      <w:r>
        <w:fldChar w:fldCharType="end"/>
      </w:r>
    </w:p>
    <w:p w14:paraId="195D10B0" w14:textId="283DA929" w:rsidR="0096259C" w:rsidRDefault="0096259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9A46AA">
        <w:rPr>
          <w:rFonts w:eastAsia="SimSun" w:cs="Arial"/>
          <w:b/>
          <w:lang w:val="en-US"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9A46AA">
        <w:rPr>
          <w:rFonts w:cs="Arial"/>
          <w:color w:val="000000"/>
          <w:lang w:eastAsia="en-GB"/>
        </w:rPr>
        <w:t xml:space="preserve">Change </w:t>
      </w:r>
      <w:r w:rsidRPr="009A46AA">
        <w:rPr>
          <w:rFonts w:eastAsia="SimSun" w:cs="Arial"/>
          <w:color w:val="000000"/>
          <w:lang w:val="en-US" w:eastAsia="zh-CN"/>
        </w:rPr>
        <w:t>1</w:t>
      </w:r>
      <w:r>
        <w:tab/>
      </w:r>
      <w:r>
        <w:fldChar w:fldCharType="begin"/>
      </w:r>
      <w:r>
        <w:instrText xml:space="preserve"> PAGEREF _Toc117781129 \h </w:instrText>
      </w:r>
      <w:r>
        <w:fldChar w:fldCharType="separate"/>
      </w:r>
      <w:r>
        <w:t>3</w:t>
      </w:r>
      <w:r>
        <w:fldChar w:fldCharType="end"/>
      </w:r>
    </w:p>
    <w:p w14:paraId="2255E54A" w14:textId="6B984128" w:rsidR="0096259C" w:rsidRDefault="0096259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9A46AA">
        <w:rPr>
          <w:rFonts w:eastAsia="SimSun" w:cs="Arial"/>
          <w:b/>
          <w:lang w:val="en-US" w:eastAsia="zh-CN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9A46AA">
        <w:rPr>
          <w:rFonts w:cs="Arial"/>
          <w:color w:val="000000"/>
          <w:lang w:eastAsia="en-GB"/>
        </w:rPr>
        <w:t xml:space="preserve">Change </w:t>
      </w:r>
      <w:r w:rsidRPr="009A46AA">
        <w:rPr>
          <w:rFonts w:eastAsia="SimSun" w:cs="Arial"/>
          <w:color w:val="000000"/>
          <w:lang w:val="en-US" w:eastAsia="zh-CN"/>
        </w:rPr>
        <w:t>2</w:t>
      </w:r>
      <w:r>
        <w:tab/>
      </w:r>
      <w:r>
        <w:fldChar w:fldCharType="begin"/>
      </w:r>
      <w:r>
        <w:instrText xml:space="preserve"> PAGEREF _Toc117781130 \h </w:instrText>
      </w:r>
      <w:r>
        <w:fldChar w:fldCharType="separate"/>
      </w:r>
      <w:r>
        <w:t>7</w:t>
      </w:r>
      <w:r>
        <w:fldChar w:fldCharType="end"/>
      </w:r>
    </w:p>
    <w:p w14:paraId="325A0C2F" w14:textId="544A07F2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17781127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33F0FAB1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</w:t>
      </w:r>
      <w:r w:rsidR="000B3A22">
        <w:rPr>
          <w:rFonts w:cs="Arial"/>
          <w:lang w:eastAsia="ja-JP"/>
        </w:rPr>
        <w:t>2</w:t>
      </w:r>
      <w:r w:rsidR="0093083B">
        <w:rPr>
          <w:rFonts w:cs="Arial"/>
          <w:lang w:eastAsia="ja-JP"/>
        </w:rPr>
        <w:t>2</w:t>
      </w:r>
      <w:r w:rsidR="00B7489A" w:rsidRPr="009E780A">
        <w:rPr>
          <w:rFonts w:cs="Arial"/>
          <w:lang w:eastAsia="ja-JP"/>
        </w:rPr>
        <w:t>wk</w:t>
      </w:r>
      <w:r w:rsidR="00EA7C4F">
        <w:rPr>
          <w:rFonts w:cs="Arial"/>
          <w:lang w:eastAsia="ja-JP"/>
        </w:rPr>
        <w:t>37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24076803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17781128"/>
      <w:r w:rsidRPr="00854C55">
        <w:rPr>
          <w:b/>
        </w:rPr>
        <w:t>Corrections required</w:t>
      </w:r>
      <w:bookmarkEnd w:id="4"/>
      <w:bookmarkEnd w:id="5"/>
      <w:bookmarkEnd w:id="6"/>
    </w:p>
    <w:p w14:paraId="4B2E0DA9" w14:textId="40CEECAD" w:rsidR="00293DF9" w:rsidRDefault="00293DF9" w:rsidP="00293DF9"/>
    <w:p w14:paraId="6EBB0BB5" w14:textId="77777777" w:rsidR="008C1650" w:rsidRDefault="008C1650" w:rsidP="008C1650">
      <w:pPr>
        <w:pStyle w:val="Heading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eastAsia="SimSun" w:cs="Arial"/>
          <w:color w:val="000000"/>
          <w:lang w:val="en-US" w:eastAsia="zh-CN"/>
        </w:rPr>
      </w:pPr>
      <w:bookmarkStart w:id="7" w:name="_Toc107494144"/>
      <w:bookmarkStart w:id="8" w:name="_Toc117697540"/>
      <w:bookmarkStart w:id="9" w:name="_Toc117781129"/>
      <w:r>
        <w:rPr>
          <w:rFonts w:cs="Arial"/>
          <w:color w:val="000000"/>
          <w:lang w:eastAsia="en-GB"/>
        </w:rPr>
        <w:t xml:space="preserve">Change </w:t>
      </w:r>
      <w:bookmarkEnd w:id="7"/>
      <w:r>
        <w:rPr>
          <w:rFonts w:eastAsia="SimSun" w:cs="Arial"/>
          <w:color w:val="000000"/>
          <w:lang w:val="en-US" w:eastAsia="zh-CN"/>
        </w:rPr>
        <w:t>1</w:t>
      </w:r>
      <w:bookmarkEnd w:id="8"/>
      <w:bookmarkEnd w:id="9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8C1650" w14:paraId="052C485C" w14:textId="77777777" w:rsidTr="00077BF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1691" w14:textId="77777777" w:rsidR="008C1650" w:rsidRDefault="008C1650" w:rsidP="00077BF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77D3D" w14:textId="78158604" w:rsidR="008C1650" w:rsidRPr="00B65B1E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>f_TC_6_1_2_11_NR5GC_TestBody</w:t>
            </w:r>
            <w:r>
              <w:rPr>
                <w:rFonts w:ascii="Arial" w:hAnsi="Arial" w:cs="Arial"/>
                <w:lang w:val="en-US" w:eastAsia="en-GB"/>
              </w:rPr>
              <w:t>()</w:t>
            </w:r>
          </w:p>
        </w:tc>
      </w:tr>
      <w:tr w:rsidR="008C1650" w14:paraId="40971BAB" w14:textId="77777777" w:rsidTr="00077BF5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09192" w14:textId="77777777" w:rsidR="008C1650" w:rsidRDefault="008C1650" w:rsidP="00077BF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526C6" w14:textId="77777777" w:rsidR="008C1650" w:rsidRDefault="008C1650" w:rsidP="00077BF5">
            <w:pPr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eastAsia="zh-CN"/>
              </w:rPr>
              <w:t>Following implementation of R5-</w:t>
            </w:r>
            <w:r w:rsidR="0003540F">
              <w:rPr>
                <w:rFonts w:ascii="Arial" w:hAnsi="Arial" w:cs="Arial"/>
                <w:lang w:eastAsia="zh-CN"/>
              </w:rPr>
              <w:t xml:space="preserve">225373, on receiving </w:t>
            </w:r>
            <w:proofErr w:type="spellStart"/>
            <w:r w:rsidR="0003540F" w:rsidRPr="00880943">
              <w:rPr>
                <w:rFonts w:ascii="Arial" w:hAnsi="Arial" w:cs="Arial"/>
                <w:lang w:val="en-US" w:eastAsia="en-GB"/>
              </w:rPr>
              <w:t>RRCSystemInfoReques</w:t>
            </w:r>
            <w:r w:rsidR="0003540F">
              <w:rPr>
                <w:rFonts w:ascii="Arial" w:hAnsi="Arial" w:cs="Arial"/>
                <w:lang w:val="en-US" w:eastAsia="en-GB"/>
              </w:rPr>
              <w:t>t</w:t>
            </w:r>
            <w:proofErr w:type="spellEnd"/>
            <w:r w:rsidR="0003540F">
              <w:rPr>
                <w:rFonts w:ascii="Arial" w:hAnsi="Arial" w:cs="Arial"/>
                <w:lang w:val="en-US" w:eastAsia="en-GB"/>
              </w:rPr>
              <w:t xml:space="preserve"> at step3, the TTCN is delaying </w:t>
            </w:r>
            <w:r w:rsidR="002F2100">
              <w:rPr>
                <w:rFonts w:ascii="Arial" w:hAnsi="Arial" w:cs="Arial"/>
                <w:lang w:val="en-US" w:eastAsia="en-GB"/>
              </w:rPr>
              <w:t xml:space="preserve">5s before broadcasting the requested </w:t>
            </w:r>
            <w:proofErr w:type="spellStart"/>
            <w:r w:rsidR="002F2100">
              <w:rPr>
                <w:rFonts w:ascii="Arial" w:hAnsi="Arial" w:cs="Arial"/>
                <w:lang w:val="en-US" w:eastAsia="en-GB"/>
              </w:rPr>
              <w:t>SystemInformation</w:t>
            </w:r>
            <w:proofErr w:type="spellEnd"/>
            <w:r w:rsidR="002F2100">
              <w:rPr>
                <w:rFonts w:ascii="Arial" w:hAnsi="Arial" w:cs="Arial"/>
                <w:lang w:val="en-US" w:eastAsia="en-GB"/>
              </w:rPr>
              <w:t xml:space="preserve"> message, to allow for repeats of the </w:t>
            </w:r>
            <w:proofErr w:type="spellStart"/>
            <w:r w:rsidR="00BC2991">
              <w:rPr>
                <w:rFonts w:ascii="Arial" w:hAnsi="Arial" w:cs="Arial"/>
                <w:lang w:val="en-US" w:eastAsia="en-GB"/>
              </w:rPr>
              <w:t>RR</w:t>
            </w:r>
            <w:r w:rsidR="00D53022">
              <w:rPr>
                <w:rFonts w:ascii="Arial" w:hAnsi="Arial" w:cs="Arial"/>
                <w:lang w:val="en-US" w:eastAsia="en-GB"/>
              </w:rPr>
              <w:t>CSystemInfoRequest</w:t>
            </w:r>
            <w:proofErr w:type="spellEnd"/>
            <w:r w:rsidR="00D53022">
              <w:rPr>
                <w:rFonts w:ascii="Arial" w:hAnsi="Arial" w:cs="Arial"/>
                <w:lang w:val="en-US" w:eastAsia="en-GB"/>
              </w:rPr>
              <w:t xml:space="preserve">. According to </w:t>
            </w:r>
            <w:r w:rsidR="00D5552A">
              <w:rPr>
                <w:rFonts w:ascii="Arial" w:hAnsi="Arial" w:cs="Arial"/>
                <w:lang w:val="en-US" w:eastAsia="en-GB"/>
              </w:rPr>
              <w:t>38.331 5.2.2.3.3, the UE will try to acquire the system information immediately:</w:t>
            </w:r>
          </w:p>
          <w:p w14:paraId="25B5A0DA" w14:textId="77777777" w:rsidR="0097482B" w:rsidRPr="008F3642" w:rsidRDefault="0097482B" w:rsidP="0097482B">
            <w:pPr>
              <w:pStyle w:val="B2"/>
            </w:pPr>
            <w:r w:rsidRPr="008F3642">
              <w:t>2&gt;</w:t>
            </w:r>
            <w:r w:rsidRPr="008F3642">
              <w:tab/>
              <w:t xml:space="preserve">if acknowledgement for </w:t>
            </w:r>
            <w:proofErr w:type="spellStart"/>
            <w:r w:rsidRPr="008F3642">
              <w:rPr>
                <w:i/>
              </w:rPr>
              <w:t>RRCSystemInfoRequest</w:t>
            </w:r>
            <w:proofErr w:type="spellEnd"/>
            <w:r w:rsidRPr="008F3642">
              <w:t xml:space="preserve"> message is received from lower layers:</w:t>
            </w:r>
          </w:p>
          <w:p w14:paraId="43E89AD8" w14:textId="77777777" w:rsidR="0097482B" w:rsidRPr="008F3642" w:rsidRDefault="0097482B" w:rsidP="0097482B">
            <w:pPr>
              <w:pStyle w:val="B3"/>
            </w:pPr>
            <w:r w:rsidRPr="008F3642">
              <w:t>3&gt;</w:t>
            </w:r>
            <w:r w:rsidRPr="008F3642">
              <w:tab/>
              <w:t>acquire the requested SI message(s) as defined in subclause 5.2.2.3.2, immediately;</w:t>
            </w:r>
          </w:p>
          <w:p w14:paraId="589638C0" w14:textId="77777777" w:rsidR="00D5552A" w:rsidRDefault="00D5552A" w:rsidP="00077BF5">
            <w:pPr>
              <w:rPr>
                <w:rFonts w:ascii="Arial" w:hAnsi="Arial" w:cs="Arial"/>
                <w:lang w:val="en-US" w:eastAsia="en-GB"/>
              </w:rPr>
            </w:pPr>
          </w:p>
          <w:p w14:paraId="583D3E97" w14:textId="6F4F351B" w:rsidR="00D5552A" w:rsidRPr="008D31B6" w:rsidRDefault="00993C58" w:rsidP="00077BF5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US" w:eastAsia="en-GB"/>
              </w:rPr>
              <w:t xml:space="preserve">If the requested system information message is not broadcast the UE </w:t>
            </w:r>
            <w:proofErr w:type="spellStart"/>
            <w:r>
              <w:rPr>
                <w:rFonts w:ascii="Arial" w:hAnsi="Arial" w:cs="Arial"/>
                <w:lang w:val="en-US" w:eastAsia="en-GB"/>
              </w:rPr>
              <w:t>behaiovur</w:t>
            </w:r>
            <w:proofErr w:type="spellEnd"/>
            <w:r>
              <w:rPr>
                <w:rFonts w:ascii="Arial" w:hAnsi="Arial" w:cs="Arial"/>
                <w:lang w:val="en-US" w:eastAsia="en-GB"/>
              </w:rPr>
              <w:t xml:space="preserve"> is undefined, e.g. a UE may leave the cell if the requested </w:t>
            </w:r>
            <w:proofErr w:type="spellStart"/>
            <w:r>
              <w:rPr>
                <w:rFonts w:ascii="Arial" w:hAnsi="Arial" w:cs="Arial"/>
                <w:lang w:val="en-US" w:eastAsia="en-GB"/>
              </w:rPr>
              <w:t>SystemInformation</w:t>
            </w:r>
            <w:proofErr w:type="spellEnd"/>
            <w:r>
              <w:rPr>
                <w:rFonts w:ascii="Arial" w:hAnsi="Arial" w:cs="Arial"/>
                <w:lang w:val="en-US" w:eastAsia="en-GB"/>
              </w:rPr>
              <w:t xml:space="preserve"> message is not available in the next modification period.</w:t>
            </w:r>
          </w:p>
        </w:tc>
      </w:tr>
      <w:tr w:rsidR="008C1650" w14:paraId="1FB21814" w14:textId="77777777" w:rsidTr="00077BF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D4FC8" w14:textId="77777777" w:rsidR="008C1650" w:rsidRDefault="008C1650" w:rsidP="00077BF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A6B46" w14:textId="79D303E2" w:rsidR="008C1650" w:rsidRPr="0097482B" w:rsidRDefault="0097482B" w:rsidP="00077BF5">
            <w:pPr>
              <w:pStyle w:val="B2"/>
              <w:ind w:left="0" w:firstLine="0"/>
              <w:rPr>
                <w:rFonts w:ascii="Arial" w:hAnsi="Arial" w:cs="Arial"/>
                <w:lang w:val="en-US" w:eastAsia="zh-CN"/>
              </w:rPr>
            </w:pPr>
            <w:r w:rsidRPr="0097482B">
              <w:rPr>
                <w:rFonts w:ascii="Arial" w:hAnsi="Arial" w:cs="Arial"/>
                <w:lang w:val="en-US" w:eastAsia="zh-CN"/>
              </w:rPr>
              <w:t xml:space="preserve">Activate a default handler so that repeats of </w:t>
            </w:r>
            <w:proofErr w:type="spellStart"/>
            <w:r w:rsidRPr="0097482B">
              <w:rPr>
                <w:rFonts w:ascii="Arial" w:hAnsi="Arial" w:cs="Arial"/>
                <w:lang w:val="en-US" w:eastAsia="zh-CN"/>
              </w:rPr>
              <w:t>RRCSystemIfnoRequest</w:t>
            </w:r>
            <w:proofErr w:type="spellEnd"/>
            <w:r w:rsidRPr="0097482B">
              <w:rPr>
                <w:rFonts w:ascii="Arial" w:hAnsi="Arial" w:cs="Arial"/>
                <w:lang w:val="en-US" w:eastAsia="zh-CN"/>
              </w:rPr>
              <w:t xml:space="preserve"> can be ignored without delaying the broadcast of the request </w:t>
            </w:r>
            <w:proofErr w:type="spellStart"/>
            <w:r w:rsidRPr="0097482B">
              <w:rPr>
                <w:rFonts w:ascii="Arial" w:hAnsi="Arial" w:cs="Arial"/>
                <w:lang w:val="en-US" w:eastAsia="zh-CN"/>
              </w:rPr>
              <w:t>SystemInformation</w:t>
            </w:r>
            <w:proofErr w:type="spellEnd"/>
            <w:r w:rsidRPr="0097482B">
              <w:rPr>
                <w:rFonts w:ascii="Arial" w:hAnsi="Arial" w:cs="Arial"/>
                <w:lang w:val="en-US" w:eastAsia="zh-CN"/>
              </w:rPr>
              <w:t xml:space="preserve"> message.</w:t>
            </w:r>
          </w:p>
        </w:tc>
      </w:tr>
      <w:tr w:rsidR="008C1650" w14:paraId="766B1BD6" w14:textId="77777777" w:rsidTr="00077BF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26884" w14:textId="77777777" w:rsidR="008C1650" w:rsidRDefault="008C1650" w:rsidP="00077BF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4887" w14:textId="77777777" w:rsidR="008C1650" w:rsidRDefault="008C1650" w:rsidP="00077BF5">
            <w:pPr>
              <w:spacing w:after="0"/>
              <w:rPr>
                <w:rFonts w:ascii="Arial" w:hAnsi="Arial" w:cs="Arial"/>
                <w:lang w:eastAsia="en-GB"/>
              </w:rPr>
            </w:pPr>
            <w:r w:rsidRPr="00C72809">
              <w:rPr>
                <w:rFonts w:ascii="Arial" w:hAnsi="Arial" w:cs="Arial"/>
                <w:lang w:eastAsia="en-GB"/>
              </w:rPr>
              <w:t>Idle_CellReSelection_NR5GC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8C1650" w14:paraId="05A8B278" w14:textId="77777777" w:rsidTr="00077BF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7D4CF" w14:textId="77777777" w:rsidR="008C1650" w:rsidRDefault="008C1650" w:rsidP="00077BF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BCA9C" w14:textId="77777777" w:rsidR="008C1650" w:rsidRPr="00A258B9" w:rsidRDefault="008C1650" w:rsidP="00077BF5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33D3595F" w14:textId="77777777" w:rsidR="008C1650" w:rsidRDefault="008C1650" w:rsidP="008C1650">
      <w:pPr>
        <w:rPr>
          <w:lang w:val="en-US" w:eastAsia="zh-CN"/>
        </w:rPr>
      </w:pPr>
    </w:p>
    <w:p w14:paraId="4E1858B1" w14:textId="77777777" w:rsidR="008C1650" w:rsidRDefault="008C1650" w:rsidP="008C165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8C1650" w14:paraId="55EBA32C" w14:textId="77777777" w:rsidTr="00077BF5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F6D92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Courier New" w:hAnsi="Courier New" w:cs="Courier New"/>
                <w:lang w:eastAsia="de-DE"/>
              </w:rPr>
              <w:t xml:space="preserve">  </w:t>
            </w:r>
            <w:r w:rsidRPr="00880943">
              <w:rPr>
                <w:rFonts w:ascii="Arial" w:hAnsi="Arial" w:cs="Arial"/>
                <w:lang w:val="en-US" w:eastAsia="en-GB"/>
              </w:rPr>
              <w:t>function f_TC_6_1_2_11_NR5GC_TestBody() runs on NR5GC_PTC</w:t>
            </w:r>
          </w:p>
          <w:p w14:paraId="45EB49C3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{ //Power levels on FR2 are FFS</w:t>
            </w:r>
          </w:p>
          <w:p w14:paraId="6E79A1DE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//@sic R5-202603 R5-225373 sic@</w:t>
            </w:r>
          </w:p>
          <w:p w14:paraId="4B43AE4B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var integer v_T1_Cell1_RS_EPRE_FR1 := -95;</w:t>
            </w:r>
          </w:p>
          <w:p w14:paraId="7E825BC4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var integer v_T1_Cell3_RS_EPRE_FR1 := -80;</w:t>
            </w:r>
          </w:p>
          <w:p w14:paraId="6A077D50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var integer v_T2_Cell1_RS_EPRE_FR1 :=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tsc_NR_NonSuitableOffCellSSS_EPRE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>;</w:t>
            </w:r>
          </w:p>
          <w:p w14:paraId="3C5F63DE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var integer v_T2_Cell3_RS_EPRE_FR1 := tsc_NR_ServingCellSSS_EPRE_FR1;</w:t>
            </w:r>
          </w:p>
          <w:p w14:paraId="32871484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var integer v_T2_Cell6_RS_EPRE_FR1 := -80;</w:t>
            </w:r>
          </w:p>
          <w:p w14:paraId="032ACFC4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1C715471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var template(value)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NR_CellPowerList_Type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 xml:space="preserve"> v_CellPowerList_AtT1;</w:t>
            </w:r>
          </w:p>
          <w:p w14:paraId="42C13C68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var template(value)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NR_CellPowerList_Type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 xml:space="preserve"> v_CellPowerList_AtT2;</w:t>
            </w:r>
          </w:p>
          <w:p w14:paraId="0A374BF5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0669B83F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InterFreqCarrierFreqList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v_InterFreqCarrierFreqList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f_NR_InitInterFreqCarrierFreqNeighbourCell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>(nr_Cell1, nr_Cell3, nr_Cell6);</w:t>
            </w:r>
          </w:p>
          <w:p w14:paraId="20CDEBE1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var template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SI_SchedulingInfo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v_SI_SchedulingInfo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>;</w:t>
            </w:r>
          </w:p>
          <w:p w14:paraId="16DEE9E9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var template(omit)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NR_BcchToPdschConfig_Type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v_NR_BcchToPdschConfig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>; //@sic R5s200703 sic@</w:t>
            </w:r>
          </w:p>
          <w:p w14:paraId="00C05AF4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lastRenderedPageBreak/>
              <w:t xml:space="preserve">    var template(value) SSB_MTC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v_SSB_MTC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>;</w:t>
            </w:r>
          </w:p>
          <w:p w14:paraId="6E6DE4CE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timer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t_WaitTime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 xml:space="preserve"> := 5.0;</w:t>
            </w:r>
          </w:p>
          <w:p w14:paraId="08EFAC73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    </w:t>
            </w:r>
          </w:p>
          <w:p w14:paraId="6DB76F4C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v_CellPowerList_AtT1:={</w:t>
            </w:r>
          </w:p>
          <w:p w14:paraId="3135A74E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cs_NR_CellPower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>(nr_Cell1, v_T1_Cell1_RS_EPRE_FR1, v_T1_Cell1_RS_EPRE_FR1),</w:t>
            </w:r>
          </w:p>
          <w:p w14:paraId="72601601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cs_NR_CellPower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>(nr_Cell3, v_T1_Cell3_RS_EPRE_FR1, v_T1_Cell3_RS_EPRE_FR1)</w:t>
            </w:r>
          </w:p>
          <w:p w14:paraId="6B3906D1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};</w:t>
            </w:r>
          </w:p>
          <w:p w14:paraId="05C773D8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v_CellPowerList_AtT2:={</w:t>
            </w:r>
          </w:p>
          <w:p w14:paraId="4FB3D8F2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cs_NR_CellPower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>(nr_Cell1, v_T2_Cell1_RS_EPRE_FR1, v_T2_Cell1_RS_EPRE_FR1),</w:t>
            </w:r>
          </w:p>
          <w:p w14:paraId="41968D96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cs_NR_CellPower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>(nr_Cell3, v_T2_Cell3_RS_EPRE_FR1, v_T2_Cell3_RS_EPRE_FR1),</w:t>
            </w:r>
          </w:p>
          <w:p w14:paraId="47C28CE2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cs_NR_CellPower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>(nr_Cell6, v_T2_Cell6_RS_EPRE_FR1, v_T2_Cell6_RS_EPRE_FR1)</w:t>
            </w:r>
          </w:p>
          <w:p w14:paraId="0DA38855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};</w:t>
            </w:r>
          </w:p>
          <w:p w14:paraId="55B1CA44" w14:textId="77777777" w:rsidR="008C1650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</w:t>
            </w:r>
          </w:p>
          <w:p w14:paraId="20A9850C" w14:textId="77777777" w:rsidR="008C1650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</w:t>
            </w:r>
          </w:p>
          <w:p w14:paraId="2261D7E1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</w:t>
            </w:r>
          </w:p>
          <w:p w14:paraId="1EA3A742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075464A0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// @siclog "Step 1 - Void"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>@</w:t>
            </w:r>
          </w:p>
          <w:p w14:paraId="4BA4F2D7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// @siclog "Step 2"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>@</w:t>
            </w:r>
          </w:p>
          <w:p w14:paraId="1204FC19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// UE sends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RRCSystemInfoRequest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 xml:space="preserve"> message to NR Cell 1 to request SIB4.</w:t>
            </w:r>
          </w:p>
          <w:p w14:paraId="64480453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SRB.receive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 xml:space="preserve">(car_NR_SRB0_RrcPdu_IND(nr_Cell1, cr_38508_RRCSystemInfoRequest(tsc_BitSIB4_SchedulingInfoList)));  // Table 6.1.2.11.3.3-3: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RRCSystemInfoRequest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 xml:space="preserve">: Bit corresponds to SIB4 in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schedulingInfoList</w:t>
            </w:r>
            <w:proofErr w:type="spellEnd"/>
          </w:p>
          <w:p w14:paraId="39DADBAA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f_NR_PreliminaryPass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>(__FILE__, __LINE__, "Test Case 6.1.2.11 Step 2");</w:t>
            </w:r>
          </w:p>
          <w:p w14:paraId="1C29D7BC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0C460C02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64771DB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// EXCEPTION: After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receving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RRCSystemInfoRequest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 xml:space="preserve"> message in step 2, the SS ignores the reception of subsequent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RRCSystemInfoRequest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>.</w:t>
            </w:r>
          </w:p>
          <w:p w14:paraId="2DE7C330" w14:textId="77777777" w:rsidR="008C1650" w:rsidRPr="0003540F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03540F">
              <w:rPr>
                <w:rFonts w:ascii="Arial" w:hAnsi="Arial" w:cs="Arial"/>
                <w:highlight w:val="yellow"/>
                <w:lang w:val="en-US" w:eastAsia="en-GB"/>
              </w:rPr>
              <w:t>t_WaitTime.start</w:t>
            </w:r>
            <w:proofErr w:type="spellEnd"/>
            <w:r w:rsidRPr="0003540F">
              <w:rPr>
                <w:rFonts w:ascii="Arial" w:hAnsi="Arial" w:cs="Arial"/>
                <w:highlight w:val="yellow"/>
                <w:lang w:val="en-US" w:eastAsia="en-GB"/>
              </w:rPr>
              <w:t>;</w:t>
            </w:r>
          </w:p>
          <w:p w14:paraId="2F37E02E" w14:textId="77777777" w:rsidR="008C1650" w:rsidRPr="0003540F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03540F">
              <w:rPr>
                <w:rFonts w:ascii="Arial" w:hAnsi="Arial" w:cs="Arial"/>
                <w:highlight w:val="yellow"/>
                <w:lang w:val="en-US" w:eastAsia="en-GB"/>
              </w:rPr>
              <w:t xml:space="preserve">    alt {</w:t>
            </w:r>
          </w:p>
          <w:p w14:paraId="0DA01317" w14:textId="77777777" w:rsidR="008C1650" w:rsidRPr="0003540F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03540F">
              <w:rPr>
                <w:rFonts w:ascii="Arial" w:hAnsi="Arial" w:cs="Arial"/>
                <w:highlight w:val="yellow"/>
                <w:lang w:val="en-US" w:eastAsia="en-GB"/>
              </w:rPr>
              <w:t xml:space="preserve">      [] </w:t>
            </w:r>
            <w:proofErr w:type="spellStart"/>
            <w:r w:rsidRPr="0003540F">
              <w:rPr>
                <w:rFonts w:ascii="Arial" w:hAnsi="Arial" w:cs="Arial"/>
                <w:highlight w:val="yellow"/>
                <w:lang w:val="en-US" w:eastAsia="en-GB"/>
              </w:rPr>
              <w:t>SRB.receive</w:t>
            </w:r>
            <w:proofErr w:type="spellEnd"/>
            <w:r w:rsidRPr="0003540F">
              <w:rPr>
                <w:rFonts w:ascii="Arial" w:hAnsi="Arial" w:cs="Arial"/>
                <w:highlight w:val="yellow"/>
                <w:lang w:val="en-US" w:eastAsia="en-GB"/>
              </w:rPr>
              <w:t>(car_NR_SRB0_RrcPdu_IND(nr_Cell1, cr_38508_RRCSystemInfoRequest))</w:t>
            </w:r>
          </w:p>
          <w:p w14:paraId="51090CAE" w14:textId="77777777" w:rsidR="008C1650" w:rsidRPr="0003540F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03540F">
              <w:rPr>
                <w:rFonts w:ascii="Arial" w:hAnsi="Arial" w:cs="Arial"/>
                <w:highlight w:val="yellow"/>
                <w:lang w:val="en-US" w:eastAsia="en-GB"/>
              </w:rPr>
              <w:t xml:space="preserve">      {</w:t>
            </w:r>
          </w:p>
          <w:p w14:paraId="6338594F" w14:textId="77777777" w:rsidR="008C1650" w:rsidRPr="0003540F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03540F">
              <w:rPr>
                <w:rFonts w:ascii="Arial" w:hAnsi="Arial" w:cs="Arial"/>
                <w:highlight w:val="yellow"/>
                <w:lang w:val="en-US" w:eastAsia="en-GB"/>
              </w:rPr>
              <w:t xml:space="preserve">        repeat;</w:t>
            </w:r>
          </w:p>
          <w:p w14:paraId="03C70D56" w14:textId="77777777" w:rsidR="008C1650" w:rsidRPr="0003540F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03540F">
              <w:rPr>
                <w:rFonts w:ascii="Arial" w:hAnsi="Arial" w:cs="Arial"/>
                <w:highlight w:val="yellow"/>
                <w:lang w:val="en-US" w:eastAsia="en-GB"/>
              </w:rPr>
              <w:t xml:space="preserve">      }</w:t>
            </w:r>
          </w:p>
          <w:p w14:paraId="0657435C" w14:textId="77777777" w:rsidR="008C1650" w:rsidRPr="0003540F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03540F">
              <w:rPr>
                <w:rFonts w:ascii="Arial" w:hAnsi="Arial" w:cs="Arial"/>
                <w:highlight w:val="yellow"/>
                <w:lang w:val="en-US" w:eastAsia="en-GB"/>
              </w:rPr>
              <w:t xml:space="preserve">      [] </w:t>
            </w:r>
            <w:proofErr w:type="spellStart"/>
            <w:r w:rsidRPr="0003540F">
              <w:rPr>
                <w:rFonts w:ascii="Arial" w:hAnsi="Arial" w:cs="Arial"/>
                <w:highlight w:val="yellow"/>
                <w:lang w:val="en-US" w:eastAsia="en-GB"/>
              </w:rPr>
              <w:t>t_WaitTime.timeout</w:t>
            </w:r>
            <w:proofErr w:type="spellEnd"/>
          </w:p>
          <w:p w14:paraId="5CBFCCDA" w14:textId="77777777" w:rsidR="008C1650" w:rsidRPr="0003540F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03540F">
              <w:rPr>
                <w:rFonts w:ascii="Arial" w:hAnsi="Arial" w:cs="Arial"/>
                <w:highlight w:val="yellow"/>
                <w:lang w:val="en-US" w:eastAsia="en-GB"/>
              </w:rPr>
              <w:t xml:space="preserve">      {// exit after a wait period</w:t>
            </w:r>
          </w:p>
          <w:p w14:paraId="4522BC62" w14:textId="77777777" w:rsidR="008C1650" w:rsidRPr="0003540F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03540F">
              <w:rPr>
                <w:rFonts w:ascii="Arial" w:hAnsi="Arial" w:cs="Arial"/>
                <w:highlight w:val="yellow"/>
                <w:lang w:val="en-US" w:eastAsia="en-GB"/>
              </w:rPr>
              <w:t xml:space="preserve">      }</w:t>
            </w:r>
          </w:p>
          <w:p w14:paraId="60A1D8BC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3540F">
              <w:rPr>
                <w:rFonts w:ascii="Arial" w:hAnsi="Arial" w:cs="Arial"/>
                <w:highlight w:val="yellow"/>
                <w:lang w:val="en-US" w:eastAsia="en-GB"/>
              </w:rPr>
              <w:t xml:space="preserve">    }</w:t>
            </w:r>
          </w:p>
          <w:p w14:paraId="3C049C08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17E2C2CA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// @siclog "Step 3"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>@</w:t>
            </w:r>
          </w:p>
          <w:p w14:paraId="715777BA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// NR Cell 1 starts broadcasting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SystemInformation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 xml:space="preserve"> message which including SIB4.</w:t>
            </w:r>
          </w:p>
          <w:p w14:paraId="43990B30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v_NR_BcchToPdschConfig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f_NR_InitialiseBcchToPdschConfig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>(nr_Cell1, true); //@sic R5s200703 sic@</w:t>
            </w:r>
          </w:p>
          <w:p w14:paraId="614F0A93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// Force SIB4 broadcasting even if its status is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notBroadcasting</w:t>
            </w:r>
            <w:proofErr w:type="spellEnd"/>
          </w:p>
          <w:p w14:paraId="305596F3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f_NR_SS_ConfigureSysinfo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 xml:space="preserve">(nr_Cell1,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cs_TimingInfo_Now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v_NR_BcchToPdschConfig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>, true);  //@sic R5s220880 Ch. 2.4 sic@</w:t>
            </w:r>
          </w:p>
          <w:p w14:paraId="5E8CB12E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567627CC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// @siclog "Step 3A"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>@</w:t>
            </w:r>
          </w:p>
          <w:p w14:paraId="0DE1A124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// The SS re-adjusts the SS/PBCH EPRE levels and according to row "T1" in table 6.1.2.11.3.2-1/2.</w:t>
            </w:r>
          </w:p>
          <w:p w14:paraId="23EFA85D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f_NR_SetCellPowerList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>(v_CellPowerList_AtT1);</w:t>
            </w:r>
          </w:p>
          <w:p w14:paraId="3C1AB9CC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6856A1EC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// @siclog "Step 4"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>@</w:t>
            </w:r>
          </w:p>
          <w:p w14:paraId="5E8EBA44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// Wait 34s to let UE to perform inter-frequency cell reselection to NR Cell 3 (Note 1)</w:t>
            </w:r>
          </w:p>
          <w:p w14:paraId="248CB33F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f_Delay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>(34.0);</w:t>
            </w:r>
          </w:p>
          <w:p w14:paraId="44C54AFB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5FDA69E1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// @siclog "Step 4A"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>@</w:t>
            </w:r>
          </w:p>
          <w:p w14:paraId="591CCFC1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t_WaitTime.start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>;</w:t>
            </w:r>
          </w:p>
          <w:p w14:paraId="415AF1FC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alt {</w:t>
            </w:r>
          </w:p>
          <w:p w14:paraId="59022657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  []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SRB.receive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>(car_NR_SRB0_RrcPdu_IND(nr_Cell3, cr_38508_RRCSystemInfoRequest(tsc_BitSIB4_SchedulingInfoList)))</w:t>
            </w:r>
          </w:p>
          <w:p w14:paraId="4285B09F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  {</w:t>
            </w:r>
          </w:p>
          <w:p w14:paraId="1DD59583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    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f_NR_SetVerdictFailOrInconc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 xml:space="preserve">(__FILE__, __LINE__, "Step 4A: UE send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RRCSystemInfoRequest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 xml:space="preserve"> message on NR Cell 3 to request SIB4 in the next 5s");</w:t>
            </w:r>
          </w:p>
          <w:p w14:paraId="25D57C96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lastRenderedPageBreak/>
              <w:t xml:space="preserve">      }</w:t>
            </w:r>
          </w:p>
          <w:p w14:paraId="0A19509A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  []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t_WaitTime.timeout</w:t>
            </w:r>
            <w:proofErr w:type="spellEnd"/>
          </w:p>
          <w:p w14:paraId="0835C9B7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  {// do nothing</w:t>
            </w:r>
          </w:p>
          <w:p w14:paraId="12881393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  }</w:t>
            </w:r>
          </w:p>
          <w:p w14:paraId="0963BAAF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51FD7B9A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047BAD59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// @siclog "Step 4B"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>@</w:t>
            </w:r>
          </w:p>
          <w:p w14:paraId="17B5E01D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// The test result of generic test procedure in TS 38.508-1 Table 4.9.4.2.2-1 indicate that the UE is camped on NR Cell 3</w:t>
            </w:r>
          </w:p>
          <w:p w14:paraId="37637587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f_NR5GC_CheckRRCIdle(nr_Cell3);</w:t>
            </w:r>
          </w:p>
          <w:p w14:paraId="7DA09055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13CE1A59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// @siclog "Step 5"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>@</w:t>
            </w:r>
          </w:p>
          <w:p w14:paraId="64D57968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// The SS re-adjusts the SS/PBCH EPRE levels and according to row "T2" in table 6.1.2.11.3.2-1/2.</w:t>
            </w:r>
          </w:p>
          <w:p w14:paraId="6C9F8A02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f_NR_SetCellPowerList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>(v_CellPowerList_AtT2);</w:t>
            </w:r>
          </w:p>
          <w:p w14:paraId="3F7E58E6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6D25583A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// @siclog "Step 6 - Void"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>@</w:t>
            </w:r>
          </w:p>
          <w:p w14:paraId="4CB69FC2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// @siclog "Step 6A"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>@</w:t>
            </w:r>
          </w:p>
          <w:p w14:paraId="151BA487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// Wait 34s to let UE to perform inter-frequency cell reselection to NR Cell 6 (Note 1)</w:t>
            </w:r>
          </w:p>
          <w:p w14:paraId="60839AB8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f_Delay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>(34.0);</w:t>
            </w:r>
          </w:p>
          <w:p w14:paraId="33D37038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5184D2FC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// @siclog "Step 7"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>@</w:t>
            </w:r>
          </w:p>
          <w:p w14:paraId="6F9EE1B0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// Check: Does the test result of generic test procedure in TS 38.508-1 Table 4.9.4.2.2-1 indicate that the UE is camped on NR Cell 6?</w:t>
            </w:r>
          </w:p>
          <w:p w14:paraId="3D451C77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f_NR5GC_CheckRRCIdle(nr_Cell6);</w:t>
            </w:r>
          </w:p>
          <w:p w14:paraId="1F61E111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f_NR_PreliminaryPass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>(__FILE__, __LINE__, "Test Case 6.1.2.11 Step 7");</w:t>
            </w:r>
          </w:p>
          <w:p w14:paraId="090408DE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AD4EF42" w14:textId="77777777" w:rsidR="008C1650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}//end of f_TC_6_1_2_11_NR5GC_TestBody</w:t>
            </w:r>
            <w:r w:rsidRPr="00073BB1">
              <w:rPr>
                <w:rFonts w:ascii="Courier New" w:hAnsi="Courier New" w:cs="Courier New"/>
                <w:lang w:eastAsia="de-DE"/>
              </w:rPr>
              <w:t xml:space="preserve">  </w:t>
            </w:r>
          </w:p>
        </w:tc>
      </w:tr>
    </w:tbl>
    <w:p w14:paraId="4BDFB3EA" w14:textId="77777777" w:rsidR="008C1650" w:rsidRDefault="008C1650" w:rsidP="008C1650">
      <w:pPr>
        <w:spacing w:after="0"/>
        <w:rPr>
          <w:rFonts w:ascii="Arial" w:hAnsi="Arial"/>
          <w:b/>
          <w:lang w:eastAsia="en-GB"/>
        </w:rPr>
      </w:pPr>
    </w:p>
    <w:p w14:paraId="6005E52F" w14:textId="77777777" w:rsidR="008C1650" w:rsidRDefault="008C1650" w:rsidP="008C1650">
      <w:pPr>
        <w:spacing w:after="0"/>
        <w:rPr>
          <w:rFonts w:ascii="Arial" w:hAnsi="Arial"/>
          <w:b/>
          <w:lang w:eastAsia="en-GB"/>
        </w:rPr>
      </w:pPr>
    </w:p>
    <w:p w14:paraId="5D36195C" w14:textId="77777777" w:rsidR="008C1650" w:rsidRDefault="008C1650" w:rsidP="008C165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8C1650" w14:paraId="460B776F" w14:textId="77777777" w:rsidTr="00077BF5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7BDBA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function f_TC_6_1_2_11_NR5GC_TestBody() runs on NR5GC_PTC</w:t>
            </w:r>
          </w:p>
          <w:p w14:paraId="2FB68A92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{ //Power levels on FR2 are FFS</w:t>
            </w:r>
          </w:p>
          <w:p w14:paraId="08EEE294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//@sic R5-202603 R5-225373 sic@</w:t>
            </w:r>
          </w:p>
          <w:p w14:paraId="4F76EB95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var integer v_T1_Cell1_RS_EPRE_FR1 := -95;</w:t>
            </w:r>
          </w:p>
          <w:p w14:paraId="2038863A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var integer v_T1_Cell3_RS_EPRE_FR1 := -80;</w:t>
            </w:r>
          </w:p>
          <w:p w14:paraId="33822368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var integer v_T2_Cell1_RS_EPRE_FR1 :=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tsc_NR_NonSuitableOffCellSSS_EPRE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>;</w:t>
            </w:r>
          </w:p>
          <w:p w14:paraId="2295196F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var integer v_T2_Cell3_RS_EPRE_FR1 := tsc_NR_ServingCellSSS_EPRE_FR1;</w:t>
            </w:r>
          </w:p>
          <w:p w14:paraId="4CFD8A32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var integer v_T2_Cell6_RS_EPRE_FR1 := -80;</w:t>
            </w:r>
          </w:p>
          <w:p w14:paraId="35AB75F5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0DD91106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var template(value)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NR_CellPowerList_Type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 xml:space="preserve"> v_CellPowerList_AtT1;</w:t>
            </w:r>
          </w:p>
          <w:p w14:paraId="5B6EBE90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var template(value)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NR_CellPowerList_Type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 xml:space="preserve"> v_CellPowerList_AtT2;</w:t>
            </w:r>
          </w:p>
          <w:p w14:paraId="42917AAC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621BE296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InterFreqCarrierFreqList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v_InterFreqCarrierFreqList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f_NR_InitInterFreqCarrierFreqNeighbourCell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>(nr_Cell1, nr_Cell3, nr_Cell6);</w:t>
            </w:r>
          </w:p>
          <w:p w14:paraId="62D086FB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var template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SI_SchedulingInfo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v_SI_SchedulingInfo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>;</w:t>
            </w:r>
          </w:p>
          <w:p w14:paraId="74D73A00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var template(omit)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NR_BcchToPdschConfig_Type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v_NR_BcchToPdschConfig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>; //@sic R5s200703 sic@</w:t>
            </w:r>
          </w:p>
          <w:p w14:paraId="7FD904A3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var template(value) SSB_MTC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v_SSB_MTC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>;</w:t>
            </w:r>
          </w:p>
          <w:p w14:paraId="4393DE1F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timer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t_WaitTime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 xml:space="preserve"> := 5.0;</w:t>
            </w:r>
          </w:p>
          <w:p w14:paraId="1ABD1D50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</w:t>
            </w:r>
            <w:r w:rsidRPr="00880943">
              <w:rPr>
                <w:rFonts w:ascii="Arial" w:hAnsi="Arial" w:cs="Arial"/>
                <w:highlight w:val="yellow"/>
                <w:lang w:val="en-US" w:eastAsia="en-GB"/>
              </w:rPr>
              <w:t xml:space="preserve">var default </w:t>
            </w:r>
            <w:proofErr w:type="spellStart"/>
            <w:r w:rsidRPr="00880943">
              <w:rPr>
                <w:rFonts w:ascii="Arial" w:hAnsi="Arial" w:cs="Arial"/>
                <w:highlight w:val="yellow"/>
                <w:lang w:val="en-US" w:eastAsia="en-GB"/>
              </w:rPr>
              <w:t>v_Default</w:t>
            </w:r>
            <w:proofErr w:type="spellEnd"/>
            <w:r w:rsidRPr="00880943">
              <w:rPr>
                <w:rFonts w:ascii="Arial" w:hAnsi="Arial" w:cs="Arial"/>
                <w:highlight w:val="yellow"/>
                <w:lang w:val="en-US" w:eastAsia="en-GB"/>
              </w:rPr>
              <w:t>;</w:t>
            </w:r>
          </w:p>
          <w:p w14:paraId="641A3591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    </w:t>
            </w:r>
          </w:p>
          <w:p w14:paraId="5C85DBA8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v_CellPowerList_AtT1:={</w:t>
            </w:r>
          </w:p>
          <w:p w14:paraId="1648B006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cs_NR_CellPower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>(nr_Cell1, v_T1_Cell1_RS_EPRE_FR1, v_T1_Cell1_RS_EPRE_FR1),</w:t>
            </w:r>
          </w:p>
          <w:p w14:paraId="7D95908C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cs_NR_CellPower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>(nr_Cell3, v_T1_Cell3_RS_EPRE_FR1, v_T1_Cell3_RS_EPRE_FR1)</w:t>
            </w:r>
          </w:p>
          <w:p w14:paraId="6DD737CD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};</w:t>
            </w:r>
          </w:p>
          <w:p w14:paraId="7484B7DE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v_CellPowerList_AtT2:={</w:t>
            </w:r>
          </w:p>
          <w:p w14:paraId="228EBE5B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cs_NR_CellPower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>(nr_Cell1, v_T2_Cell1_RS_EPRE_FR1, v_T2_Cell1_RS_EPRE_FR1),</w:t>
            </w:r>
          </w:p>
          <w:p w14:paraId="59296287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cs_NR_CellPower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>(nr_Cell3, v_T2_Cell3_RS_EPRE_FR1, v_T2_Cell3_RS_EPRE_FR1),</w:t>
            </w:r>
          </w:p>
          <w:p w14:paraId="23B5BB19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cs_NR_CellPower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>(nr_Cell6, v_T2_Cell6_RS_EPRE_FR1, v_T2_Cell6_RS_EPRE_FR1)</w:t>
            </w:r>
          </w:p>
          <w:p w14:paraId="0DD770B2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};</w:t>
            </w:r>
          </w:p>
          <w:p w14:paraId="1D0B2280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4F374711" w14:textId="77777777" w:rsidR="008C1650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</w:t>
            </w:r>
          </w:p>
          <w:p w14:paraId="16AE245B" w14:textId="77777777" w:rsidR="008C1650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lastRenderedPageBreak/>
              <w:t>…</w:t>
            </w:r>
          </w:p>
          <w:p w14:paraId="31B56DFB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</w:t>
            </w:r>
          </w:p>
          <w:p w14:paraId="1849157F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46CA5E69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// @siclog "Step 1 - Void"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>@</w:t>
            </w:r>
          </w:p>
          <w:p w14:paraId="5C94C19A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// @siclog "Step 2"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>@</w:t>
            </w:r>
          </w:p>
          <w:p w14:paraId="51D41A85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// UE sends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RRCSystemInfoRequest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 xml:space="preserve"> message to NR Cell 1 to request SIB4.</w:t>
            </w:r>
          </w:p>
          <w:p w14:paraId="510A3788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SRB.receive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 xml:space="preserve">(car_NR_SRB0_RrcPdu_IND(nr_Cell1, cr_38508_RRCSystemInfoRequest(tsc_BitSIB4_SchedulingInfoList)));  // Table 6.1.2.11.3.3-3: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RRCSystemInfoRequest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 xml:space="preserve">: Bit corresponds to SIB4 in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schedulingInfoList</w:t>
            </w:r>
            <w:proofErr w:type="spellEnd"/>
          </w:p>
          <w:p w14:paraId="100146BC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f_NR_PreliminaryPass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>(__FILE__, __LINE__, "Test Case 6.1.2.11 Step 2");</w:t>
            </w:r>
          </w:p>
          <w:p w14:paraId="1C03441C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4458A749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880943">
              <w:rPr>
                <w:rFonts w:ascii="Arial" w:hAnsi="Arial" w:cs="Arial"/>
                <w:highlight w:val="yellow"/>
                <w:lang w:val="en-US" w:eastAsia="en-GB"/>
              </w:rPr>
              <w:t>v_Default</w:t>
            </w:r>
            <w:proofErr w:type="spellEnd"/>
            <w:r w:rsidRPr="00880943">
              <w:rPr>
                <w:rFonts w:ascii="Arial" w:hAnsi="Arial" w:cs="Arial"/>
                <w:highlight w:val="yellow"/>
                <w:lang w:val="en-US" w:eastAsia="en-GB"/>
              </w:rPr>
              <w:t xml:space="preserve"> := activate(</w:t>
            </w:r>
            <w:proofErr w:type="spellStart"/>
            <w:r w:rsidRPr="00880943">
              <w:rPr>
                <w:rFonts w:ascii="Arial" w:hAnsi="Arial" w:cs="Arial"/>
                <w:highlight w:val="yellow"/>
                <w:lang w:val="en-US" w:eastAsia="en-GB"/>
              </w:rPr>
              <w:t>a_NR_AddDefault_IgnoreSysInfoReq</w:t>
            </w:r>
            <w:proofErr w:type="spellEnd"/>
            <w:r w:rsidRPr="00880943">
              <w:rPr>
                <w:rFonts w:ascii="Arial" w:hAnsi="Arial" w:cs="Arial"/>
                <w:highlight w:val="yellow"/>
                <w:lang w:val="en-US" w:eastAsia="en-GB"/>
              </w:rPr>
              <w:t>(nr_Cell1));</w:t>
            </w:r>
          </w:p>
          <w:p w14:paraId="18166F71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2FBE0650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// EXCEPTION: After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receving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RRCSystemInfoRequest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 xml:space="preserve"> message in step 2, the SS ignores the reception of subsequent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RRCSystemInfoRequest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>.</w:t>
            </w:r>
          </w:p>
          <w:p w14:paraId="2804F0BF" w14:textId="649E3D4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</w:t>
            </w:r>
            <w:r w:rsidRPr="00880943">
              <w:rPr>
                <w:rFonts w:ascii="Arial" w:hAnsi="Arial" w:cs="Arial"/>
                <w:highlight w:val="yellow"/>
                <w:lang w:val="en-US" w:eastAsia="en-GB"/>
              </w:rPr>
              <w:t>/*</w:t>
            </w:r>
            <w:r w:rsidR="00996C56">
              <w:rPr>
                <w:rFonts w:ascii="Arial" w:hAnsi="Arial" w:cs="Arial"/>
                <w:highlight w:val="yellow"/>
                <w:lang w:val="en-US" w:eastAsia="en-GB"/>
              </w:rPr>
              <w:t xml:space="preserve">REMOVED </w:t>
            </w:r>
            <w:proofErr w:type="spellStart"/>
            <w:r w:rsidRPr="00880943">
              <w:rPr>
                <w:rFonts w:ascii="Arial" w:hAnsi="Arial" w:cs="Arial"/>
                <w:highlight w:val="yellow"/>
                <w:lang w:val="en-US" w:eastAsia="en-GB"/>
              </w:rPr>
              <w:t>t_WaitTime.start</w:t>
            </w:r>
            <w:proofErr w:type="spellEnd"/>
            <w:r w:rsidRPr="00880943">
              <w:rPr>
                <w:rFonts w:ascii="Arial" w:hAnsi="Arial" w:cs="Arial"/>
                <w:highlight w:val="yellow"/>
                <w:lang w:val="en-US" w:eastAsia="en-GB"/>
              </w:rPr>
              <w:t>;</w:t>
            </w:r>
          </w:p>
          <w:p w14:paraId="6094A660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880943">
              <w:rPr>
                <w:rFonts w:ascii="Arial" w:hAnsi="Arial" w:cs="Arial"/>
                <w:highlight w:val="yellow"/>
                <w:lang w:val="en-US" w:eastAsia="en-GB"/>
              </w:rPr>
              <w:t xml:space="preserve">    alt {</w:t>
            </w:r>
          </w:p>
          <w:p w14:paraId="41BFACA8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880943">
              <w:rPr>
                <w:rFonts w:ascii="Arial" w:hAnsi="Arial" w:cs="Arial"/>
                <w:highlight w:val="yellow"/>
                <w:lang w:val="en-US" w:eastAsia="en-GB"/>
              </w:rPr>
              <w:t xml:space="preserve">      [] </w:t>
            </w:r>
            <w:proofErr w:type="spellStart"/>
            <w:r w:rsidRPr="00880943">
              <w:rPr>
                <w:rFonts w:ascii="Arial" w:hAnsi="Arial" w:cs="Arial"/>
                <w:highlight w:val="yellow"/>
                <w:lang w:val="en-US" w:eastAsia="en-GB"/>
              </w:rPr>
              <w:t>SRB.receive</w:t>
            </w:r>
            <w:proofErr w:type="spellEnd"/>
            <w:r w:rsidRPr="00880943">
              <w:rPr>
                <w:rFonts w:ascii="Arial" w:hAnsi="Arial" w:cs="Arial"/>
                <w:highlight w:val="yellow"/>
                <w:lang w:val="en-US" w:eastAsia="en-GB"/>
              </w:rPr>
              <w:t>(car_NR_SRB0_RrcPdu_IND(nr_Cell1, cr_38508_RRCSystemInfoRequest))</w:t>
            </w:r>
          </w:p>
          <w:p w14:paraId="714F8591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880943">
              <w:rPr>
                <w:rFonts w:ascii="Arial" w:hAnsi="Arial" w:cs="Arial"/>
                <w:highlight w:val="yellow"/>
                <w:lang w:val="en-US" w:eastAsia="en-GB"/>
              </w:rPr>
              <w:t xml:space="preserve">      {</w:t>
            </w:r>
          </w:p>
          <w:p w14:paraId="12C3F208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880943">
              <w:rPr>
                <w:rFonts w:ascii="Arial" w:hAnsi="Arial" w:cs="Arial"/>
                <w:highlight w:val="yellow"/>
                <w:lang w:val="en-US" w:eastAsia="en-GB"/>
              </w:rPr>
              <w:t xml:space="preserve">        repeat;</w:t>
            </w:r>
          </w:p>
          <w:p w14:paraId="0228D52E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880943">
              <w:rPr>
                <w:rFonts w:ascii="Arial" w:hAnsi="Arial" w:cs="Arial"/>
                <w:highlight w:val="yellow"/>
                <w:lang w:val="en-US" w:eastAsia="en-GB"/>
              </w:rPr>
              <w:t xml:space="preserve">      }</w:t>
            </w:r>
          </w:p>
          <w:p w14:paraId="738708FE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880943">
              <w:rPr>
                <w:rFonts w:ascii="Arial" w:hAnsi="Arial" w:cs="Arial"/>
                <w:highlight w:val="yellow"/>
                <w:lang w:val="en-US" w:eastAsia="en-GB"/>
              </w:rPr>
              <w:t xml:space="preserve">      [] </w:t>
            </w:r>
            <w:proofErr w:type="spellStart"/>
            <w:r w:rsidRPr="00880943">
              <w:rPr>
                <w:rFonts w:ascii="Arial" w:hAnsi="Arial" w:cs="Arial"/>
                <w:highlight w:val="yellow"/>
                <w:lang w:val="en-US" w:eastAsia="en-GB"/>
              </w:rPr>
              <w:t>t_WaitTime.timeout</w:t>
            </w:r>
            <w:proofErr w:type="spellEnd"/>
          </w:p>
          <w:p w14:paraId="1E70FCD4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880943">
              <w:rPr>
                <w:rFonts w:ascii="Arial" w:hAnsi="Arial" w:cs="Arial"/>
                <w:highlight w:val="yellow"/>
                <w:lang w:val="en-US" w:eastAsia="en-GB"/>
              </w:rPr>
              <w:t xml:space="preserve">      {// exit after a wait period</w:t>
            </w:r>
          </w:p>
          <w:p w14:paraId="6FA0017E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880943">
              <w:rPr>
                <w:rFonts w:ascii="Arial" w:hAnsi="Arial" w:cs="Arial"/>
                <w:highlight w:val="yellow"/>
                <w:lang w:val="en-US" w:eastAsia="en-GB"/>
              </w:rPr>
              <w:t xml:space="preserve">      }</w:t>
            </w:r>
          </w:p>
          <w:p w14:paraId="68662C9E" w14:textId="369098F9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highlight w:val="yellow"/>
                <w:lang w:val="en-US" w:eastAsia="en-GB"/>
              </w:rPr>
              <w:t xml:space="preserve">    }*/  </w:t>
            </w:r>
          </w:p>
          <w:p w14:paraId="32CA8E54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1FC2F9B2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// @siclog "Step 3"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>@</w:t>
            </w:r>
          </w:p>
          <w:p w14:paraId="15F1D897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// NR Cell 1 starts broadcasting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SystemInformation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 xml:space="preserve"> message which including SIB4.</w:t>
            </w:r>
          </w:p>
          <w:p w14:paraId="7A0ED1CC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v_NR_BcchToPdschConfig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f_NR_InitialiseBcchToPdschConfig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>(nr_Cell1, true); //@sic R5s200703 sic@</w:t>
            </w:r>
          </w:p>
          <w:p w14:paraId="2593811D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// Force SIB4 broadcasting even if its status is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notBroadcasting</w:t>
            </w:r>
            <w:proofErr w:type="spellEnd"/>
          </w:p>
          <w:p w14:paraId="26CCEEB5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f_NR_SS_ConfigureSysinfo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 xml:space="preserve">(nr_Cell1,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cs_TimingInfo_Now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v_NR_BcchToPdschConfig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>, true);  //@sic R5s220880 Ch. 2.4 sic@</w:t>
            </w:r>
          </w:p>
          <w:p w14:paraId="1EEE5FEF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39E326EC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// @siclog "Step 3A"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>@</w:t>
            </w:r>
          </w:p>
          <w:p w14:paraId="5A58F011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// The SS re-adjusts the SS/PBCH EPRE levels and according to row "T1" in table 6.1.2.11.3.2-1/2.</w:t>
            </w:r>
          </w:p>
          <w:p w14:paraId="20FEAF31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f_NR_SetCellPowerList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>(v_CellPowerList_AtT1);</w:t>
            </w:r>
          </w:p>
          <w:p w14:paraId="6593BDAB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6FE04546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// @siclog "Step 4"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>@</w:t>
            </w:r>
          </w:p>
          <w:p w14:paraId="09CE8DD0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// Wait 34s to let UE to perform inter-frequency cell reselection to NR Cell 3 (Note 1)</w:t>
            </w:r>
          </w:p>
          <w:p w14:paraId="54230FF2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f_Delay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>(34.0);</w:t>
            </w:r>
          </w:p>
          <w:p w14:paraId="60279745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69E32288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</w:t>
            </w:r>
            <w:r w:rsidRPr="00880943">
              <w:rPr>
                <w:rFonts w:ascii="Arial" w:hAnsi="Arial" w:cs="Arial"/>
                <w:highlight w:val="yellow"/>
                <w:lang w:val="en-US" w:eastAsia="en-GB"/>
              </w:rPr>
              <w:t>deactivate(</w:t>
            </w:r>
            <w:proofErr w:type="spellStart"/>
            <w:r w:rsidRPr="00880943">
              <w:rPr>
                <w:rFonts w:ascii="Arial" w:hAnsi="Arial" w:cs="Arial"/>
                <w:highlight w:val="yellow"/>
                <w:lang w:val="en-US" w:eastAsia="en-GB"/>
              </w:rPr>
              <w:t>v_Default</w:t>
            </w:r>
            <w:proofErr w:type="spellEnd"/>
            <w:r w:rsidRPr="00880943">
              <w:rPr>
                <w:rFonts w:ascii="Arial" w:hAnsi="Arial" w:cs="Arial"/>
                <w:highlight w:val="yellow"/>
                <w:lang w:val="en-US" w:eastAsia="en-GB"/>
              </w:rPr>
              <w:t>);</w:t>
            </w:r>
          </w:p>
          <w:p w14:paraId="49B0ADE5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1A0C1903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// @siclog "Step 4A"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>@</w:t>
            </w:r>
          </w:p>
          <w:p w14:paraId="5D28545E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t_WaitTime.start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>;</w:t>
            </w:r>
          </w:p>
          <w:p w14:paraId="6F39708A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alt {</w:t>
            </w:r>
          </w:p>
          <w:p w14:paraId="099F4889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  []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SRB.receive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>(car_NR_SRB0_RrcPdu_IND(nr_Cell3, cr_38508_RRCSystemInfoRequest(tsc_BitSIB4_SchedulingInfoList)))</w:t>
            </w:r>
          </w:p>
          <w:p w14:paraId="3EAE608C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  {</w:t>
            </w:r>
          </w:p>
          <w:p w14:paraId="42BABE37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    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f_NR_SetVerdictFailOrInconc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 xml:space="preserve">(__FILE__, __LINE__, "Step 4A: UE send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RRCSystemInfoRequest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 xml:space="preserve"> message on NR Cell 3 to request SIB4 in the next 5s");</w:t>
            </w:r>
          </w:p>
          <w:p w14:paraId="11201847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  }</w:t>
            </w:r>
          </w:p>
          <w:p w14:paraId="17501C89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  []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t_WaitTime.timeout</w:t>
            </w:r>
            <w:proofErr w:type="spellEnd"/>
          </w:p>
          <w:p w14:paraId="776364D8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  {// do nothing</w:t>
            </w:r>
          </w:p>
          <w:p w14:paraId="3B20B1B3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  }</w:t>
            </w:r>
          </w:p>
          <w:p w14:paraId="704DE3FC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77303115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0ED7DA42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// @siclog "Step 4B"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>@</w:t>
            </w:r>
          </w:p>
          <w:p w14:paraId="09DCD18C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// The test result of generic test procedure in TS 38.508-1 Table 4.9.4.2.2-1 indicate that the UE is camped on NR Cell 3</w:t>
            </w:r>
          </w:p>
          <w:p w14:paraId="775FAAD8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f_NR5GC_CheckRRCIdle(nr_Cell3);</w:t>
            </w:r>
          </w:p>
          <w:p w14:paraId="2C2A0925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lastRenderedPageBreak/>
              <w:t xml:space="preserve">    </w:t>
            </w:r>
          </w:p>
          <w:p w14:paraId="63ADA0D6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// @siclog "Step 5"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>@</w:t>
            </w:r>
          </w:p>
          <w:p w14:paraId="17002E20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// The SS re-adjusts the SS/PBCH EPRE levels and according to row "T2" in table 6.1.2.11.3.2-1/2.</w:t>
            </w:r>
          </w:p>
          <w:p w14:paraId="7CF6492E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f_NR_SetCellPowerList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>(v_CellPowerList_AtT2);</w:t>
            </w:r>
          </w:p>
          <w:p w14:paraId="0F625576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4A754B23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// @siclog "Step 6 - Void"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>@</w:t>
            </w:r>
          </w:p>
          <w:p w14:paraId="10D04B32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// @siclog "Step 6A"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>@</w:t>
            </w:r>
          </w:p>
          <w:p w14:paraId="21E16999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// Wait 34s to let UE to perform inter-frequency cell reselection to NR Cell 6 (Note 1)</w:t>
            </w:r>
          </w:p>
          <w:p w14:paraId="5F9CE168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f_Delay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>(34.0);</w:t>
            </w:r>
          </w:p>
          <w:p w14:paraId="20802FEB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70BB1BBE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// @siclog "Step 7"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>@</w:t>
            </w:r>
          </w:p>
          <w:p w14:paraId="55242BE7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// Check: Does the test result of generic test procedure in TS 38.508-1 Table 4.9.4.2.2-1 indicate that the UE is camped on NR Cell 6?</w:t>
            </w:r>
          </w:p>
          <w:p w14:paraId="67B51BB3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f_NR5GC_CheckRRCIdle(nr_Cell6);</w:t>
            </w:r>
          </w:p>
          <w:p w14:paraId="29F4999D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f_NR_PreliminaryPass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>(__FILE__, __LINE__, "Test Case 6.1.2.11 Step 7");</w:t>
            </w:r>
          </w:p>
          <w:p w14:paraId="27B5F1FB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0A10EAC7" w14:textId="77777777" w:rsidR="008C1650" w:rsidRPr="00571BB2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}//end of f_TC_6_1_2_11_NR5GC_TestBody</w:t>
            </w:r>
          </w:p>
        </w:tc>
      </w:tr>
    </w:tbl>
    <w:p w14:paraId="40F1BE6E" w14:textId="77777777" w:rsidR="008C1650" w:rsidRDefault="008C1650" w:rsidP="008C1650">
      <w:pPr>
        <w:overflowPunct w:val="0"/>
        <w:autoSpaceDE w:val="0"/>
        <w:autoSpaceDN w:val="0"/>
        <w:adjustRightInd w:val="0"/>
        <w:rPr>
          <w:rFonts w:cs="Arial"/>
          <w:color w:val="FF0000"/>
        </w:rPr>
      </w:pPr>
    </w:p>
    <w:p w14:paraId="62A30006" w14:textId="7FD27BD2" w:rsidR="00996C56" w:rsidRDefault="00996C56" w:rsidP="00996C56">
      <w:pPr>
        <w:pStyle w:val="Heading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eastAsia="SimSun" w:cs="Arial"/>
          <w:color w:val="000000"/>
          <w:lang w:val="en-US" w:eastAsia="zh-CN"/>
        </w:rPr>
      </w:pPr>
      <w:bookmarkStart w:id="10" w:name="_Toc117781130"/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/>
          <w:color w:val="000000"/>
          <w:lang w:val="en-US" w:eastAsia="zh-CN"/>
        </w:rPr>
        <w:t>2</w:t>
      </w:r>
      <w:bookmarkEnd w:id="10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996C56" w14:paraId="5C0FC796" w14:textId="77777777" w:rsidTr="00077BF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4C9C3" w14:textId="77777777" w:rsidR="00996C56" w:rsidRDefault="00996C56" w:rsidP="00077BF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D00AD" w14:textId="47E50DBC" w:rsidR="00996C56" w:rsidRPr="00996C56" w:rsidRDefault="00996C56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96C56">
              <w:rPr>
                <w:rFonts w:ascii="Arial" w:hAnsi="Arial" w:cs="Arial"/>
                <w:lang w:val="en-US" w:eastAsia="en-GB"/>
              </w:rPr>
              <w:t xml:space="preserve">New </w:t>
            </w:r>
            <w:proofErr w:type="spellStart"/>
            <w:r w:rsidRPr="00996C56">
              <w:rPr>
                <w:rFonts w:ascii="Arial" w:hAnsi="Arial" w:cs="Arial"/>
                <w:lang w:val="en-US" w:eastAsia="en-GB"/>
              </w:rPr>
              <w:t>altstep</w:t>
            </w:r>
            <w:proofErr w:type="spellEnd"/>
            <w:r w:rsidRPr="00996C56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996C56">
              <w:rPr>
                <w:rFonts w:ascii="Arial" w:hAnsi="Arial" w:cs="Arial"/>
                <w:lang w:eastAsia="de-DE"/>
              </w:rPr>
              <w:t>a_NR_AddDefault_IgnoreSysInfoReq</w:t>
            </w:r>
            <w:proofErr w:type="spellEnd"/>
          </w:p>
        </w:tc>
      </w:tr>
      <w:tr w:rsidR="00996C56" w14:paraId="5247E4EB" w14:textId="77777777" w:rsidTr="00077BF5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89E0E" w14:textId="77777777" w:rsidR="00996C56" w:rsidRDefault="00996C56" w:rsidP="00077BF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473C0" w14:textId="77777777" w:rsidR="00996C56" w:rsidRPr="00996C56" w:rsidRDefault="00996C56" w:rsidP="00077BF5">
            <w:pPr>
              <w:rPr>
                <w:rFonts w:ascii="Arial" w:hAnsi="Arial" w:cs="Arial"/>
                <w:lang w:val="en-US" w:eastAsia="en-GB"/>
              </w:rPr>
            </w:pPr>
            <w:r w:rsidRPr="00996C56">
              <w:rPr>
                <w:rFonts w:ascii="Arial" w:hAnsi="Arial" w:cs="Arial"/>
                <w:lang w:eastAsia="zh-CN"/>
              </w:rPr>
              <w:t xml:space="preserve">Following implementation of R5-225373, on receiving </w:t>
            </w:r>
            <w:proofErr w:type="spellStart"/>
            <w:r w:rsidRPr="00996C56">
              <w:rPr>
                <w:rFonts w:ascii="Arial" w:hAnsi="Arial" w:cs="Arial"/>
                <w:lang w:val="en-US" w:eastAsia="en-GB"/>
              </w:rPr>
              <w:t>RRCSystemInfoRequest</w:t>
            </w:r>
            <w:proofErr w:type="spellEnd"/>
            <w:r w:rsidRPr="00996C56">
              <w:rPr>
                <w:rFonts w:ascii="Arial" w:hAnsi="Arial" w:cs="Arial"/>
                <w:lang w:val="en-US" w:eastAsia="en-GB"/>
              </w:rPr>
              <w:t xml:space="preserve"> at step3, the TTCN is delaying 5s before broadcasting the requested </w:t>
            </w:r>
            <w:proofErr w:type="spellStart"/>
            <w:r w:rsidRPr="00996C56">
              <w:rPr>
                <w:rFonts w:ascii="Arial" w:hAnsi="Arial" w:cs="Arial"/>
                <w:lang w:val="en-US" w:eastAsia="en-GB"/>
              </w:rPr>
              <w:t>SystemInformation</w:t>
            </w:r>
            <w:proofErr w:type="spellEnd"/>
            <w:r w:rsidRPr="00996C56">
              <w:rPr>
                <w:rFonts w:ascii="Arial" w:hAnsi="Arial" w:cs="Arial"/>
                <w:lang w:val="en-US" w:eastAsia="en-GB"/>
              </w:rPr>
              <w:t xml:space="preserve"> message, to allow for repeats of the </w:t>
            </w:r>
            <w:proofErr w:type="spellStart"/>
            <w:r w:rsidRPr="00996C56">
              <w:rPr>
                <w:rFonts w:ascii="Arial" w:hAnsi="Arial" w:cs="Arial"/>
                <w:lang w:val="en-US" w:eastAsia="en-GB"/>
              </w:rPr>
              <w:t>RRCSystemInfoRequest</w:t>
            </w:r>
            <w:proofErr w:type="spellEnd"/>
            <w:r w:rsidRPr="00996C56">
              <w:rPr>
                <w:rFonts w:ascii="Arial" w:hAnsi="Arial" w:cs="Arial"/>
                <w:lang w:val="en-US" w:eastAsia="en-GB"/>
              </w:rPr>
              <w:t>. According to 38.331 5.2.2.3.3, the UE will try to acquire the system information immediately:</w:t>
            </w:r>
          </w:p>
          <w:p w14:paraId="20595F79" w14:textId="77777777" w:rsidR="00996C56" w:rsidRPr="00996C56" w:rsidRDefault="00996C56" w:rsidP="00077BF5">
            <w:pPr>
              <w:pStyle w:val="B2"/>
              <w:rPr>
                <w:rFonts w:ascii="Arial" w:hAnsi="Arial" w:cs="Arial"/>
              </w:rPr>
            </w:pPr>
            <w:r w:rsidRPr="00996C56">
              <w:rPr>
                <w:rFonts w:ascii="Arial" w:hAnsi="Arial" w:cs="Arial"/>
              </w:rPr>
              <w:t>2&gt;</w:t>
            </w:r>
            <w:r w:rsidRPr="00996C56">
              <w:rPr>
                <w:rFonts w:ascii="Arial" w:hAnsi="Arial" w:cs="Arial"/>
              </w:rPr>
              <w:tab/>
              <w:t xml:space="preserve">if acknowledgement for </w:t>
            </w:r>
            <w:proofErr w:type="spellStart"/>
            <w:r w:rsidRPr="00996C56">
              <w:rPr>
                <w:rFonts w:ascii="Arial" w:hAnsi="Arial" w:cs="Arial"/>
                <w:i/>
              </w:rPr>
              <w:t>RRCSystemInfoRequest</w:t>
            </w:r>
            <w:proofErr w:type="spellEnd"/>
            <w:r w:rsidRPr="00996C56">
              <w:rPr>
                <w:rFonts w:ascii="Arial" w:hAnsi="Arial" w:cs="Arial"/>
              </w:rPr>
              <w:t xml:space="preserve"> message is received from lower layers:</w:t>
            </w:r>
          </w:p>
          <w:p w14:paraId="1FB06CD1" w14:textId="77777777" w:rsidR="00996C56" w:rsidRPr="00996C56" w:rsidRDefault="00996C56" w:rsidP="00077BF5">
            <w:pPr>
              <w:pStyle w:val="B3"/>
              <w:rPr>
                <w:rFonts w:ascii="Arial" w:hAnsi="Arial" w:cs="Arial"/>
              </w:rPr>
            </w:pPr>
            <w:r w:rsidRPr="00996C56">
              <w:rPr>
                <w:rFonts w:ascii="Arial" w:hAnsi="Arial" w:cs="Arial"/>
              </w:rPr>
              <w:t>3&gt;</w:t>
            </w:r>
            <w:r w:rsidRPr="00996C56">
              <w:rPr>
                <w:rFonts w:ascii="Arial" w:hAnsi="Arial" w:cs="Arial"/>
              </w:rPr>
              <w:tab/>
              <w:t>acquire the requested SI message(s) as defined in subclause 5.2.2.3.2, immediately;</w:t>
            </w:r>
          </w:p>
          <w:p w14:paraId="4E4B48D2" w14:textId="77777777" w:rsidR="00996C56" w:rsidRPr="00996C56" w:rsidRDefault="00996C56" w:rsidP="00077BF5">
            <w:pPr>
              <w:rPr>
                <w:rFonts w:ascii="Arial" w:hAnsi="Arial" w:cs="Arial"/>
                <w:lang w:val="en-US" w:eastAsia="en-GB"/>
              </w:rPr>
            </w:pPr>
          </w:p>
          <w:p w14:paraId="3935714A" w14:textId="77777777" w:rsidR="00996C56" w:rsidRPr="00996C56" w:rsidRDefault="00996C56" w:rsidP="00077BF5">
            <w:pPr>
              <w:rPr>
                <w:rFonts w:ascii="Arial" w:hAnsi="Arial" w:cs="Arial"/>
                <w:lang w:eastAsia="zh-CN"/>
              </w:rPr>
            </w:pPr>
            <w:r w:rsidRPr="00996C56">
              <w:rPr>
                <w:rFonts w:ascii="Arial" w:hAnsi="Arial" w:cs="Arial"/>
                <w:lang w:val="en-US" w:eastAsia="en-GB"/>
              </w:rPr>
              <w:t xml:space="preserve">If the requested system information message is not broadcast the UE </w:t>
            </w:r>
            <w:proofErr w:type="spellStart"/>
            <w:r w:rsidRPr="00996C56">
              <w:rPr>
                <w:rFonts w:ascii="Arial" w:hAnsi="Arial" w:cs="Arial"/>
                <w:lang w:val="en-US" w:eastAsia="en-GB"/>
              </w:rPr>
              <w:t>behaiovur</w:t>
            </w:r>
            <w:proofErr w:type="spellEnd"/>
            <w:r w:rsidRPr="00996C56">
              <w:rPr>
                <w:rFonts w:ascii="Arial" w:hAnsi="Arial" w:cs="Arial"/>
                <w:lang w:val="en-US" w:eastAsia="en-GB"/>
              </w:rPr>
              <w:t xml:space="preserve"> is undefined, e.g. a UE may leave the cell if the requested </w:t>
            </w:r>
            <w:proofErr w:type="spellStart"/>
            <w:r w:rsidRPr="00996C56">
              <w:rPr>
                <w:rFonts w:ascii="Arial" w:hAnsi="Arial" w:cs="Arial"/>
                <w:lang w:val="en-US" w:eastAsia="en-GB"/>
              </w:rPr>
              <w:t>SystemInformation</w:t>
            </w:r>
            <w:proofErr w:type="spellEnd"/>
            <w:r w:rsidRPr="00996C56">
              <w:rPr>
                <w:rFonts w:ascii="Arial" w:hAnsi="Arial" w:cs="Arial"/>
                <w:lang w:val="en-US" w:eastAsia="en-GB"/>
              </w:rPr>
              <w:t xml:space="preserve"> message is not available in the next modification period.</w:t>
            </w:r>
          </w:p>
        </w:tc>
      </w:tr>
      <w:tr w:rsidR="00996C56" w14:paraId="379D0519" w14:textId="77777777" w:rsidTr="00077BF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5FEB0" w14:textId="77777777" w:rsidR="00996C56" w:rsidRDefault="00996C56" w:rsidP="00077BF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86E51" w14:textId="77777777" w:rsidR="00996C56" w:rsidRPr="0097482B" w:rsidRDefault="00996C56" w:rsidP="00077BF5">
            <w:pPr>
              <w:pStyle w:val="B2"/>
              <w:ind w:left="0" w:firstLine="0"/>
              <w:rPr>
                <w:rFonts w:ascii="Arial" w:hAnsi="Arial" w:cs="Arial"/>
                <w:lang w:val="en-US" w:eastAsia="zh-CN"/>
              </w:rPr>
            </w:pPr>
            <w:r w:rsidRPr="0097482B">
              <w:rPr>
                <w:rFonts w:ascii="Arial" w:hAnsi="Arial" w:cs="Arial"/>
                <w:lang w:val="en-US" w:eastAsia="zh-CN"/>
              </w:rPr>
              <w:t xml:space="preserve">Activate a default handler so that repeats of </w:t>
            </w:r>
            <w:proofErr w:type="spellStart"/>
            <w:r w:rsidRPr="0097482B">
              <w:rPr>
                <w:rFonts w:ascii="Arial" w:hAnsi="Arial" w:cs="Arial"/>
                <w:lang w:val="en-US" w:eastAsia="zh-CN"/>
              </w:rPr>
              <w:t>RRCSystemIfnoRequest</w:t>
            </w:r>
            <w:proofErr w:type="spellEnd"/>
            <w:r w:rsidRPr="0097482B">
              <w:rPr>
                <w:rFonts w:ascii="Arial" w:hAnsi="Arial" w:cs="Arial"/>
                <w:lang w:val="en-US" w:eastAsia="zh-CN"/>
              </w:rPr>
              <w:t xml:space="preserve"> can be ignored without delaying the broadcast of the request </w:t>
            </w:r>
            <w:proofErr w:type="spellStart"/>
            <w:r w:rsidRPr="0097482B">
              <w:rPr>
                <w:rFonts w:ascii="Arial" w:hAnsi="Arial" w:cs="Arial"/>
                <w:lang w:val="en-US" w:eastAsia="zh-CN"/>
              </w:rPr>
              <w:t>SystemInformation</w:t>
            </w:r>
            <w:proofErr w:type="spellEnd"/>
            <w:r w:rsidRPr="0097482B">
              <w:rPr>
                <w:rFonts w:ascii="Arial" w:hAnsi="Arial" w:cs="Arial"/>
                <w:lang w:val="en-US" w:eastAsia="zh-CN"/>
              </w:rPr>
              <w:t xml:space="preserve"> message.</w:t>
            </w:r>
          </w:p>
        </w:tc>
      </w:tr>
      <w:tr w:rsidR="00996C56" w14:paraId="3A901614" w14:textId="77777777" w:rsidTr="00077BF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96AAC" w14:textId="77777777" w:rsidR="00996C56" w:rsidRDefault="00996C56" w:rsidP="00077BF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E131D" w14:textId="77777777" w:rsidR="00996C56" w:rsidRDefault="00996C56" w:rsidP="00077BF5">
            <w:pPr>
              <w:spacing w:after="0"/>
              <w:rPr>
                <w:rFonts w:ascii="Arial" w:hAnsi="Arial" w:cs="Arial"/>
                <w:lang w:eastAsia="en-GB"/>
              </w:rPr>
            </w:pPr>
            <w:r w:rsidRPr="00C72809">
              <w:rPr>
                <w:rFonts w:ascii="Arial" w:hAnsi="Arial" w:cs="Arial"/>
                <w:lang w:eastAsia="en-GB"/>
              </w:rPr>
              <w:t>Idle_CellReSelection_NR5GC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996C56" w14:paraId="67D2F18D" w14:textId="77777777" w:rsidTr="00077BF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BCF3D" w14:textId="77777777" w:rsidR="00996C56" w:rsidRDefault="00996C56" w:rsidP="00077BF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A2610" w14:textId="77777777" w:rsidR="00996C56" w:rsidRPr="00A258B9" w:rsidRDefault="00996C56" w:rsidP="00077BF5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2289A1D7" w14:textId="77777777" w:rsidR="00996C56" w:rsidRDefault="00996C56" w:rsidP="00996C56">
      <w:pPr>
        <w:rPr>
          <w:lang w:val="en-US" w:eastAsia="zh-CN"/>
        </w:rPr>
      </w:pPr>
    </w:p>
    <w:p w14:paraId="7B95F1D8" w14:textId="77777777" w:rsidR="00996C56" w:rsidRDefault="00996C56" w:rsidP="008C1650">
      <w:pPr>
        <w:spacing w:after="0"/>
        <w:rPr>
          <w:rFonts w:ascii="Arial" w:hAnsi="Arial"/>
          <w:b/>
          <w:lang w:eastAsia="en-GB"/>
        </w:rPr>
      </w:pPr>
    </w:p>
    <w:p w14:paraId="42200D17" w14:textId="77777777" w:rsidR="00996C56" w:rsidRDefault="00996C56" w:rsidP="008C1650">
      <w:pPr>
        <w:spacing w:after="0"/>
        <w:rPr>
          <w:rFonts w:ascii="Arial" w:hAnsi="Arial"/>
          <w:b/>
          <w:lang w:eastAsia="en-GB"/>
        </w:rPr>
      </w:pPr>
    </w:p>
    <w:p w14:paraId="15236B63" w14:textId="79B2E382" w:rsidR="008C1650" w:rsidRDefault="008C1650" w:rsidP="008C165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 xml:space="preserve">New </w:t>
      </w:r>
      <w:proofErr w:type="spellStart"/>
      <w:r w:rsidR="00996C56">
        <w:rPr>
          <w:rFonts w:ascii="Arial" w:hAnsi="Arial"/>
          <w:b/>
          <w:lang w:eastAsia="en-GB"/>
        </w:rPr>
        <w:t>altstep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8C1650" w14:paraId="120902A9" w14:textId="77777777" w:rsidTr="00077BF5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B7E40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80943">
              <w:rPr>
                <w:rFonts w:ascii="Courier New" w:hAnsi="Courier New" w:cs="Courier New"/>
                <w:lang w:eastAsia="de-DE"/>
              </w:rPr>
              <w:t xml:space="preserve">  </w:t>
            </w:r>
            <w:proofErr w:type="spellStart"/>
            <w:r w:rsidRPr="00880943">
              <w:rPr>
                <w:rFonts w:ascii="Courier New" w:hAnsi="Courier New" w:cs="Courier New"/>
                <w:lang w:eastAsia="de-DE"/>
              </w:rPr>
              <w:t>altstep</w:t>
            </w:r>
            <w:proofErr w:type="spellEnd"/>
            <w:r w:rsidRPr="00880943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880943">
              <w:rPr>
                <w:rFonts w:ascii="Courier New" w:hAnsi="Courier New" w:cs="Courier New"/>
                <w:lang w:eastAsia="de-DE"/>
              </w:rPr>
              <w:t>a_NR_AddDefault_IgnoreSysInfoReq</w:t>
            </w:r>
            <w:proofErr w:type="spellEnd"/>
            <w:r w:rsidRPr="00880943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880943">
              <w:rPr>
                <w:rFonts w:ascii="Courier New" w:hAnsi="Courier New" w:cs="Courier New"/>
                <w:lang w:eastAsia="de-DE"/>
              </w:rPr>
              <w:t>NR_CellId_Type</w:t>
            </w:r>
            <w:proofErr w:type="spellEnd"/>
            <w:r w:rsidRPr="00880943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880943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Pr="00880943">
              <w:rPr>
                <w:rFonts w:ascii="Courier New" w:hAnsi="Courier New" w:cs="Courier New"/>
                <w:lang w:eastAsia="de-DE"/>
              </w:rPr>
              <w:t>) runs on NR_BASE_PTC</w:t>
            </w:r>
          </w:p>
          <w:p w14:paraId="21870317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80943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538E58C7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80943">
              <w:rPr>
                <w:rFonts w:ascii="Courier New" w:hAnsi="Courier New" w:cs="Courier New"/>
                <w:lang w:eastAsia="de-DE"/>
              </w:rPr>
              <w:t xml:space="preserve">    [] </w:t>
            </w:r>
            <w:proofErr w:type="spellStart"/>
            <w:r w:rsidRPr="00880943">
              <w:rPr>
                <w:rFonts w:ascii="Courier New" w:hAnsi="Courier New" w:cs="Courier New"/>
                <w:lang w:eastAsia="de-DE"/>
              </w:rPr>
              <w:t>SRB.receive</w:t>
            </w:r>
            <w:proofErr w:type="spellEnd"/>
            <w:r w:rsidRPr="00880943">
              <w:rPr>
                <w:rFonts w:ascii="Courier New" w:hAnsi="Courier New" w:cs="Courier New"/>
                <w:lang w:eastAsia="de-DE"/>
              </w:rPr>
              <w:t>(car_NR_SRB0_RrcPdu_IND(</w:t>
            </w:r>
            <w:proofErr w:type="spellStart"/>
            <w:r w:rsidRPr="00880943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Pr="00880943">
              <w:rPr>
                <w:rFonts w:ascii="Courier New" w:hAnsi="Courier New" w:cs="Courier New"/>
                <w:lang w:eastAsia="de-DE"/>
              </w:rPr>
              <w:t>, cr_38508_RRCSystemInfoRequest))</w:t>
            </w:r>
          </w:p>
          <w:p w14:paraId="16F0B8D1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80943">
              <w:rPr>
                <w:rFonts w:ascii="Courier New" w:hAnsi="Courier New" w:cs="Courier New"/>
                <w:lang w:eastAsia="de-DE"/>
              </w:rPr>
              <w:t xml:space="preserve">      {</w:t>
            </w:r>
          </w:p>
          <w:p w14:paraId="2BEEDA55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80943">
              <w:rPr>
                <w:rFonts w:ascii="Courier New" w:hAnsi="Courier New" w:cs="Courier New"/>
                <w:lang w:eastAsia="de-DE"/>
              </w:rPr>
              <w:t xml:space="preserve">        repeat;</w:t>
            </w:r>
          </w:p>
          <w:p w14:paraId="053AAF65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80943">
              <w:rPr>
                <w:rFonts w:ascii="Courier New" w:hAnsi="Courier New" w:cs="Courier New"/>
                <w:lang w:eastAsia="de-DE"/>
              </w:rPr>
              <w:t xml:space="preserve">      };</w:t>
            </w:r>
          </w:p>
          <w:p w14:paraId="3767783B" w14:textId="77777777" w:rsidR="008C1650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80943">
              <w:rPr>
                <w:rFonts w:ascii="Courier New" w:hAnsi="Courier New" w:cs="Courier New"/>
                <w:lang w:eastAsia="de-DE"/>
              </w:rPr>
              <w:t xml:space="preserve">  };</w:t>
            </w:r>
          </w:p>
          <w:p w14:paraId="177C2E4D" w14:textId="77777777" w:rsidR="008C1650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</w:tc>
      </w:tr>
    </w:tbl>
    <w:p w14:paraId="7EB7DA31" w14:textId="77777777" w:rsidR="008C1650" w:rsidRDefault="008C1650" w:rsidP="008C1650">
      <w:pPr>
        <w:spacing w:after="0"/>
        <w:rPr>
          <w:rFonts w:ascii="Arial" w:hAnsi="Arial"/>
          <w:b/>
          <w:lang w:eastAsia="en-GB"/>
        </w:rPr>
      </w:pPr>
    </w:p>
    <w:p w14:paraId="6E3A90F8" w14:textId="77777777" w:rsidR="008C1650" w:rsidRDefault="008C1650" w:rsidP="008C1650">
      <w:pPr>
        <w:spacing w:after="0"/>
        <w:rPr>
          <w:rFonts w:ascii="Arial" w:hAnsi="Arial"/>
          <w:b/>
          <w:lang w:eastAsia="en-GB"/>
        </w:rPr>
      </w:pPr>
    </w:p>
    <w:p w14:paraId="5D5A9258" w14:textId="77777777" w:rsidR="00293DF9" w:rsidRPr="00293DF9" w:rsidRDefault="00293DF9" w:rsidP="00293DF9"/>
    <w:sectPr w:rsidR="00293DF9" w:rsidRPr="00293DF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566442" w14:textId="77777777" w:rsidR="000F50F6" w:rsidRDefault="000F50F6">
      <w:r>
        <w:separator/>
      </w:r>
    </w:p>
  </w:endnote>
  <w:endnote w:type="continuationSeparator" w:id="0">
    <w:p w14:paraId="049B56CF" w14:textId="77777777" w:rsidR="000F50F6" w:rsidRDefault="000F50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AAC299" w14:textId="77777777" w:rsidR="000F50F6" w:rsidRDefault="000F50F6">
      <w:r>
        <w:separator/>
      </w:r>
    </w:p>
  </w:footnote>
  <w:footnote w:type="continuationSeparator" w:id="0">
    <w:p w14:paraId="247D45BE" w14:textId="77777777" w:rsidR="000F50F6" w:rsidRDefault="000F50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42134"/>
    <w:multiLevelType w:val="hybridMultilevel"/>
    <w:tmpl w:val="C3B0B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941D6"/>
    <w:multiLevelType w:val="hybridMultilevel"/>
    <w:tmpl w:val="4D7C149C"/>
    <w:lvl w:ilvl="0" w:tplc="1EFC0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5263188"/>
    <w:multiLevelType w:val="hybridMultilevel"/>
    <w:tmpl w:val="5EF67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45064"/>
    <w:multiLevelType w:val="hybridMultilevel"/>
    <w:tmpl w:val="57083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E421D"/>
    <w:multiLevelType w:val="hybridMultilevel"/>
    <w:tmpl w:val="5184BD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AD67CC"/>
    <w:multiLevelType w:val="hybridMultilevel"/>
    <w:tmpl w:val="FD16C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CBE50C7"/>
    <w:multiLevelType w:val="hybridMultilevel"/>
    <w:tmpl w:val="DB9201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48781E"/>
    <w:multiLevelType w:val="hybridMultilevel"/>
    <w:tmpl w:val="87123F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FC306B"/>
    <w:multiLevelType w:val="hybridMultilevel"/>
    <w:tmpl w:val="C1CA1C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27005B"/>
    <w:multiLevelType w:val="hybridMultilevel"/>
    <w:tmpl w:val="ACE43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066A11"/>
    <w:multiLevelType w:val="hybridMultilevel"/>
    <w:tmpl w:val="275C77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ABE38C0"/>
    <w:multiLevelType w:val="hybridMultilevel"/>
    <w:tmpl w:val="B7B6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C52ACD"/>
    <w:multiLevelType w:val="hybridMultilevel"/>
    <w:tmpl w:val="3FB44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0A36E3"/>
    <w:multiLevelType w:val="hybridMultilevel"/>
    <w:tmpl w:val="B7B6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7D1939"/>
    <w:multiLevelType w:val="hybridMultilevel"/>
    <w:tmpl w:val="A08A58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281D0F"/>
    <w:multiLevelType w:val="hybridMultilevel"/>
    <w:tmpl w:val="340ACA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741CF6"/>
    <w:multiLevelType w:val="hybridMultilevel"/>
    <w:tmpl w:val="7046B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354AF0"/>
    <w:multiLevelType w:val="hybridMultilevel"/>
    <w:tmpl w:val="03DC6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907820"/>
    <w:multiLevelType w:val="hybridMultilevel"/>
    <w:tmpl w:val="FB8A88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A06047"/>
    <w:multiLevelType w:val="hybridMultilevel"/>
    <w:tmpl w:val="0A8C21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103B10"/>
    <w:multiLevelType w:val="hybridMultilevel"/>
    <w:tmpl w:val="2132F1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C8416D"/>
    <w:multiLevelType w:val="hybridMultilevel"/>
    <w:tmpl w:val="E7FA2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090D21"/>
    <w:multiLevelType w:val="hybridMultilevel"/>
    <w:tmpl w:val="27425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CB4E5E"/>
    <w:multiLevelType w:val="hybridMultilevel"/>
    <w:tmpl w:val="426EDF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CF3B20"/>
    <w:multiLevelType w:val="hybridMultilevel"/>
    <w:tmpl w:val="3FB44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E2365C"/>
    <w:multiLevelType w:val="hybridMultilevel"/>
    <w:tmpl w:val="92D2F14C"/>
    <w:lvl w:ilvl="0" w:tplc="0F4C31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78D8405C"/>
    <w:multiLevelType w:val="hybridMultilevel"/>
    <w:tmpl w:val="E20C70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D947E2"/>
    <w:multiLevelType w:val="hybridMultilevel"/>
    <w:tmpl w:val="EFDA4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2"/>
  </w:num>
  <w:num w:numId="5">
    <w:abstractNumId w:val="1"/>
  </w:num>
  <w:num w:numId="6">
    <w:abstractNumId w:val="27"/>
  </w:num>
  <w:num w:numId="7">
    <w:abstractNumId w:val="22"/>
  </w:num>
  <w:num w:numId="8">
    <w:abstractNumId w:val="18"/>
  </w:num>
  <w:num w:numId="9">
    <w:abstractNumId w:val="29"/>
  </w:num>
  <w:num w:numId="10">
    <w:abstractNumId w:val="3"/>
  </w:num>
  <w:num w:numId="11">
    <w:abstractNumId w:val="5"/>
  </w:num>
  <w:num w:numId="12">
    <w:abstractNumId w:val="10"/>
  </w:num>
  <w:num w:numId="13">
    <w:abstractNumId w:val="2"/>
  </w:num>
  <w:num w:numId="14">
    <w:abstractNumId w:val="24"/>
  </w:num>
  <w:num w:numId="15">
    <w:abstractNumId w:val="4"/>
  </w:num>
  <w:num w:numId="16">
    <w:abstractNumId w:val="8"/>
  </w:num>
  <w:num w:numId="17">
    <w:abstractNumId w:val="23"/>
  </w:num>
  <w:num w:numId="18">
    <w:abstractNumId w:val="7"/>
  </w:num>
  <w:num w:numId="19">
    <w:abstractNumId w:val="11"/>
  </w:num>
  <w:num w:numId="20">
    <w:abstractNumId w:val="25"/>
  </w:num>
  <w:num w:numId="21">
    <w:abstractNumId w:val="19"/>
  </w:num>
  <w:num w:numId="22">
    <w:abstractNumId w:val="9"/>
  </w:num>
  <w:num w:numId="23">
    <w:abstractNumId w:val="26"/>
  </w:num>
  <w:num w:numId="24">
    <w:abstractNumId w:val="15"/>
  </w:num>
  <w:num w:numId="25">
    <w:abstractNumId w:val="14"/>
  </w:num>
  <w:num w:numId="26">
    <w:abstractNumId w:val="13"/>
  </w:num>
  <w:num w:numId="27">
    <w:abstractNumId w:val="16"/>
  </w:num>
  <w:num w:numId="28">
    <w:abstractNumId w:val="0"/>
  </w:num>
  <w:num w:numId="29">
    <w:abstractNumId w:val="21"/>
  </w:num>
  <w:num w:numId="30">
    <w:abstractNumId w:val="20"/>
  </w:num>
  <w:num w:numId="31">
    <w:abstractNumId w:val="17"/>
  </w:num>
  <w:num w:numId="3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A1"/>
    <w:rsid w:val="00004DB6"/>
    <w:rsid w:val="0000627C"/>
    <w:rsid w:val="00007D89"/>
    <w:rsid w:val="00010FCE"/>
    <w:rsid w:val="00012992"/>
    <w:rsid w:val="00015963"/>
    <w:rsid w:val="00021215"/>
    <w:rsid w:val="00022013"/>
    <w:rsid w:val="00022E4A"/>
    <w:rsid w:val="000253C4"/>
    <w:rsid w:val="0003540F"/>
    <w:rsid w:val="00044055"/>
    <w:rsid w:val="00044F4C"/>
    <w:rsid w:val="0005746C"/>
    <w:rsid w:val="0006343B"/>
    <w:rsid w:val="000755C9"/>
    <w:rsid w:val="00077B53"/>
    <w:rsid w:val="00090A0D"/>
    <w:rsid w:val="000A36E2"/>
    <w:rsid w:val="000A4482"/>
    <w:rsid w:val="000A5DF8"/>
    <w:rsid w:val="000A6394"/>
    <w:rsid w:val="000B3A22"/>
    <w:rsid w:val="000B5002"/>
    <w:rsid w:val="000B7FED"/>
    <w:rsid w:val="000C038A"/>
    <w:rsid w:val="000C2205"/>
    <w:rsid w:val="000C4878"/>
    <w:rsid w:val="000C594D"/>
    <w:rsid w:val="000C6598"/>
    <w:rsid w:val="000C79AB"/>
    <w:rsid w:val="000D0AA1"/>
    <w:rsid w:val="000D44B3"/>
    <w:rsid w:val="000D4A62"/>
    <w:rsid w:val="000D6632"/>
    <w:rsid w:val="000E2318"/>
    <w:rsid w:val="000E4C8D"/>
    <w:rsid w:val="000E5B4E"/>
    <w:rsid w:val="000F0111"/>
    <w:rsid w:val="000F16FA"/>
    <w:rsid w:val="000F50F6"/>
    <w:rsid w:val="00100678"/>
    <w:rsid w:val="001012CF"/>
    <w:rsid w:val="001113BD"/>
    <w:rsid w:val="001213B3"/>
    <w:rsid w:val="00132F38"/>
    <w:rsid w:val="00136340"/>
    <w:rsid w:val="00142B83"/>
    <w:rsid w:val="00145D43"/>
    <w:rsid w:val="0015018C"/>
    <w:rsid w:val="00152F0C"/>
    <w:rsid w:val="00155CC0"/>
    <w:rsid w:val="00156BC9"/>
    <w:rsid w:val="00172233"/>
    <w:rsid w:val="00175179"/>
    <w:rsid w:val="001764BE"/>
    <w:rsid w:val="00183F49"/>
    <w:rsid w:val="00186863"/>
    <w:rsid w:val="0018700F"/>
    <w:rsid w:val="00192C46"/>
    <w:rsid w:val="001A08B3"/>
    <w:rsid w:val="001A7B60"/>
    <w:rsid w:val="001B2373"/>
    <w:rsid w:val="001B52F0"/>
    <w:rsid w:val="001B767B"/>
    <w:rsid w:val="001B7A65"/>
    <w:rsid w:val="001C0A49"/>
    <w:rsid w:val="001C0E7B"/>
    <w:rsid w:val="001E2565"/>
    <w:rsid w:val="001E41F3"/>
    <w:rsid w:val="001E790C"/>
    <w:rsid w:val="002034C2"/>
    <w:rsid w:val="002109BE"/>
    <w:rsid w:val="0021430A"/>
    <w:rsid w:val="002150CC"/>
    <w:rsid w:val="002241D3"/>
    <w:rsid w:val="00226749"/>
    <w:rsid w:val="00242E5E"/>
    <w:rsid w:val="002433D2"/>
    <w:rsid w:val="0026004D"/>
    <w:rsid w:val="0026190E"/>
    <w:rsid w:val="002622D2"/>
    <w:rsid w:val="002640DD"/>
    <w:rsid w:val="0026560F"/>
    <w:rsid w:val="00265939"/>
    <w:rsid w:val="00275D12"/>
    <w:rsid w:val="00280C49"/>
    <w:rsid w:val="00282A39"/>
    <w:rsid w:val="0028349D"/>
    <w:rsid w:val="00284FEB"/>
    <w:rsid w:val="002860C4"/>
    <w:rsid w:val="00293DF9"/>
    <w:rsid w:val="002A0753"/>
    <w:rsid w:val="002A58AB"/>
    <w:rsid w:val="002B48E4"/>
    <w:rsid w:val="002B5741"/>
    <w:rsid w:val="002D0CA1"/>
    <w:rsid w:val="002D6D37"/>
    <w:rsid w:val="002E0E19"/>
    <w:rsid w:val="002E472E"/>
    <w:rsid w:val="002F2100"/>
    <w:rsid w:val="00303144"/>
    <w:rsid w:val="00305409"/>
    <w:rsid w:val="003103B5"/>
    <w:rsid w:val="003156FB"/>
    <w:rsid w:val="0032322D"/>
    <w:rsid w:val="00326E89"/>
    <w:rsid w:val="0034066C"/>
    <w:rsid w:val="0034722E"/>
    <w:rsid w:val="00352F12"/>
    <w:rsid w:val="003531D1"/>
    <w:rsid w:val="0035396C"/>
    <w:rsid w:val="003553D7"/>
    <w:rsid w:val="003609EF"/>
    <w:rsid w:val="0036231A"/>
    <w:rsid w:val="00365645"/>
    <w:rsid w:val="00365CD6"/>
    <w:rsid w:val="003667E5"/>
    <w:rsid w:val="0037269D"/>
    <w:rsid w:val="00374DD4"/>
    <w:rsid w:val="003828FB"/>
    <w:rsid w:val="003A265E"/>
    <w:rsid w:val="003A572C"/>
    <w:rsid w:val="003C15E3"/>
    <w:rsid w:val="003C1984"/>
    <w:rsid w:val="003C70D3"/>
    <w:rsid w:val="003C7EE9"/>
    <w:rsid w:val="003D161B"/>
    <w:rsid w:val="003D1F89"/>
    <w:rsid w:val="003D45FD"/>
    <w:rsid w:val="003E1A36"/>
    <w:rsid w:val="003E4623"/>
    <w:rsid w:val="003E76DD"/>
    <w:rsid w:val="00401F65"/>
    <w:rsid w:val="00410371"/>
    <w:rsid w:val="004242F1"/>
    <w:rsid w:val="00425D3D"/>
    <w:rsid w:val="004320A5"/>
    <w:rsid w:val="00434123"/>
    <w:rsid w:val="00435C73"/>
    <w:rsid w:val="00445588"/>
    <w:rsid w:val="00453856"/>
    <w:rsid w:val="00455BE8"/>
    <w:rsid w:val="0046272D"/>
    <w:rsid w:val="00470DDD"/>
    <w:rsid w:val="00477364"/>
    <w:rsid w:val="00480EFE"/>
    <w:rsid w:val="004904C4"/>
    <w:rsid w:val="0049264C"/>
    <w:rsid w:val="00494371"/>
    <w:rsid w:val="004B0794"/>
    <w:rsid w:val="004B0AD9"/>
    <w:rsid w:val="004B75B7"/>
    <w:rsid w:val="004C71BC"/>
    <w:rsid w:val="004E733F"/>
    <w:rsid w:val="004F7492"/>
    <w:rsid w:val="00511C6D"/>
    <w:rsid w:val="00513610"/>
    <w:rsid w:val="005141D9"/>
    <w:rsid w:val="0051580D"/>
    <w:rsid w:val="005200AB"/>
    <w:rsid w:val="00527F57"/>
    <w:rsid w:val="005330C6"/>
    <w:rsid w:val="00547111"/>
    <w:rsid w:val="0056261A"/>
    <w:rsid w:val="00585A14"/>
    <w:rsid w:val="005913A9"/>
    <w:rsid w:val="00592D74"/>
    <w:rsid w:val="00593D1D"/>
    <w:rsid w:val="005B201C"/>
    <w:rsid w:val="005B2F31"/>
    <w:rsid w:val="005B45D3"/>
    <w:rsid w:val="005B721C"/>
    <w:rsid w:val="005B76D2"/>
    <w:rsid w:val="005C75A6"/>
    <w:rsid w:val="005E2C44"/>
    <w:rsid w:val="005E396E"/>
    <w:rsid w:val="005E4E22"/>
    <w:rsid w:val="005E547A"/>
    <w:rsid w:val="005F2F85"/>
    <w:rsid w:val="005F7BED"/>
    <w:rsid w:val="00606706"/>
    <w:rsid w:val="006142A7"/>
    <w:rsid w:val="00620510"/>
    <w:rsid w:val="00621188"/>
    <w:rsid w:val="006257ED"/>
    <w:rsid w:val="00633F0B"/>
    <w:rsid w:val="00634427"/>
    <w:rsid w:val="00653DE4"/>
    <w:rsid w:val="00661B0A"/>
    <w:rsid w:val="00665C47"/>
    <w:rsid w:val="00672F0F"/>
    <w:rsid w:val="0067616F"/>
    <w:rsid w:val="00684743"/>
    <w:rsid w:val="00684BAA"/>
    <w:rsid w:val="00695808"/>
    <w:rsid w:val="006A0452"/>
    <w:rsid w:val="006A0BBF"/>
    <w:rsid w:val="006B46FB"/>
    <w:rsid w:val="006C0803"/>
    <w:rsid w:val="006C157D"/>
    <w:rsid w:val="006C2CEC"/>
    <w:rsid w:val="006D5593"/>
    <w:rsid w:val="006D763F"/>
    <w:rsid w:val="006E21FB"/>
    <w:rsid w:val="006E6FC1"/>
    <w:rsid w:val="006F0E74"/>
    <w:rsid w:val="006F5912"/>
    <w:rsid w:val="007018D8"/>
    <w:rsid w:val="00702E2B"/>
    <w:rsid w:val="00711669"/>
    <w:rsid w:val="00714985"/>
    <w:rsid w:val="00724DDB"/>
    <w:rsid w:val="00725257"/>
    <w:rsid w:val="007254D7"/>
    <w:rsid w:val="00726E85"/>
    <w:rsid w:val="00731B27"/>
    <w:rsid w:val="00743FD0"/>
    <w:rsid w:val="00744877"/>
    <w:rsid w:val="00745C21"/>
    <w:rsid w:val="0074764B"/>
    <w:rsid w:val="007502F1"/>
    <w:rsid w:val="007649AE"/>
    <w:rsid w:val="00772831"/>
    <w:rsid w:val="00775C74"/>
    <w:rsid w:val="00783CAF"/>
    <w:rsid w:val="00785AFF"/>
    <w:rsid w:val="00792342"/>
    <w:rsid w:val="007977A8"/>
    <w:rsid w:val="007A1766"/>
    <w:rsid w:val="007A20AF"/>
    <w:rsid w:val="007A4A7B"/>
    <w:rsid w:val="007B1498"/>
    <w:rsid w:val="007B512A"/>
    <w:rsid w:val="007C2097"/>
    <w:rsid w:val="007D3095"/>
    <w:rsid w:val="007D6A07"/>
    <w:rsid w:val="007F7259"/>
    <w:rsid w:val="00800AA3"/>
    <w:rsid w:val="008040A8"/>
    <w:rsid w:val="00807A24"/>
    <w:rsid w:val="00815BE6"/>
    <w:rsid w:val="008221B7"/>
    <w:rsid w:val="008279FA"/>
    <w:rsid w:val="0083785A"/>
    <w:rsid w:val="008466B8"/>
    <w:rsid w:val="008530F0"/>
    <w:rsid w:val="008626E7"/>
    <w:rsid w:val="00867A79"/>
    <w:rsid w:val="00870EE7"/>
    <w:rsid w:val="00873D96"/>
    <w:rsid w:val="00882056"/>
    <w:rsid w:val="008863B9"/>
    <w:rsid w:val="008A45A6"/>
    <w:rsid w:val="008A719E"/>
    <w:rsid w:val="008C023C"/>
    <w:rsid w:val="008C044C"/>
    <w:rsid w:val="008C1650"/>
    <w:rsid w:val="008C5234"/>
    <w:rsid w:val="008C6828"/>
    <w:rsid w:val="008D3CCC"/>
    <w:rsid w:val="008D4170"/>
    <w:rsid w:val="008D4BE9"/>
    <w:rsid w:val="008E0EAE"/>
    <w:rsid w:val="008E6D23"/>
    <w:rsid w:val="008F3789"/>
    <w:rsid w:val="008F686C"/>
    <w:rsid w:val="008F72C3"/>
    <w:rsid w:val="009148DE"/>
    <w:rsid w:val="0093083B"/>
    <w:rsid w:val="009374D1"/>
    <w:rsid w:val="00941E30"/>
    <w:rsid w:val="009453AA"/>
    <w:rsid w:val="0095746E"/>
    <w:rsid w:val="0096259C"/>
    <w:rsid w:val="009733F1"/>
    <w:rsid w:val="0097482B"/>
    <w:rsid w:val="009770AA"/>
    <w:rsid w:val="009775F6"/>
    <w:rsid w:val="009777D9"/>
    <w:rsid w:val="009912E7"/>
    <w:rsid w:val="00991B88"/>
    <w:rsid w:val="00993C58"/>
    <w:rsid w:val="00996C56"/>
    <w:rsid w:val="009A2ADE"/>
    <w:rsid w:val="009A5753"/>
    <w:rsid w:val="009A579D"/>
    <w:rsid w:val="009B1DDE"/>
    <w:rsid w:val="009C2963"/>
    <w:rsid w:val="009C3482"/>
    <w:rsid w:val="009C6508"/>
    <w:rsid w:val="009C7678"/>
    <w:rsid w:val="009D2549"/>
    <w:rsid w:val="009D2DF8"/>
    <w:rsid w:val="009E3297"/>
    <w:rsid w:val="009F01C8"/>
    <w:rsid w:val="009F45F0"/>
    <w:rsid w:val="009F719E"/>
    <w:rsid w:val="009F734F"/>
    <w:rsid w:val="00A12EAC"/>
    <w:rsid w:val="00A16706"/>
    <w:rsid w:val="00A22FB8"/>
    <w:rsid w:val="00A238E4"/>
    <w:rsid w:val="00A246B6"/>
    <w:rsid w:val="00A251D1"/>
    <w:rsid w:val="00A30C1F"/>
    <w:rsid w:val="00A44149"/>
    <w:rsid w:val="00A47E01"/>
    <w:rsid w:val="00A47E70"/>
    <w:rsid w:val="00A50CF0"/>
    <w:rsid w:val="00A51CB9"/>
    <w:rsid w:val="00A5389F"/>
    <w:rsid w:val="00A70CE7"/>
    <w:rsid w:val="00A72630"/>
    <w:rsid w:val="00A7671C"/>
    <w:rsid w:val="00A80168"/>
    <w:rsid w:val="00A84249"/>
    <w:rsid w:val="00A844D5"/>
    <w:rsid w:val="00AA2CBC"/>
    <w:rsid w:val="00AA67EB"/>
    <w:rsid w:val="00AB3EB6"/>
    <w:rsid w:val="00AC00E4"/>
    <w:rsid w:val="00AC4CF7"/>
    <w:rsid w:val="00AC5820"/>
    <w:rsid w:val="00AD1CD8"/>
    <w:rsid w:val="00AD1DF8"/>
    <w:rsid w:val="00AE3960"/>
    <w:rsid w:val="00AE4A05"/>
    <w:rsid w:val="00AE4EE3"/>
    <w:rsid w:val="00AE518C"/>
    <w:rsid w:val="00AE749D"/>
    <w:rsid w:val="00AF5186"/>
    <w:rsid w:val="00B010BE"/>
    <w:rsid w:val="00B0233C"/>
    <w:rsid w:val="00B10C49"/>
    <w:rsid w:val="00B128A7"/>
    <w:rsid w:val="00B258BB"/>
    <w:rsid w:val="00B31734"/>
    <w:rsid w:val="00B328F2"/>
    <w:rsid w:val="00B32A5C"/>
    <w:rsid w:val="00B358E3"/>
    <w:rsid w:val="00B445E3"/>
    <w:rsid w:val="00B450BE"/>
    <w:rsid w:val="00B539EF"/>
    <w:rsid w:val="00B5403A"/>
    <w:rsid w:val="00B5492D"/>
    <w:rsid w:val="00B54BAF"/>
    <w:rsid w:val="00B67B97"/>
    <w:rsid w:val="00B7489A"/>
    <w:rsid w:val="00B85CB9"/>
    <w:rsid w:val="00B91AA7"/>
    <w:rsid w:val="00B968C8"/>
    <w:rsid w:val="00BA3EC5"/>
    <w:rsid w:val="00BA51D9"/>
    <w:rsid w:val="00BB0346"/>
    <w:rsid w:val="00BB5441"/>
    <w:rsid w:val="00BB5DFC"/>
    <w:rsid w:val="00BB6287"/>
    <w:rsid w:val="00BC2495"/>
    <w:rsid w:val="00BC2991"/>
    <w:rsid w:val="00BC37DC"/>
    <w:rsid w:val="00BD12E5"/>
    <w:rsid w:val="00BD279D"/>
    <w:rsid w:val="00BD4675"/>
    <w:rsid w:val="00BD6BB8"/>
    <w:rsid w:val="00BE43C5"/>
    <w:rsid w:val="00C35AF3"/>
    <w:rsid w:val="00C4052E"/>
    <w:rsid w:val="00C65729"/>
    <w:rsid w:val="00C66BA2"/>
    <w:rsid w:val="00C74795"/>
    <w:rsid w:val="00C86676"/>
    <w:rsid w:val="00C870F6"/>
    <w:rsid w:val="00C95985"/>
    <w:rsid w:val="00C97771"/>
    <w:rsid w:val="00CA2173"/>
    <w:rsid w:val="00CA4B98"/>
    <w:rsid w:val="00CB2E47"/>
    <w:rsid w:val="00CB6EE4"/>
    <w:rsid w:val="00CC2278"/>
    <w:rsid w:val="00CC44C2"/>
    <w:rsid w:val="00CC5026"/>
    <w:rsid w:val="00CC68D0"/>
    <w:rsid w:val="00CD3118"/>
    <w:rsid w:val="00CD45A5"/>
    <w:rsid w:val="00CE14C9"/>
    <w:rsid w:val="00CF0A0B"/>
    <w:rsid w:val="00CF1EF1"/>
    <w:rsid w:val="00D00D8E"/>
    <w:rsid w:val="00D03F9A"/>
    <w:rsid w:val="00D06D51"/>
    <w:rsid w:val="00D24991"/>
    <w:rsid w:val="00D276E0"/>
    <w:rsid w:val="00D30110"/>
    <w:rsid w:val="00D37724"/>
    <w:rsid w:val="00D42F10"/>
    <w:rsid w:val="00D50255"/>
    <w:rsid w:val="00D53022"/>
    <w:rsid w:val="00D5552A"/>
    <w:rsid w:val="00D624D1"/>
    <w:rsid w:val="00D66520"/>
    <w:rsid w:val="00D74B7A"/>
    <w:rsid w:val="00D80F81"/>
    <w:rsid w:val="00D84AE9"/>
    <w:rsid w:val="00D90741"/>
    <w:rsid w:val="00D9376D"/>
    <w:rsid w:val="00D943C3"/>
    <w:rsid w:val="00DA11E9"/>
    <w:rsid w:val="00DA2E86"/>
    <w:rsid w:val="00DA4EEB"/>
    <w:rsid w:val="00DC1876"/>
    <w:rsid w:val="00DC4393"/>
    <w:rsid w:val="00DC64DC"/>
    <w:rsid w:val="00DC75E1"/>
    <w:rsid w:val="00DC7A19"/>
    <w:rsid w:val="00DD1E56"/>
    <w:rsid w:val="00DE34CF"/>
    <w:rsid w:val="00E049DE"/>
    <w:rsid w:val="00E11A89"/>
    <w:rsid w:val="00E13F3D"/>
    <w:rsid w:val="00E20D6E"/>
    <w:rsid w:val="00E21EF8"/>
    <w:rsid w:val="00E34898"/>
    <w:rsid w:val="00E34C5C"/>
    <w:rsid w:val="00E42691"/>
    <w:rsid w:val="00E456E1"/>
    <w:rsid w:val="00E45779"/>
    <w:rsid w:val="00E56302"/>
    <w:rsid w:val="00E57EAB"/>
    <w:rsid w:val="00E74F48"/>
    <w:rsid w:val="00E75843"/>
    <w:rsid w:val="00E77AF8"/>
    <w:rsid w:val="00E9331E"/>
    <w:rsid w:val="00E96FEC"/>
    <w:rsid w:val="00EA4595"/>
    <w:rsid w:val="00EA7C4F"/>
    <w:rsid w:val="00EB09B7"/>
    <w:rsid w:val="00EB1D6D"/>
    <w:rsid w:val="00EE7370"/>
    <w:rsid w:val="00EE7D7C"/>
    <w:rsid w:val="00F00FF6"/>
    <w:rsid w:val="00F02DF8"/>
    <w:rsid w:val="00F0528C"/>
    <w:rsid w:val="00F128A5"/>
    <w:rsid w:val="00F13E0A"/>
    <w:rsid w:val="00F16AA1"/>
    <w:rsid w:val="00F25D98"/>
    <w:rsid w:val="00F2700A"/>
    <w:rsid w:val="00F300FB"/>
    <w:rsid w:val="00F309BF"/>
    <w:rsid w:val="00F34F6A"/>
    <w:rsid w:val="00F50AF1"/>
    <w:rsid w:val="00F62183"/>
    <w:rsid w:val="00F67A23"/>
    <w:rsid w:val="00F75083"/>
    <w:rsid w:val="00F9407C"/>
    <w:rsid w:val="00FA50D2"/>
    <w:rsid w:val="00FA556D"/>
    <w:rsid w:val="00FB6386"/>
    <w:rsid w:val="00FC1023"/>
    <w:rsid w:val="00FC1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F02DF8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D74B7A"/>
    <w:pPr>
      <w:ind w:left="720"/>
      <w:contextualSpacing/>
    </w:pPr>
  </w:style>
  <w:style w:type="character" w:customStyle="1" w:styleId="TALChar">
    <w:name w:val="TAL Char"/>
    <w:link w:val="TAL"/>
    <w:qFormat/>
    <w:locked/>
    <w:rsid w:val="00480EF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0EF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80EFE"/>
    <w:rPr>
      <w:rFonts w:ascii="Arial" w:hAnsi="Arial"/>
      <w:b/>
      <w:lang w:val="en-GB" w:eastAsia="en-US"/>
    </w:rPr>
  </w:style>
  <w:style w:type="paragraph" w:styleId="NormalWeb">
    <w:name w:val="Normal (Web)"/>
    <w:basedOn w:val="Normal"/>
    <w:uiPriority w:val="99"/>
    <w:unhideWhenUsed/>
    <w:rsid w:val="0047736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markpdnb5ce4t">
    <w:name w:val="markpdnb5ce4t"/>
    <w:basedOn w:val="DefaultParagraphFont"/>
    <w:rsid w:val="00477364"/>
  </w:style>
  <w:style w:type="character" w:customStyle="1" w:styleId="B3Char">
    <w:name w:val="B3 Char"/>
    <w:link w:val="B3"/>
    <w:qFormat/>
    <w:rsid w:val="0097482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2002</TotalTime>
  <Pages>9</Pages>
  <Words>2135</Words>
  <Characters>12172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14279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264</cp:revision>
  <cp:lastPrinted>1900-01-01T08:00:00Z</cp:lastPrinted>
  <dcterms:created xsi:type="dcterms:W3CDTF">2022-04-15T19:39:00Z</dcterms:created>
  <dcterms:modified xsi:type="dcterms:W3CDTF">2022-10-27T15:40:00Z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