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3329" w14:textId="376DBD68" w:rsidR="003A1688" w:rsidRDefault="003175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43983">
        <w:fldChar w:fldCharType="begin"/>
      </w:r>
      <w:r w:rsidR="00243983">
        <w:instrText xml:space="preserve"> DOCPROPERTY  TSG/WGRef  \* MERGEFORMAT </w:instrText>
      </w:r>
      <w:r w:rsidR="00243983">
        <w:fldChar w:fldCharType="separate"/>
      </w:r>
      <w:r>
        <w:rPr>
          <w:b/>
          <w:sz w:val="24"/>
        </w:rPr>
        <w:t>RAN5</w:t>
      </w:r>
      <w:r w:rsidR="00243983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243983">
        <w:fldChar w:fldCharType="begin"/>
      </w:r>
      <w:r w:rsidR="00243983">
        <w:instrText xml:space="preserve"> DOCPROPERTY  MtgSeq  \* MERGEFORMAT </w:instrText>
      </w:r>
      <w:r w:rsidR="00243983">
        <w:fldChar w:fldCharType="separate"/>
      </w:r>
      <w:r>
        <w:rPr>
          <w:b/>
          <w:sz w:val="24"/>
        </w:rPr>
        <w:t>2022</w:t>
      </w:r>
      <w:r w:rsidR="00243983">
        <w:rPr>
          <w:b/>
          <w:sz w:val="24"/>
        </w:rPr>
        <w:fldChar w:fldCharType="end"/>
      </w:r>
      <w:r w:rsidR="00243983">
        <w:fldChar w:fldCharType="begin"/>
      </w:r>
      <w:r w:rsidR="00243983">
        <w:instrText xml:space="preserve"> DOCPROPERTY  MtgTitle  \* MERGEFORMAT </w:instrText>
      </w:r>
      <w:r w:rsidR="00243983">
        <w:fldChar w:fldCharType="separate"/>
      </w:r>
      <w:r>
        <w:rPr>
          <w:b/>
          <w:sz w:val="24"/>
        </w:rPr>
        <w:t>-TTCN email</w:t>
      </w:r>
      <w:r w:rsidR="00243983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095191" w:rsidRPr="00095191">
        <w:rPr>
          <w:b/>
          <w:i/>
          <w:sz w:val="28"/>
        </w:rPr>
        <w:t>R5s221181</w:t>
      </w:r>
    </w:p>
    <w:p w14:paraId="70656330" w14:textId="77777777" w:rsidR="003A1688" w:rsidRDefault="0024398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175B1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3175B1">
        <w:rPr>
          <w:b/>
          <w:sz w:val="24"/>
        </w:rPr>
        <w:t xml:space="preserve">, </w:t>
      </w:r>
      <w:r w:rsidR="003175B1">
        <w:fldChar w:fldCharType="begin"/>
      </w:r>
      <w:r w:rsidR="003175B1">
        <w:instrText xml:space="preserve"> DOCPROPERTY  Country  \* MERGEFORMAT </w:instrText>
      </w:r>
      <w:r w:rsidR="003175B1">
        <w:fldChar w:fldCharType="end"/>
      </w:r>
      <w:r w:rsidR="003175B1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175B1"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 w:rsidR="003175B1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175B1"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688" w14:paraId="67BDA9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2A96" w14:textId="77777777" w:rsidR="003A1688" w:rsidRDefault="003175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1688" w14:paraId="702A9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E2ABD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688" w14:paraId="52A0F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1247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666CFB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58BE6D" w14:textId="77777777" w:rsidR="003A1688" w:rsidRDefault="003A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8E1BCF" w14:textId="6D77817C" w:rsidR="003A1688" w:rsidRDefault="002439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2F3F">
              <w:rPr>
                <w:b/>
                <w:sz w:val="28"/>
              </w:rPr>
              <w:t>3</w:t>
            </w:r>
            <w:r w:rsidR="00095191">
              <w:rPr>
                <w:b/>
                <w:sz w:val="28"/>
              </w:rPr>
              <w:t>4</w:t>
            </w:r>
            <w:r w:rsidR="00D72F3F">
              <w:rPr>
                <w:b/>
                <w:sz w:val="28"/>
              </w:rPr>
              <w:t>.</w:t>
            </w:r>
            <w:r w:rsidR="00095191">
              <w:rPr>
                <w:b/>
                <w:sz w:val="28"/>
              </w:rPr>
              <w:t>229</w:t>
            </w:r>
            <w:r w:rsidR="00D72F3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 w:rsidR="00095191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75CDC796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EBB34" w14:textId="5DCDCFD7" w:rsidR="003A1688" w:rsidRDefault="00B76C15" w:rsidP="003A4C86">
            <w:pPr>
              <w:pStyle w:val="CRCoverPage"/>
              <w:spacing w:after="0"/>
            </w:pPr>
            <w:r w:rsidRPr="00B76C15">
              <w:rPr>
                <w:rFonts w:eastAsiaTheme="minorEastAsia"/>
                <w:b/>
                <w:noProof/>
                <w:sz w:val="28"/>
              </w:rPr>
              <w:t>0875</w:t>
            </w:r>
          </w:p>
        </w:tc>
        <w:tc>
          <w:tcPr>
            <w:tcW w:w="709" w:type="dxa"/>
          </w:tcPr>
          <w:p w14:paraId="1D10A185" w14:textId="77777777" w:rsidR="003A1688" w:rsidRDefault="003175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126E3" w14:textId="77777777" w:rsidR="003A1688" w:rsidRDefault="0024398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75B1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0D9574" w14:textId="77777777" w:rsidR="003A1688" w:rsidRDefault="003175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4574" w14:textId="2890B9D1" w:rsidR="003A1688" w:rsidRDefault="002439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75B1">
              <w:rPr>
                <w:b/>
                <w:sz w:val="28"/>
              </w:rPr>
              <w:t>1</w:t>
            </w:r>
            <w:r w:rsidR="00B76C15">
              <w:rPr>
                <w:b/>
                <w:sz w:val="28"/>
              </w:rPr>
              <w:t>6</w:t>
            </w:r>
            <w:r w:rsidR="003175B1">
              <w:rPr>
                <w:b/>
                <w:sz w:val="28"/>
              </w:rPr>
              <w:t>.</w:t>
            </w:r>
            <w:r w:rsidR="00C64D2C">
              <w:rPr>
                <w:b/>
                <w:sz w:val="28"/>
              </w:rPr>
              <w:t>7</w:t>
            </w:r>
            <w:r w:rsidR="003175B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44377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18BC0A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0C4D5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5D913C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54CD5" w14:textId="77777777" w:rsidR="003A1688" w:rsidRDefault="003175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688" w14:paraId="0861856F" w14:textId="77777777">
        <w:tc>
          <w:tcPr>
            <w:tcW w:w="9641" w:type="dxa"/>
            <w:gridSpan w:val="9"/>
          </w:tcPr>
          <w:p w14:paraId="27BC9309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8998A" w14:textId="77777777" w:rsidR="003A1688" w:rsidRDefault="003A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688" w14:paraId="0AFBC1D6" w14:textId="77777777">
        <w:tc>
          <w:tcPr>
            <w:tcW w:w="2835" w:type="dxa"/>
          </w:tcPr>
          <w:p w14:paraId="1C370F0A" w14:textId="77777777" w:rsidR="003A1688" w:rsidRDefault="00317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48A630" w14:textId="77777777" w:rsidR="003A1688" w:rsidRDefault="003175B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C31B8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C0EC0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EAA59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A06ED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88FD5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2C123" w14:textId="77777777" w:rsidR="003A1688" w:rsidRDefault="003175B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81EA0" w14:textId="77777777" w:rsidR="003A1688" w:rsidRDefault="003A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47E852" w14:textId="77777777" w:rsidR="003A1688" w:rsidRDefault="003A16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688" w14:paraId="0A7B38F9" w14:textId="77777777">
        <w:tc>
          <w:tcPr>
            <w:tcW w:w="9640" w:type="dxa"/>
            <w:gridSpan w:val="11"/>
          </w:tcPr>
          <w:p w14:paraId="1CA8957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5D4DF7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55F28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04BEF" w14:textId="30AF8123" w:rsidR="003A1688" w:rsidRDefault="00B76C15">
            <w:pPr>
              <w:pStyle w:val="CRCoverPage"/>
              <w:spacing w:after="0"/>
              <w:ind w:left="100"/>
            </w:pPr>
            <w:r w:rsidRPr="00B76C15">
              <w:t>Rel-17 Sep'22 baseline upgrade for IMS Test Suites</w:t>
            </w:r>
          </w:p>
        </w:tc>
      </w:tr>
      <w:tr w:rsidR="003A1688" w14:paraId="05B4D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937FD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5B2B0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FEF" w14:paraId="51ECD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F2793B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184B4" w14:textId="3CE112CB" w:rsidR="00450FEF" w:rsidRDefault="00450FEF" w:rsidP="00450F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MCC TF160</w:t>
            </w:r>
          </w:p>
        </w:tc>
      </w:tr>
      <w:tr w:rsidR="00450FEF" w14:paraId="1CFA52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0278D2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1D021" w14:textId="11662057" w:rsidR="00450FEF" w:rsidRDefault="00450FEF" w:rsidP="00450FE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688" w14:paraId="0593CD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D35B9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2DFE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21880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34106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23FDF" w14:textId="7CA4A397" w:rsidR="003A1688" w:rsidRDefault="00B76C15">
            <w:pPr>
              <w:pStyle w:val="CRCoverPage"/>
              <w:spacing w:after="0"/>
              <w:ind w:left="100"/>
            </w:pPr>
            <w:r w:rsidRPr="00B76C15"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71F92CCB" w14:textId="77777777" w:rsidR="003A1688" w:rsidRDefault="003A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85F54" w14:textId="77777777" w:rsidR="003A1688" w:rsidRDefault="003175B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15D3" w14:textId="4E061CB4" w:rsidR="003A1688" w:rsidRDefault="00450F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095191">
              <w:t>10</w:t>
            </w:r>
            <w:r>
              <w:t>-0</w:t>
            </w:r>
            <w:r w:rsidR="00095191">
              <w:t>3</w:t>
            </w:r>
          </w:p>
        </w:tc>
      </w:tr>
      <w:tr w:rsidR="003A1688" w14:paraId="255A0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0F3E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99B8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0E701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5B0474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6AFFC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F0B12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607F4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BC381" w14:textId="77777777" w:rsidR="003A1688" w:rsidRDefault="002439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75B1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7F79F" w14:textId="77777777" w:rsidR="003A1688" w:rsidRDefault="003A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33460" w14:textId="77777777" w:rsidR="003A1688" w:rsidRDefault="003175B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D27C3" w14:textId="34DFA552" w:rsidR="003A1688" w:rsidRDefault="00657E9E">
            <w:pPr>
              <w:pStyle w:val="CRCoverPage"/>
              <w:spacing w:after="0"/>
              <w:ind w:left="100"/>
            </w:pPr>
            <w:r>
              <w:t>Rel-</w:t>
            </w:r>
            <w:r w:rsidR="008715FC">
              <w:t>1</w:t>
            </w:r>
            <w:r w:rsidR="00B76C15">
              <w:t>7</w:t>
            </w:r>
          </w:p>
        </w:tc>
      </w:tr>
      <w:tr w:rsidR="003A1688" w14:paraId="457178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E3948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84A3C" w14:textId="77777777" w:rsidR="003A1688" w:rsidRDefault="003175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34B9C9" w14:textId="77777777" w:rsidR="003A1688" w:rsidRDefault="003175B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833A1" w14:textId="77777777" w:rsidR="003A1688" w:rsidRDefault="00317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1688" w14:paraId="68160AB8" w14:textId="77777777">
        <w:tc>
          <w:tcPr>
            <w:tcW w:w="1843" w:type="dxa"/>
          </w:tcPr>
          <w:p w14:paraId="2D2DD431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22082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C74" w14:paraId="3BFAE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61979" w14:textId="1B4CA9DA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ABB3F" w14:textId="77777777" w:rsidR="00657E9E" w:rsidRDefault="00A62B0F" w:rsidP="00A62B0F">
            <w:pPr>
              <w:pStyle w:val="CRCoverPage"/>
              <w:spacing w:after="0"/>
            </w:pPr>
            <w:r>
              <w:rPr>
                <w:noProof/>
              </w:rPr>
              <w:t xml:space="preserve">In order to develop the Rel-17 test cases in TTCN-3, the current baseline shall be upgraded. RAN5 agreed to move baseline to </w:t>
            </w:r>
            <w:r>
              <w:rPr>
                <w:b/>
              </w:rPr>
              <w:t>September 2022</w:t>
            </w:r>
            <w:r w:rsidRPr="003F1D4C">
              <w:rPr>
                <w:b/>
              </w:rPr>
              <w:t xml:space="preserve"> in Rel-1</w:t>
            </w:r>
            <w:r>
              <w:rPr>
                <w:b/>
              </w:rPr>
              <w:t>7</w:t>
            </w:r>
            <w:r>
              <w:t xml:space="preserve"> to all RAN5 TTCN-3 test suites. This CR is implementing this decision on 34.229-3 Test Suites.</w:t>
            </w:r>
          </w:p>
          <w:p w14:paraId="59A57809" w14:textId="0028AEE8" w:rsidR="008631B9" w:rsidRDefault="008631B9" w:rsidP="00A62B0F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</w:tc>
      </w:tr>
      <w:tr w:rsidR="00D57C74" w14:paraId="6D20F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52FF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BD68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</w:tr>
      <w:tr w:rsidR="00D57C74" w14:paraId="05E43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3AB16" w14:textId="46B7CE75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41A3" w14:textId="3CD5791E" w:rsidR="00B80BBD" w:rsidRPr="00F400DD" w:rsidRDefault="00B80BBD" w:rsidP="00B80BBD">
            <w:pPr>
              <w:pStyle w:val="CRCoverPage"/>
              <w:spacing w:after="0"/>
            </w:pPr>
            <w:r w:rsidRPr="00F400DD">
              <w:t xml:space="preserve">The CR lists all changes affecting the messages and IEs type definitions caused by the baseline moving to the </w:t>
            </w:r>
            <w:r>
              <w:t>September 2022 Rel-17</w:t>
            </w:r>
            <w:r w:rsidRPr="00F400DD">
              <w:t>.</w:t>
            </w:r>
          </w:p>
          <w:p w14:paraId="197FB6E7" w14:textId="77777777" w:rsidR="00657E9E" w:rsidRDefault="00B80BBD" w:rsidP="00B80BBD">
            <w:pPr>
              <w:pStyle w:val="CRCoverPage"/>
              <w:spacing w:after="0"/>
              <w:rPr>
                <w:noProof/>
              </w:rPr>
            </w:pPr>
            <w:r w:rsidRPr="00582048">
              <w:t xml:space="preserve">These changes of the type definitions in tabular format </w:t>
            </w:r>
            <w:r>
              <w:t xml:space="preserve">and XSD </w:t>
            </w:r>
            <w:r w:rsidRPr="00582048">
              <w:t xml:space="preserve">have been taken from </w:t>
            </w:r>
            <w:r>
              <w:t>3GPP specs, RFCs and OMA specs as listed below.</w:t>
            </w:r>
            <w:r w:rsidRPr="00F400DD">
              <w:rPr>
                <w:noProof/>
              </w:rPr>
              <w:t xml:space="preserve"> </w:t>
            </w:r>
          </w:p>
          <w:p w14:paraId="5E874162" w14:textId="037E25E0" w:rsidR="008631B9" w:rsidRDefault="008631B9" w:rsidP="00B80BB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D57C74" w14:paraId="05AE80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D225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0926E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</w:tr>
      <w:tr w:rsidR="00D57C74" w14:paraId="523BE5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91494" w14:textId="78FD78FC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29D0" w14:textId="312E26E5" w:rsidR="00D57C74" w:rsidRDefault="008631B9" w:rsidP="00D57C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Rel-17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="00B80BBD" w:rsidRPr="00B80BBD">
              <w:rPr>
                <w:rFonts w:cs="Arial"/>
                <w:lang w:val="en-US" w:eastAsia="zh-CN"/>
              </w:rPr>
              <w:t>.</w:t>
            </w:r>
          </w:p>
        </w:tc>
      </w:tr>
      <w:tr w:rsidR="003A1688" w14:paraId="6718F9D2" w14:textId="77777777">
        <w:tc>
          <w:tcPr>
            <w:tcW w:w="2694" w:type="dxa"/>
            <w:gridSpan w:val="2"/>
          </w:tcPr>
          <w:p w14:paraId="5ED8CBE2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2822E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C209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4E8B2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D4B9" w14:textId="5257E687" w:rsidR="003A1688" w:rsidRDefault="00913685">
            <w:pPr>
              <w:pStyle w:val="CRCoverPage"/>
              <w:spacing w:after="0"/>
            </w:pPr>
            <w:r w:rsidRPr="00913685">
              <w:t>All 34.229-3 TTCN-3 ATSs</w:t>
            </w:r>
          </w:p>
        </w:tc>
      </w:tr>
      <w:tr w:rsidR="003A1688" w14:paraId="30D7A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21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20CF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667B6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8FAA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64FA9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FD9B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EFFCD9" w14:textId="77777777" w:rsidR="003A1688" w:rsidRDefault="003A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3ECFE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4F565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C88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E74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C2D8E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5CA057" w14:textId="77777777" w:rsidR="003A1688" w:rsidRDefault="003175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F7E8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8129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4B838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C1D9B" w14:textId="61685DD2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86DF2" w14:textId="7BE4192D" w:rsidR="003A1688" w:rsidRDefault="003A4C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E9DF4" w14:textId="77777777" w:rsidR="003A1688" w:rsidRDefault="003175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669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4D02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E241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8B22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FA5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03DF7" w14:textId="77777777" w:rsidR="003A1688" w:rsidRDefault="003175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624D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29484A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9B56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FE5F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05C2AA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0D85F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98AE7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  <w:tr w:rsidR="003A1688" w14:paraId="26E109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CBC92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AEA08" w14:textId="77777777" w:rsidR="003A1688" w:rsidRDefault="003A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688" w14:paraId="13758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D0A1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87EE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</w:tbl>
    <w:p w14:paraId="1FE1F054" w14:textId="77777777" w:rsidR="003A1688" w:rsidRDefault="003A1688"/>
    <w:p w14:paraId="39CD88C1" w14:textId="77777777" w:rsidR="003A1688" w:rsidRDefault="003A1688">
      <w:pPr>
        <w:pStyle w:val="CRCoverPage"/>
        <w:spacing w:after="0"/>
        <w:rPr>
          <w:sz w:val="8"/>
          <w:szCs w:val="8"/>
        </w:rPr>
      </w:pPr>
    </w:p>
    <w:p w14:paraId="1D041D78" w14:textId="77777777" w:rsidR="003A1688" w:rsidRDefault="003A1688">
      <w:pPr>
        <w:sectPr w:rsidR="003A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Default="003A1688"/>
    <w:p w14:paraId="7C92C581" w14:textId="77777777" w:rsidR="003A1688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569338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217D1F4" w14:textId="378DD772" w:rsidR="00C919E5" w:rsidRDefault="003175B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919E5" w:rsidRPr="000E1333">
        <w:rPr>
          <w:rFonts w:ascii="Arial" w:hAnsi="Arial" w:cs="Arial"/>
          <w:iCs/>
          <w:noProof/>
        </w:rPr>
        <w:t>Table of Contents</w:t>
      </w:r>
      <w:r w:rsidR="00C919E5">
        <w:rPr>
          <w:noProof/>
        </w:rPr>
        <w:tab/>
      </w:r>
      <w:r w:rsidR="00C919E5">
        <w:rPr>
          <w:noProof/>
        </w:rPr>
        <w:fldChar w:fldCharType="begin"/>
      </w:r>
      <w:r w:rsidR="00C919E5">
        <w:rPr>
          <w:noProof/>
        </w:rPr>
        <w:instrText xml:space="preserve"> PAGEREF _Toc115693383 \h </w:instrText>
      </w:r>
      <w:r w:rsidR="00C919E5">
        <w:rPr>
          <w:noProof/>
        </w:rPr>
      </w:r>
      <w:r w:rsidR="00C919E5">
        <w:rPr>
          <w:noProof/>
        </w:rPr>
        <w:fldChar w:fldCharType="separate"/>
      </w:r>
      <w:r w:rsidR="00C919E5">
        <w:rPr>
          <w:noProof/>
        </w:rPr>
        <w:t>2</w:t>
      </w:r>
      <w:r w:rsidR="00C919E5">
        <w:rPr>
          <w:noProof/>
        </w:rPr>
        <w:fldChar w:fldCharType="end"/>
      </w:r>
    </w:p>
    <w:p w14:paraId="76DE633E" w14:textId="35638906" w:rsidR="00C919E5" w:rsidRDefault="00C919E5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1333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1333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_Toc115693384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92270D" w14:textId="34DCA45F" w:rsidR="00C919E5" w:rsidRDefault="00C919E5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133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1333">
        <w:rPr>
          <w:b/>
          <w:noProof/>
        </w:rPr>
        <w:t>Required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_Toc115693385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DF0FC5C" w14:textId="6E07FE61" w:rsidR="00C919E5" w:rsidRDefault="00C919E5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1333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1333">
        <w:rPr>
          <w:b/>
          <w:noProof/>
        </w:rPr>
        <w:t>Baseline Moving – SIP/SDP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_Toc115693386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10E18B5" w14:textId="2D74B680" w:rsidR="00C919E5" w:rsidRDefault="00C919E5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1333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1333">
        <w:rPr>
          <w:b/>
          <w:noProof/>
        </w:rPr>
        <w:t>Baseline Moving – XSD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_Toc115693387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D6B5F0" w14:textId="71282F05" w:rsidR="00C919E5" w:rsidRDefault="00C919E5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Common 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_Toc115693388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0E9E64" w14:textId="070CD7B3" w:rsidR="00C919E5" w:rsidRDefault="00C919E5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IMS XCAP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_Toc115693389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7DF32E0" w14:textId="28E4BB03" w:rsidR="00C919E5" w:rsidRDefault="00C919E5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_Toc115693390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080A317" w14:textId="78AF9F54" w:rsidR="003A1688" w:rsidRDefault="003175B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6F801C1E" w14:textId="77777777" w:rsidR="006464AD" w:rsidRDefault="006464AD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569364CF" w14:textId="6F9FA223" w:rsidR="006464AD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15693384"/>
      <w:r>
        <w:rPr>
          <w:b/>
        </w:rPr>
        <w:lastRenderedPageBreak/>
        <w:t>Overview</w:t>
      </w:r>
      <w:bookmarkEnd w:id="4"/>
    </w:p>
    <w:p w14:paraId="1F0B6F0D" w14:textId="6576596B" w:rsidR="00A636FF" w:rsidRPr="00F028B3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</w:t>
      </w:r>
      <w:r w:rsidR="00A62B0F">
        <w:rPr>
          <w:rFonts w:cs="Arial"/>
        </w:rPr>
        <w:t>for baseline</w:t>
      </w:r>
      <w:r>
        <w:rPr>
          <w:rFonts w:cs="Arial"/>
        </w:rPr>
        <w:t xml:space="preserve"> </w:t>
      </w:r>
      <w:r w:rsidR="00913685">
        <w:rPr>
          <w:rFonts w:cs="Arial"/>
        </w:rPr>
        <w:t>moving based on</w:t>
      </w:r>
      <w:r w:rsidR="00BD5E45">
        <w:rPr>
          <w:rFonts w:cs="Arial"/>
        </w:rPr>
        <w:t xml:space="preserve"> </w:t>
      </w:r>
      <w:r w:rsidR="00BD5E45" w:rsidRPr="00BD5E45">
        <w:rPr>
          <w:rFonts w:cs="Arial"/>
        </w:rPr>
        <w:t>iwd-TTCN3-B2020-09_D22wk37</w:t>
      </w:r>
      <w:r>
        <w:rPr>
          <w:rFonts w:cs="Arial"/>
        </w:rPr>
        <w:t>.</w:t>
      </w:r>
    </w:p>
    <w:p w14:paraId="5A1C16AB" w14:textId="3EA9A0D0" w:rsidR="006464AD" w:rsidRPr="00F028B3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119B44F5" w14:textId="7B57237A" w:rsidR="00D57C74" w:rsidRDefault="00913685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15693385"/>
      <w:r>
        <w:rPr>
          <w:b/>
        </w:rPr>
        <w:t>R</w:t>
      </w:r>
      <w:r w:rsidR="003175B1">
        <w:rPr>
          <w:b/>
        </w:rPr>
        <w:t>equired</w:t>
      </w:r>
      <w:bookmarkEnd w:id="2"/>
      <w:bookmarkEnd w:id="3"/>
      <w:r>
        <w:rPr>
          <w:b/>
        </w:rPr>
        <w:t xml:space="preserve"> Changes</w:t>
      </w:r>
      <w:bookmarkEnd w:id="5"/>
    </w:p>
    <w:p w14:paraId="76452C95" w14:textId="5A56AAC1" w:rsidR="003F5299" w:rsidRDefault="003F5299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115693386"/>
      <w:r w:rsidRPr="003F5299">
        <w:rPr>
          <w:b/>
        </w:rPr>
        <w:t>Baseline Moving – SIP/SDP types</w:t>
      </w:r>
      <w:bookmarkEnd w:id="6"/>
    </w:p>
    <w:p w14:paraId="49E18D7F" w14:textId="0D3492D6" w:rsidR="003F5299" w:rsidRDefault="003F5299" w:rsidP="003F5299">
      <w:r w:rsidRPr="003F5299">
        <w:t>No changes.</w:t>
      </w:r>
    </w:p>
    <w:p w14:paraId="34F1E001" w14:textId="77777777" w:rsidR="00243983" w:rsidRPr="003F5299" w:rsidRDefault="00243983" w:rsidP="003F5299"/>
    <w:p w14:paraId="550E1996" w14:textId="5B3E04DD" w:rsidR="003F5299" w:rsidRDefault="00AA5131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7" w:name="_Toc115693387"/>
      <w:r w:rsidRPr="00AA5131">
        <w:rPr>
          <w:b/>
        </w:rPr>
        <w:t>Baseline Moving – XSD types</w:t>
      </w:r>
      <w:bookmarkEnd w:id="7"/>
    </w:p>
    <w:p w14:paraId="16D1DDCF" w14:textId="675F7D90" w:rsidR="00DF0537" w:rsidRPr="00DF0537" w:rsidRDefault="00DF0537" w:rsidP="00DF053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" w:name="_Toc115693388"/>
      <w:r w:rsidRPr="00DF0537">
        <w:t>Common IMS</w:t>
      </w:r>
      <w:bookmarkEnd w:id="8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550AF768" w14:textId="77777777" w:rsidTr="00E74393">
        <w:tc>
          <w:tcPr>
            <w:tcW w:w="4644" w:type="dxa"/>
          </w:tcPr>
          <w:p w14:paraId="0C371D8D" w14:textId="5A752B39" w:rsidR="00DF0537" w:rsidRPr="008C70B4" w:rsidRDefault="003715B3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715B3">
              <w:rPr>
                <w:rFonts w:eastAsia="Times New Roman"/>
                <w:sz w:val="24"/>
                <w:szCs w:val="24"/>
                <w:lang w:eastAsia="en-GB"/>
              </w:rPr>
              <w:t>24229_</w:t>
            </w:r>
            <w:r w:rsidR="00DF0537" w:rsidRPr="008C70B4">
              <w:rPr>
                <w:rFonts w:eastAsia="Times New Roman"/>
                <w:sz w:val="24"/>
                <w:szCs w:val="24"/>
                <w:lang w:eastAsia="en-GB"/>
              </w:rPr>
              <w:t>AlternativeService.xsd</w:t>
            </w:r>
          </w:p>
        </w:tc>
        <w:tc>
          <w:tcPr>
            <w:tcW w:w="1134" w:type="dxa"/>
          </w:tcPr>
          <w:p w14:paraId="39756B69" w14:textId="10CF5EBE" w:rsidR="00DF0537" w:rsidRPr="008C70B4" w:rsidRDefault="00A50A81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50A81">
              <w:rPr>
                <w:rFonts w:eastAsia="Times New Roman"/>
                <w:sz w:val="24"/>
                <w:szCs w:val="24"/>
                <w:lang w:eastAsia="en-GB"/>
              </w:rPr>
              <w:t>V17.8.</w:t>
            </w:r>
            <w:r w:rsidR="00E44710">
              <w:rPr>
                <w:rFonts w:eastAsia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245" w:type="dxa"/>
          </w:tcPr>
          <w:p w14:paraId="68A67608" w14:textId="7AF7DFA2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in 24.229 (</w:t>
            </w:r>
            <w:r w:rsidR="0057338A">
              <w:rPr>
                <w:rFonts w:eastAsia="Times New Roman"/>
                <w:sz w:val="24"/>
                <w:szCs w:val="24"/>
                <w:lang w:eastAsia="en-GB"/>
              </w:rPr>
              <w:t>c</w:t>
            </w:r>
            <w:r w:rsidR="0057338A" w:rsidRPr="0057338A">
              <w:rPr>
                <w:rFonts w:eastAsia="Times New Roman"/>
                <w:sz w:val="24"/>
                <w:szCs w:val="24"/>
                <w:lang w:eastAsia="en-GB"/>
              </w:rPr>
              <w:t>lause 7.6.2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7A7622" w:rsidRPr="00461C75" w14:paraId="6D27F3D3" w14:textId="77777777" w:rsidTr="00E74393">
        <w:tc>
          <w:tcPr>
            <w:tcW w:w="4644" w:type="dxa"/>
          </w:tcPr>
          <w:p w14:paraId="049140DC" w14:textId="2115650E" w:rsidR="007A7622" w:rsidRPr="003715B3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715B3">
              <w:rPr>
                <w:rFonts w:eastAsia="Times New Roman"/>
                <w:sz w:val="24"/>
                <w:szCs w:val="24"/>
                <w:lang w:eastAsia="en-GB"/>
              </w:rPr>
              <w:t>24237_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SRVCC.xsd</w:t>
            </w:r>
          </w:p>
        </w:tc>
        <w:tc>
          <w:tcPr>
            <w:tcW w:w="1134" w:type="dxa"/>
          </w:tcPr>
          <w:p w14:paraId="5371DC69" w14:textId="4CD280B5" w:rsidR="007A7622" w:rsidRPr="00A50A81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V17.2.0</w:t>
            </w:r>
          </w:p>
        </w:tc>
        <w:tc>
          <w:tcPr>
            <w:tcW w:w="5245" w:type="dxa"/>
          </w:tcPr>
          <w:p w14:paraId="52219397" w14:textId="42A0898E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in 24.237 D.2.2</w:t>
            </w:r>
          </w:p>
        </w:tc>
      </w:tr>
      <w:tr w:rsidR="007A7622" w:rsidRPr="00461C75" w14:paraId="723EFAFD" w14:textId="77777777" w:rsidTr="00E74393">
        <w:tc>
          <w:tcPr>
            <w:tcW w:w="4644" w:type="dxa"/>
          </w:tcPr>
          <w:p w14:paraId="20C23D3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RFC3680_reginfo.xsd</w:t>
            </w:r>
          </w:p>
        </w:tc>
        <w:tc>
          <w:tcPr>
            <w:tcW w:w="1134" w:type="dxa"/>
          </w:tcPr>
          <w:p w14:paraId="56B2C75C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2396FB9A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60FD8C23" w14:textId="77777777" w:rsidTr="00E74393">
        <w:tc>
          <w:tcPr>
            <w:tcW w:w="4644" w:type="dxa"/>
          </w:tcPr>
          <w:p w14:paraId="752FB70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RFC3863_pdif.xsd</w:t>
            </w:r>
          </w:p>
        </w:tc>
        <w:tc>
          <w:tcPr>
            <w:tcW w:w="1134" w:type="dxa"/>
          </w:tcPr>
          <w:p w14:paraId="428CFF1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36226806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38B8A326" w14:textId="77777777" w:rsidTr="00E74393">
        <w:tc>
          <w:tcPr>
            <w:tcW w:w="4644" w:type="dxa"/>
          </w:tcPr>
          <w:p w14:paraId="79F6125F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RFC4119_pdif_geopriv10.xsd</w:t>
            </w:r>
          </w:p>
        </w:tc>
        <w:tc>
          <w:tcPr>
            <w:tcW w:w="1134" w:type="dxa"/>
          </w:tcPr>
          <w:p w14:paraId="702BC9C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5AE906D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7F94BDD1" w14:textId="77777777" w:rsidTr="00E74393">
        <w:tc>
          <w:tcPr>
            <w:tcW w:w="4644" w:type="dxa"/>
          </w:tcPr>
          <w:p w14:paraId="1E57CD5C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RFC4119_pdif_geopriv10_basicPolicy.xsd</w:t>
            </w:r>
          </w:p>
        </w:tc>
        <w:tc>
          <w:tcPr>
            <w:tcW w:w="1134" w:type="dxa"/>
          </w:tcPr>
          <w:p w14:paraId="296E131F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EE057C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0B08620B" w14:textId="77777777" w:rsidTr="00E74393">
        <w:tc>
          <w:tcPr>
            <w:tcW w:w="4644" w:type="dxa"/>
          </w:tcPr>
          <w:p w14:paraId="0842E840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RFC4119_pdif_geopriv10_civicLoc.xsd</w:t>
            </w:r>
          </w:p>
        </w:tc>
        <w:tc>
          <w:tcPr>
            <w:tcW w:w="1134" w:type="dxa"/>
          </w:tcPr>
          <w:p w14:paraId="09D49354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3B24BA35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24147DA6" w14:textId="77777777" w:rsidTr="00E74393">
        <w:tc>
          <w:tcPr>
            <w:tcW w:w="4644" w:type="dxa"/>
          </w:tcPr>
          <w:p w14:paraId="5BA5EADB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RFC4575_conference_info.xsd</w:t>
            </w:r>
          </w:p>
        </w:tc>
        <w:tc>
          <w:tcPr>
            <w:tcW w:w="1134" w:type="dxa"/>
          </w:tcPr>
          <w:p w14:paraId="072FA981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4A867A73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47339291" w14:textId="77777777" w:rsidTr="00E74393">
        <w:tc>
          <w:tcPr>
            <w:tcW w:w="4644" w:type="dxa"/>
          </w:tcPr>
          <w:p w14:paraId="36C98C92" w14:textId="441A1D86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RFC4745-common-policy.xsd</w:t>
            </w:r>
          </w:p>
        </w:tc>
        <w:tc>
          <w:tcPr>
            <w:tcW w:w="1134" w:type="dxa"/>
          </w:tcPr>
          <w:p w14:paraId="6D22983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336C515" w14:textId="1B3968C8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7A24CF2C" w14:textId="77777777" w:rsidTr="00E74393">
        <w:tc>
          <w:tcPr>
            <w:tcW w:w="4644" w:type="dxa"/>
          </w:tcPr>
          <w:p w14:paraId="4125040C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RFC5628_gruuinfo.xsd</w:t>
            </w:r>
          </w:p>
        </w:tc>
        <w:tc>
          <w:tcPr>
            <w:tcW w:w="1134" w:type="dxa"/>
          </w:tcPr>
          <w:p w14:paraId="441929C9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1464CD4D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78EE0738" w14:textId="77777777" w:rsidTr="00E74393">
        <w:tc>
          <w:tcPr>
            <w:tcW w:w="4644" w:type="dxa"/>
          </w:tcPr>
          <w:p w14:paraId="712CC0C5" w14:textId="191516C3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RFC8147_next_generation_ecall.xsd</w:t>
            </w:r>
          </w:p>
        </w:tc>
        <w:tc>
          <w:tcPr>
            <w:tcW w:w="1134" w:type="dxa"/>
          </w:tcPr>
          <w:p w14:paraId="5CEC3416" w14:textId="25DF17B0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C9706D5" w14:textId="77324726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(defined in RFC)</w:t>
            </w:r>
          </w:p>
        </w:tc>
      </w:tr>
      <w:tr w:rsidR="007A7622" w:rsidRPr="00461C75" w14:paraId="3913113C" w14:textId="77777777" w:rsidTr="00E74393">
        <w:tc>
          <w:tcPr>
            <w:tcW w:w="4644" w:type="dxa"/>
          </w:tcPr>
          <w:p w14:paraId="5E97FAA2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xml.xsd</w:t>
            </w:r>
          </w:p>
        </w:tc>
        <w:tc>
          <w:tcPr>
            <w:tcW w:w="1134" w:type="dxa"/>
          </w:tcPr>
          <w:p w14:paraId="07770C78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D26157B" w14:textId="77777777" w:rsidR="007A7622" w:rsidRPr="008C70B4" w:rsidRDefault="007A7622" w:rsidP="007A762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(http://www.w3.org/2001/03/xml.xsd)</w:t>
            </w:r>
          </w:p>
        </w:tc>
      </w:tr>
    </w:tbl>
    <w:p w14:paraId="2B8906E3" w14:textId="77777777" w:rsidR="00DF0537" w:rsidRDefault="00DF0537" w:rsidP="00DF053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9" w:name="_Toc115693389"/>
      <w:r>
        <w:lastRenderedPageBreak/>
        <w:t>IMS XCAP</w:t>
      </w:r>
      <w:bookmarkEnd w:id="9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40C7E9D8" w14:textId="77777777" w:rsidTr="00E74393">
        <w:tc>
          <w:tcPr>
            <w:tcW w:w="4644" w:type="dxa"/>
          </w:tcPr>
          <w:p w14:paraId="42D9EF02" w14:textId="3D87A3CF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</w:tcPr>
          <w:p w14:paraId="3DB2F093" w14:textId="77777777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14C410DF" w14:textId="5B8C2C51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</w:tr>
      <w:tr w:rsidR="00DF0537" w:rsidRPr="00461C75" w14:paraId="1FAE2506" w14:textId="77777777" w:rsidTr="00E74393">
        <w:tc>
          <w:tcPr>
            <w:tcW w:w="4644" w:type="dxa"/>
          </w:tcPr>
          <w:p w14:paraId="5062CB19" w14:textId="77777777" w:rsidR="00DF0537" w:rsidRPr="000A5496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TS24604.xsd</w:t>
            </w:r>
          </w:p>
        </w:tc>
        <w:tc>
          <w:tcPr>
            <w:tcW w:w="1134" w:type="dxa"/>
          </w:tcPr>
          <w:p w14:paraId="791670CB" w14:textId="7C396899" w:rsidR="00DF0537" w:rsidRPr="000A5496" w:rsidRDefault="00495E92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V17.0.0</w:t>
            </w:r>
          </w:p>
        </w:tc>
        <w:tc>
          <w:tcPr>
            <w:tcW w:w="5245" w:type="dxa"/>
          </w:tcPr>
          <w:p w14:paraId="6CF21F78" w14:textId="70BF27FC" w:rsidR="00DF0537" w:rsidRPr="000A5496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no changes in 24.604 (</w:t>
            </w:r>
            <w:r w:rsidR="00495E92" w:rsidRPr="000A5496">
              <w:rPr>
                <w:rFonts w:eastAsia="Times New Roman"/>
                <w:sz w:val="24"/>
                <w:szCs w:val="24"/>
                <w:lang w:eastAsia="en-GB"/>
              </w:rPr>
              <w:t>clause 4.9.2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138A5042" w14:textId="77777777" w:rsidTr="00E74393">
        <w:tc>
          <w:tcPr>
            <w:tcW w:w="4644" w:type="dxa"/>
          </w:tcPr>
          <w:p w14:paraId="76CF1657" w14:textId="77777777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TS24607-OIP-OIR.xsd</w:t>
            </w:r>
          </w:p>
        </w:tc>
        <w:tc>
          <w:tcPr>
            <w:tcW w:w="1134" w:type="dxa"/>
          </w:tcPr>
          <w:p w14:paraId="01990C88" w14:textId="041113EE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V17.0.0</w:t>
            </w:r>
          </w:p>
        </w:tc>
        <w:tc>
          <w:tcPr>
            <w:tcW w:w="5245" w:type="dxa"/>
          </w:tcPr>
          <w:p w14:paraId="678279DF" w14:textId="3790FF4F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no changes in 24.607 (clause 4.10.2)</w:t>
            </w:r>
          </w:p>
        </w:tc>
      </w:tr>
      <w:tr w:rsidR="00495E92" w:rsidRPr="00461C75" w14:paraId="002BBA08" w14:textId="77777777" w:rsidTr="00E74393">
        <w:tc>
          <w:tcPr>
            <w:tcW w:w="4644" w:type="dxa"/>
          </w:tcPr>
          <w:p w14:paraId="3C35B6AA" w14:textId="77777777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TS24608-TIP-TIR R2.xsd</w:t>
            </w:r>
          </w:p>
        </w:tc>
        <w:tc>
          <w:tcPr>
            <w:tcW w:w="1134" w:type="dxa"/>
          </w:tcPr>
          <w:p w14:paraId="73AD648E" w14:textId="1CE099BC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A23730" w:rsidRPr="000A5496"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.0.0</w:t>
            </w:r>
          </w:p>
        </w:tc>
        <w:tc>
          <w:tcPr>
            <w:tcW w:w="5245" w:type="dxa"/>
          </w:tcPr>
          <w:p w14:paraId="5DF7A2C1" w14:textId="390DCE47" w:rsidR="00495E92" w:rsidRPr="000A5496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no changes in 24.608 (</w:t>
            </w:r>
            <w:r w:rsidR="00A23730" w:rsidRPr="000A5496">
              <w:rPr>
                <w:rFonts w:eastAsia="Times New Roman"/>
                <w:sz w:val="24"/>
                <w:szCs w:val="24"/>
                <w:lang w:eastAsia="en-GB"/>
              </w:rPr>
              <w:t>clause 4.9.2</w:t>
            </w:r>
            <w:r w:rsidRPr="000A5496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2E99BC7B" w14:textId="77777777" w:rsidTr="00E74393">
        <w:tc>
          <w:tcPr>
            <w:tcW w:w="4644" w:type="dxa"/>
          </w:tcPr>
          <w:p w14:paraId="288C784F" w14:textId="77777777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TS24611.xsd</w:t>
            </w:r>
          </w:p>
        </w:tc>
        <w:tc>
          <w:tcPr>
            <w:tcW w:w="1134" w:type="dxa"/>
          </w:tcPr>
          <w:p w14:paraId="2FF03968" w14:textId="3B872901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857A98" w:rsidRPr="00BA7673"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.0.0</w:t>
            </w:r>
          </w:p>
        </w:tc>
        <w:tc>
          <w:tcPr>
            <w:tcW w:w="5245" w:type="dxa"/>
          </w:tcPr>
          <w:p w14:paraId="2DD71051" w14:textId="06D1E8F6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no changes in 24.611 (</w:t>
            </w:r>
            <w:r w:rsidR="00A23730" w:rsidRPr="00BA7673">
              <w:rPr>
                <w:rFonts w:eastAsia="Times New Roman"/>
                <w:sz w:val="24"/>
                <w:szCs w:val="24"/>
                <w:lang w:eastAsia="en-GB"/>
              </w:rPr>
              <w:t>clause 4.9.2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6B3ECC8E" w14:textId="77777777" w:rsidTr="00E74393">
        <w:tc>
          <w:tcPr>
            <w:tcW w:w="4644" w:type="dxa"/>
          </w:tcPr>
          <w:p w14:paraId="5AE09858" w14:textId="77777777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XCAP.xsd</w:t>
            </w:r>
          </w:p>
        </w:tc>
        <w:tc>
          <w:tcPr>
            <w:tcW w:w="1134" w:type="dxa"/>
          </w:tcPr>
          <w:p w14:paraId="754143C1" w14:textId="043A2B12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07022B" w:rsidRPr="00BA7673"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07022B" w:rsidRPr="00BA7673">
              <w:rPr>
                <w:rFonts w:eastAsia="Times New Roman"/>
                <w:sz w:val="24"/>
                <w:szCs w:val="24"/>
                <w:lang w:eastAsia="en-GB"/>
              </w:rPr>
              <w:t>2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63D13082" w14:textId="3A69941E" w:rsidR="00495E92" w:rsidRPr="00BA7673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no changes in 24.623 (</w:t>
            </w:r>
            <w:r w:rsidR="0007022B" w:rsidRPr="00BA7673">
              <w:rPr>
                <w:rFonts w:eastAsia="Times New Roman"/>
                <w:sz w:val="24"/>
                <w:szCs w:val="24"/>
                <w:lang w:eastAsia="en-GB"/>
              </w:rPr>
              <w:t>clause 6.3</w:t>
            </w:r>
            <w:r w:rsidRPr="00BA7673"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495E92" w:rsidRPr="00461C75" w14:paraId="3446B4F6" w14:textId="77777777" w:rsidTr="00E74393">
        <w:tc>
          <w:tcPr>
            <w:tcW w:w="4644" w:type="dxa"/>
          </w:tcPr>
          <w:p w14:paraId="633A61EA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>xdm_commonPolicy-V1_0.xsd</w:t>
            </w:r>
          </w:p>
        </w:tc>
        <w:tc>
          <w:tcPr>
            <w:tcW w:w="1134" w:type="dxa"/>
          </w:tcPr>
          <w:p w14:paraId="51CB3170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B3470F2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 xml:space="preserve">OMA </w:t>
            </w:r>
            <w:proofErr w:type="gramStart"/>
            <w:r w:rsidRPr="00495E92">
              <w:rPr>
                <w:rFonts w:eastAsia="Times New Roman"/>
                <w:sz w:val="24"/>
                <w:szCs w:val="24"/>
                <w:lang w:eastAsia="en-GB"/>
              </w:rPr>
              <w:t>specification;</w:t>
            </w:r>
            <w:proofErr w:type="gramEnd"/>
          </w:p>
          <w:p w14:paraId="25DDFD42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 xml:space="preserve">TS24604.xsd and TS24611.xsd refer to </w:t>
            </w:r>
            <w:proofErr w:type="gramStart"/>
            <w:r w:rsidRPr="00495E92">
              <w:rPr>
                <w:rFonts w:eastAsia="Times New Roman"/>
                <w:sz w:val="24"/>
                <w:szCs w:val="24"/>
                <w:lang w:eastAsia="en-GB"/>
              </w:rPr>
              <w:t>xdm_commonPolicy-V1_0.xsd;</w:t>
            </w:r>
            <w:proofErr w:type="gramEnd"/>
          </w:p>
          <w:p w14:paraId="5049A4DE" w14:textId="77777777" w:rsidR="00495E92" w:rsidRPr="00495E92" w:rsidRDefault="00495E92" w:rsidP="00495E9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95E92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</w:tbl>
    <w:p w14:paraId="179912D1" w14:textId="77777777" w:rsidR="00DF0537" w:rsidRDefault="00DF0537" w:rsidP="00DF053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0" w:name="_Toc115693390"/>
      <w:r>
        <w:t>GBA</w:t>
      </w:r>
      <w:bookmarkEnd w:id="10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11079EA5" w14:textId="77777777" w:rsidTr="00E74393">
        <w:tc>
          <w:tcPr>
            <w:tcW w:w="4644" w:type="dxa"/>
          </w:tcPr>
          <w:p w14:paraId="6673A069" w14:textId="77777777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TS24109.xsd</w:t>
            </w:r>
          </w:p>
        </w:tc>
        <w:tc>
          <w:tcPr>
            <w:tcW w:w="1134" w:type="dxa"/>
          </w:tcPr>
          <w:p w14:paraId="7CDDB6BB" w14:textId="38681798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1341BB"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1341BB">
              <w:rPr>
                <w:rFonts w:eastAsia="Times New Roman"/>
                <w:sz w:val="24"/>
                <w:szCs w:val="24"/>
                <w:lang w:eastAsia="en-GB"/>
              </w:rPr>
              <w:t>2</w:t>
            </w: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60B814EC" w14:textId="77777777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C70B4">
              <w:rPr>
                <w:rFonts w:eastAsia="Times New Roman"/>
                <w:sz w:val="24"/>
                <w:szCs w:val="24"/>
                <w:lang w:eastAsia="en-GB"/>
              </w:rPr>
              <w:t>no changes in 24.109 (annex C.1)</w:t>
            </w:r>
          </w:p>
        </w:tc>
      </w:tr>
    </w:tbl>
    <w:p w14:paraId="6C5DCB8C" w14:textId="77777777" w:rsidR="00DF0537" w:rsidRDefault="00DF0537" w:rsidP="00DF0537">
      <w:pPr>
        <w:rPr>
          <w:lang w:eastAsia="en-GB"/>
        </w:rPr>
      </w:pPr>
    </w:p>
    <w:p w14:paraId="46548E26" w14:textId="55BF72E9" w:rsidR="007A7622" w:rsidRDefault="007A7622" w:rsidP="007A7622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r>
        <w:t>USSD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7A7622" w:rsidRPr="00461C75" w14:paraId="5BB40B0C" w14:textId="77777777" w:rsidTr="00E74393">
        <w:tc>
          <w:tcPr>
            <w:tcW w:w="4644" w:type="dxa"/>
          </w:tcPr>
          <w:p w14:paraId="34DE2D2F" w14:textId="32330B62" w:rsidR="007A7622" w:rsidRPr="008C70B4" w:rsidRDefault="007A7622" w:rsidP="00E7439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24390_ussd.xsd</w:t>
            </w:r>
          </w:p>
        </w:tc>
        <w:tc>
          <w:tcPr>
            <w:tcW w:w="1134" w:type="dxa"/>
          </w:tcPr>
          <w:p w14:paraId="4A7834B2" w14:textId="038EB960" w:rsidR="007A7622" w:rsidRPr="007A7622" w:rsidRDefault="007A7622" w:rsidP="00E74393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V17.0.0</w:t>
            </w:r>
          </w:p>
        </w:tc>
        <w:tc>
          <w:tcPr>
            <w:tcW w:w="5245" w:type="dxa"/>
          </w:tcPr>
          <w:p w14:paraId="008A7B97" w14:textId="10ABC889" w:rsidR="007A7622" w:rsidRPr="007A7622" w:rsidRDefault="007A7622" w:rsidP="00E7439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7622">
              <w:rPr>
                <w:rFonts w:eastAsia="Times New Roman"/>
                <w:sz w:val="24"/>
                <w:szCs w:val="24"/>
                <w:lang w:eastAsia="en-GB"/>
              </w:rPr>
              <w:t>no changes in 24.390 (clause 5.1.3.4)</w:t>
            </w:r>
          </w:p>
        </w:tc>
      </w:tr>
    </w:tbl>
    <w:p w14:paraId="2518B83C" w14:textId="77777777" w:rsidR="007A7622" w:rsidRDefault="007A7622" w:rsidP="007A7622">
      <w:pPr>
        <w:rPr>
          <w:lang w:eastAsia="en-GB"/>
        </w:rPr>
      </w:pPr>
    </w:p>
    <w:p w14:paraId="58F8E6CC" w14:textId="77777777" w:rsidR="003F5299" w:rsidRPr="003F5299" w:rsidRDefault="003F5299" w:rsidP="003F5299"/>
    <w:sectPr w:rsidR="003F5299" w:rsidRPr="003F5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D7A3" w14:textId="77777777" w:rsidR="006A191E" w:rsidRDefault="006A191E">
      <w:pPr>
        <w:spacing w:after="0"/>
      </w:pPr>
      <w:r>
        <w:separator/>
      </w:r>
    </w:p>
  </w:endnote>
  <w:endnote w:type="continuationSeparator" w:id="0">
    <w:p w14:paraId="4C4313D2" w14:textId="77777777" w:rsidR="006A191E" w:rsidRDefault="006A1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EF48" w14:textId="77777777" w:rsidR="006A191E" w:rsidRDefault="006A191E">
      <w:pPr>
        <w:spacing w:after="0"/>
      </w:pPr>
      <w:r>
        <w:separator/>
      </w:r>
    </w:p>
  </w:footnote>
  <w:footnote w:type="continuationSeparator" w:id="0">
    <w:p w14:paraId="72AD713A" w14:textId="77777777" w:rsidR="006A191E" w:rsidRDefault="006A1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1595" w14:textId="77777777" w:rsidR="003A1688" w:rsidRDefault="003175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D8E49" w14:textId="77777777" w:rsidR="003A1688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A0" w14:textId="77777777" w:rsidR="003A1688" w:rsidRDefault="00317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CA47" w14:textId="77777777" w:rsidR="003A1688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1189"/>
    <w:rsid w:val="0003629C"/>
    <w:rsid w:val="00036FE7"/>
    <w:rsid w:val="00053290"/>
    <w:rsid w:val="00054E62"/>
    <w:rsid w:val="00057DBD"/>
    <w:rsid w:val="000614B3"/>
    <w:rsid w:val="0006562C"/>
    <w:rsid w:val="000665CE"/>
    <w:rsid w:val="00070156"/>
    <w:rsid w:val="0007022B"/>
    <w:rsid w:val="000731C4"/>
    <w:rsid w:val="000749BF"/>
    <w:rsid w:val="00085D06"/>
    <w:rsid w:val="0009268F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3499"/>
    <w:rsid w:val="000F119F"/>
    <w:rsid w:val="000F140E"/>
    <w:rsid w:val="000F34D6"/>
    <w:rsid w:val="000F6CCC"/>
    <w:rsid w:val="0010027D"/>
    <w:rsid w:val="00103483"/>
    <w:rsid w:val="00103CE1"/>
    <w:rsid w:val="001068D4"/>
    <w:rsid w:val="001109AC"/>
    <w:rsid w:val="00112785"/>
    <w:rsid w:val="0011415B"/>
    <w:rsid w:val="00115E9B"/>
    <w:rsid w:val="001209DE"/>
    <w:rsid w:val="0012136E"/>
    <w:rsid w:val="00126237"/>
    <w:rsid w:val="001302CE"/>
    <w:rsid w:val="001341BB"/>
    <w:rsid w:val="00134670"/>
    <w:rsid w:val="001373AB"/>
    <w:rsid w:val="001440F8"/>
    <w:rsid w:val="00145D43"/>
    <w:rsid w:val="00146DCF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F1817"/>
    <w:rsid w:val="001F406A"/>
    <w:rsid w:val="001F4BCE"/>
    <w:rsid w:val="002040A1"/>
    <w:rsid w:val="00212874"/>
    <w:rsid w:val="00212B29"/>
    <w:rsid w:val="00220349"/>
    <w:rsid w:val="00221C5A"/>
    <w:rsid w:val="00223B81"/>
    <w:rsid w:val="00241A66"/>
    <w:rsid w:val="00242F2E"/>
    <w:rsid w:val="00243983"/>
    <w:rsid w:val="00245CA4"/>
    <w:rsid w:val="00251FA5"/>
    <w:rsid w:val="002564C5"/>
    <w:rsid w:val="002564C6"/>
    <w:rsid w:val="0026004D"/>
    <w:rsid w:val="0026151F"/>
    <w:rsid w:val="00263668"/>
    <w:rsid w:val="002640DD"/>
    <w:rsid w:val="002700A9"/>
    <w:rsid w:val="00275D12"/>
    <w:rsid w:val="00284FEB"/>
    <w:rsid w:val="002860C4"/>
    <w:rsid w:val="002901A3"/>
    <w:rsid w:val="00295CE5"/>
    <w:rsid w:val="002A4DCB"/>
    <w:rsid w:val="002B14D3"/>
    <w:rsid w:val="002B15B8"/>
    <w:rsid w:val="002B5741"/>
    <w:rsid w:val="002C3560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175B1"/>
    <w:rsid w:val="003216F1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715B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1688"/>
    <w:rsid w:val="003A4C86"/>
    <w:rsid w:val="003B2CB3"/>
    <w:rsid w:val="003C2766"/>
    <w:rsid w:val="003D1466"/>
    <w:rsid w:val="003D1BC0"/>
    <w:rsid w:val="003E1A36"/>
    <w:rsid w:val="003E51C2"/>
    <w:rsid w:val="003F3287"/>
    <w:rsid w:val="003F5299"/>
    <w:rsid w:val="004016D4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17EA"/>
    <w:rsid w:val="00482B43"/>
    <w:rsid w:val="004847B3"/>
    <w:rsid w:val="00490A03"/>
    <w:rsid w:val="00495060"/>
    <w:rsid w:val="00495E92"/>
    <w:rsid w:val="00496C3A"/>
    <w:rsid w:val="004976F0"/>
    <w:rsid w:val="004A2AED"/>
    <w:rsid w:val="004B01A5"/>
    <w:rsid w:val="004B2C2D"/>
    <w:rsid w:val="004B526E"/>
    <w:rsid w:val="004B58F4"/>
    <w:rsid w:val="004B75B7"/>
    <w:rsid w:val="004C252A"/>
    <w:rsid w:val="004C5F2A"/>
    <w:rsid w:val="004D455F"/>
    <w:rsid w:val="004D5164"/>
    <w:rsid w:val="004F2E9A"/>
    <w:rsid w:val="004F661B"/>
    <w:rsid w:val="005045C7"/>
    <w:rsid w:val="005105E0"/>
    <w:rsid w:val="0051196A"/>
    <w:rsid w:val="005135A1"/>
    <w:rsid w:val="0051580D"/>
    <w:rsid w:val="00515916"/>
    <w:rsid w:val="0052337C"/>
    <w:rsid w:val="00526916"/>
    <w:rsid w:val="005279F5"/>
    <w:rsid w:val="00530662"/>
    <w:rsid w:val="005319E7"/>
    <w:rsid w:val="00532891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A7EA7"/>
    <w:rsid w:val="005B4127"/>
    <w:rsid w:val="005C1313"/>
    <w:rsid w:val="005D27CA"/>
    <w:rsid w:val="005D4FB3"/>
    <w:rsid w:val="005E18C6"/>
    <w:rsid w:val="005E2C44"/>
    <w:rsid w:val="005E42FB"/>
    <w:rsid w:val="005E4350"/>
    <w:rsid w:val="005E5035"/>
    <w:rsid w:val="005F12D6"/>
    <w:rsid w:val="005F2F72"/>
    <w:rsid w:val="005F391D"/>
    <w:rsid w:val="005F4380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64AD"/>
    <w:rsid w:val="00652A36"/>
    <w:rsid w:val="0065364E"/>
    <w:rsid w:val="006537B5"/>
    <w:rsid w:val="0065613F"/>
    <w:rsid w:val="00657E9E"/>
    <w:rsid w:val="00661E2C"/>
    <w:rsid w:val="00662F93"/>
    <w:rsid w:val="00667016"/>
    <w:rsid w:val="006723CA"/>
    <w:rsid w:val="0068444E"/>
    <w:rsid w:val="00693944"/>
    <w:rsid w:val="00695808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B2F"/>
    <w:rsid w:val="006C1B13"/>
    <w:rsid w:val="006D0191"/>
    <w:rsid w:val="006D3A3E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1779A"/>
    <w:rsid w:val="0072522A"/>
    <w:rsid w:val="0073208D"/>
    <w:rsid w:val="007324C2"/>
    <w:rsid w:val="00733998"/>
    <w:rsid w:val="0073742E"/>
    <w:rsid w:val="0073773F"/>
    <w:rsid w:val="00745457"/>
    <w:rsid w:val="007520DE"/>
    <w:rsid w:val="00755C92"/>
    <w:rsid w:val="00762213"/>
    <w:rsid w:val="00763BA2"/>
    <w:rsid w:val="007656FE"/>
    <w:rsid w:val="007658A5"/>
    <w:rsid w:val="00773E5C"/>
    <w:rsid w:val="00784FE8"/>
    <w:rsid w:val="00792342"/>
    <w:rsid w:val="0079342C"/>
    <w:rsid w:val="007977A8"/>
    <w:rsid w:val="007A73E5"/>
    <w:rsid w:val="007A7622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57A98"/>
    <w:rsid w:val="008626E7"/>
    <w:rsid w:val="008631B9"/>
    <w:rsid w:val="00870EE7"/>
    <w:rsid w:val="0087123D"/>
    <w:rsid w:val="008715FC"/>
    <w:rsid w:val="0087510D"/>
    <w:rsid w:val="00875564"/>
    <w:rsid w:val="00877E66"/>
    <w:rsid w:val="00880F55"/>
    <w:rsid w:val="00883A39"/>
    <w:rsid w:val="008863B9"/>
    <w:rsid w:val="0089088C"/>
    <w:rsid w:val="008A2B56"/>
    <w:rsid w:val="008A45A6"/>
    <w:rsid w:val="008B2743"/>
    <w:rsid w:val="008B2A57"/>
    <w:rsid w:val="008C70B4"/>
    <w:rsid w:val="008D4141"/>
    <w:rsid w:val="008E619B"/>
    <w:rsid w:val="008E6B1F"/>
    <w:rsid w:val="008F686C"/>
    <w:rsid w:val="00900B0A"/>
    <w:rsid w:val="00901400"/>
    <w:rsid w:val="00904EBA"/>
    <w:rsid w:val="00907B05"/>
    <w:rsid w:val="0091261A"/>
    <w:rsid w:val="00913685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4CAA"/>
    <w:rsid w:val="00972B1E"/>
    <w:rsid w:val="00973015"/>
    <w:rsid w:val="009777D9"/>
    <w:rsid w:val="00986821"/>
    <w:rsid w:val="00991B88"/>
    <w:rsid w:val="0099750A"/>
    <w:rsid w:val="009A07BF"/>
    <w:rsid w:val="009A1E75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6FB8"/>
    <w:rsid w:val="00A0746C"/>
    <w:rsid w:val="00A230E4"/>
    <w:rsid w:val="00A23730"/>
    <w:rsid w:val="00A246B6"/>
    <w:rsid w:val="00A25A1D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5131"/>
    <w:rsid w:val="00AB0D3A"/>
    <w:rsid w:val="00AB4631"/>
    <w:rsid w:val="00AB6981"/>
    <w:rsid w:val="00AC3875"/>
    <w:rsid w:val="00AC5820"/>
    <w:rsid w:val="00AD0648"/>
    <w:rsid w:val="00AD0A4A"/>
    <w:rsid w:val="00AD1CD8"/>
    <w:rsid w:val="00AD7555"/>
    <w:rsid w:val="00AE78D5"/>
    <w:rsid w:val="00B017A9"/>
    <w:rsid w:val="00B05D84"/>
    <w:rsid w:val="00B0653D"/>
    <w:rsid w:val="00B10E9C"/>
    <w:rsid w:val="00B17EC1"/>
    <w:rsid w:val="00B22B0F"/>
    <w:rsid w:val="00B258BB"/>
    <w:rsid w:val="00B26AC6"/>
    <w:rsid w:val="00B3074E"/>
    <w:rsid w:val="00B454F7"/>
    <w:rsid w:val="00B51BA6"/>
    <w:rsid w:val="00B52828"/>
    <w:rsid w:val="00B5725C"/>
    <w:rsid w:val="00B67B97"/>
    <w:rsid w:val="00B7315D"/>
    <w:rsid w:val="00B75E77"/>
    <w:rsid w:val="00B76C15"/>
    <w:rsid w:val="00B76E16"/>
    <w:rsid w:val="00B76EA2"/>
    <w:rsid w:val="00B80BBD"/>
    <w:rsid w:val="00B84F41"/>
    <w:rsid w:val="00B90074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74DF"/>
    <w:rsid w:val="00BA7673"/>
    <w:rsid w:val="00BB1BF6"/>
    <w:rsid w:val="00BB5645"/>
    <w:rsid w:val="00BB5DFC"/>
    <w:rsid w:val="00BC40B1"/>
    <w:rsid w:val="00BD279D"/>
    <w:rsid w:val="00BD542D"/>
    <w:rsid w:val="00BD5479"/>
    <w:rsid w:val="00BD5E45"/>
    <w:rsid w:val="00BD6BB8"/>
    <w:rsid w:val="00BE47A2"/>
    <w:rsid w:val="00BE4DD2"/>
    <w:rsid w:val="00BF1721"/>
    <w:rsid w:val="00BF53F2"/>
    <w:rsid w:val="00BF60DF"/>
    <w:rsid w:val="00C0055E"/>
    <w:rsid w:val="00C01A4C"/>
    <w:rsid w:val="00C06F7B"/>
    <w:rsid w:val="00C07A7D"/>
    <w:rsid w:val="00C1082F"/>
    <w:rsid w:val="00C10D23"/>
    <w:rsid w:val="00C11908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4D2C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9E5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884"/>
    <w:rsid w:val="00CE5930"/>
    <w:rsid w:val="00CE7AF9"/>
    <w:rsid w:val="00CF1024"/>
    <w:rsid w:val="00CF362D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27C2A"/>
    <w:rsid w:val="00D32B66"/>
    <w:rsid w:val="00D34E67"/>
    <w:rsid w:val="00D50255"/>
    <w:rsid w:val="00D52BD7"/>
    <w:rsid w:val="00D54236"/>
    <w:rsid w:val="00D57C74"/>
    <w:rsid w:val="00D62F55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81CE4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069"/>
    <w:rsid w:val="00DD6978"/>
    <w:rsid w:val="00DD7F13"/>
    <w:rsid w:val="00DE237C"/>
    <w:rsid w:val="00DE34CF"/>
    <w:rsid w:val="00DE477E"/>
    <w:rsid w:val="00DE67FB"/>
    <w:rsid w:val="00DF0537"/>
    <w:rsid w:val="00DF0FB2"/>
    <w:rsid w:val="00DF343E"/>
    <w:rsid w:val="00DF69F6"/>
    <w:rsid w:val="00E048AE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4471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423C"/>
    <w:rsid w:val="00EA6BD9"/>
    <w:rsid w:val="00EA7E97"/>
    <w:rsid w:val="00EB09B7"/>
    <w:rsid w:val="00EB0DD2"/>
    <w:rsid w:val="00EB40F5"/>
    <w:rsid w:val="00EB438A"/>
    <w:rsid w:val="00EC34D8"/>
    <w:rsid w:val="00EC51B2"/>
    <w:rsid w:val="00EC54C7"/>
    <w:rsid w:val="00ED605E"/>
    <w:rsid w:val="00EE16C4"/>
    <w:rsid w:val="00EE7D7C"/>
    <w:rsid w:val="00EF2028"/>
    <w:rsid w:val="00EF4621"/>
    <w:rsid w:val="00EF4E8E"/>
    <w:rsid w:val="00F0098D"/>
    <w:rsid w:val="00F01C31"/>
    <w:rsid w:val="00F028B3"/>
    <w:rsid w:val="00F11469"/>
    <w:rsid w:val="00F170F6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7BE3"/>
    <w:rsid w:val="00FE668F"/>
    <w:rsid w:val="00FF41D4"/>
    <w:rsid w:val="00FF5019"/>
    <w:rsid w:val="00FF5074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23D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510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25</cp:revision>
  <cp:lastPrinted>2411-12-31T00:00:00Z</cp:lastPrinted>
  <dcterms:created xsi:type="dcterms:W3CDTF">2022-10-03T10:18:00Z</dcterms:created>
  <dcterms:modified xsi:type="dcterms:W3CDTF">2022-10-21T12:47:00Z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