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3F9" w:rsidRDefault="001123F9" w:rsidP="00112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R5s221174</w:t>
      </w:r>
      <w:r>
        <w:rPr>
          <w:b/>
          <w:i/>
          <w:noProof/>
          <w:sz w:val="28"/>
        </w:rPr>
        <w:fldChar w:fldCharType="end"/>
      </w:r>
    </w:p>
    <w:p w:rsidR="001123F9" w:rsidRDefault="001123F9" w:rsidP="001123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3F9" w:rsidTr="002C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23F9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23F9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142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123F9" w:rsidRPr="00410371" w:rsidRDefault="001123F9" w:rsidP="002C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23F9" w:rsidRPr="00410371" w:rsidRDefault="001123F9" w:rsidP="002C3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23F9" w:rsidRDefault="001123F9" w:rsidP="002C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23F9" w:rsidRPr="00410371" w:rsidRDefault="001123F9" w:rsidP="002C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123F9" w:rsidRDefault="001123F9" w:rsidP="002C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23F9" w:rsidRPr="00410371" w:rsidRDefault="001123F9" w:rsidP="002C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:rsidTr="002C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:rsidTr="002C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23F9" w:rsidRPr="00F25D98" w:rsidRDefault="001123F9" w:rsidP="002C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23F9" w:rsidTr="002C33D8">
        <w:tc>
          <w:tcPr>
            <w:tcW w:w="9641" w:type="dxa"/>
            <w:gridSpan w:val="9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23F9" w:rsidRDefault="001123F9" w:rsidP="001123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3F9" w:rsidTr="002C33D8">
        <w:tc>
          <w:tcPr>
            <w:tcW w:w="2835" w:type="dxa"/>
          </w:tcPr>
          <w:p w:rsidR="001123F9" w:rsidRDefault="001123F9" w:rsidP="002C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23F9" w:rsidRDefault="001123F9" w:rsidP="002C3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23F9" w:rsidRDefault="001123F9" w:rsidP="001123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3F9" w:rsidTr="002C33D8">
        <w:tc>
          <w:tcPr>
            <w:tcW w:w="9640" w:type="dxa"/>
            <w:gridSpan w:val="11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9.1.10.3</w:t>
            </w:r>
            <w:r>
              <w:fldChar w:fldCharType="end"/>
            </w: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123F9" w:rsidRDefault="001123F9" w:rsidP="002C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23F9" w:rsidRDefault="001123F9" w:rsidP="002C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23F9" w:rsidRDefault="001123F9" w:rsidP="002C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23F9" w:rsidRDefault="001123F9" w:rsidP="002C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2C3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123F9" w:rsidTr="002C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23F9" w:rsidRDefault="001123F9" w:rsidP="002C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23F9" w:rsidRDefault="001123F9" w:rsidP="002C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23F9" w:rsidRPr="007C2097" w:rsidRDefault="001123F9" w:rsidP="002C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23F9" w:rsidTr="002C33D8">
        <w:tc>
          <w:tcPr>
            <w:tcW w:w="1843" w:type="dxa"/>
          </w:tcPr>
          <w:p w:rsidR="001123F9" w:rsidRDefault="001123F9" w:rsidP="002C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23F9" w:rsidRDefault="001123F9" w:rsidP="002C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implementation, at Step 17 and 53 the SRB is hardcoded to </w:t>
            </w:r>
            <w:r w:rsidRPr="0044329A">
              <w:rPr>
                <w:rFonts w:cs="Arial"/>
                <w:noProof/>
              </w:rPr>
              <w:t>tsc_NR_RbId_SRB2</w:t>
            </w:r>
            <w:r>
              <w:rPr>
                <w:rFonts w:cs="Arial"/>
                <w:noProof/>
              </w:rPr>
              <w:t>. At Step 17 this doesn’t impact much because a conformant UE wont go in that path, but this fails a conformant UE at Step 53 because after  50 SRB2 is not yet configured and the PDU Session Establishment is expected on SRB2.</w:t>
            </w:r>
          </w:p>
          <w:p w:rsidR="001123F9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1123F9" w:rsidRPr="0095556A" w:rsidRDefault="001123F9" w:rsidP="001123F9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3F9" w:rsidRPr="00CF39F2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3F9" w:rsidRPr="006316B2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44329A">
              <w:rPr>
                <w:noProof/>
              </w:rPr>
              <w:t>tsc_NR_RbId_SRB2</w:t>
            </w:r>
            <w:r>
              <w:rPr>
                <w:noProof/>
              </w:rPr>
              <w:t xml:space="preserve"> with v_SRB at Steps 17 and 53. Please see below.</w:t>
            </w: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3F9" w:rsidRPr="00CF39F2" w:rsidRDefault="001123F9" w:rsidP="001123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1123F9" w:rsidTr="002C33D8">
        <w:tc>
          <w:tcPr>
            <w:tcW w:w="2694" w:type="dxa"/>
            <w:gridSpan w:val="2"/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23F9" w:rsidRDefault="001123F9" w:rsidP="0011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9.1.10.3.NR5GC</w:t>
            </w: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123F9" w:rsidRDefault="001123F9" w:rsidP="0011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3F9" w:rsidRDefault="001123F9" w:rsidP="0011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123F9" w:rsidRDefault="001123F9" w:rsidP="0011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3F9" w:rsidRDefault="001123F9" w:rsidP="001123F9">
            <w:pPr>
              <w:pStyle w:val="CRCoverPage"/>
              <w:spacing w:after="0"/>
              <w:rPr>
                <w:noProof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3F9" w:rsidRPr="008863B9" w:rsidTr="002C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23F9" w:rsidRPr="008863B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23F9" w:rsidRPr="008863B9" w:rsidRDefault="001123F9" w:rsidP="00112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3F9" w:rsidTr="002C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3F9" w:rsidRDefault="001123F9" w:rsidP="0011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3F9" w:rsidRDefault="001123F9" w:rsidP="0011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5884" w:rsidRDefault="003A5884" w:rsidP="003A5884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54159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9518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5183" w:rsidRPr="00BB11D8">
        <w:rPr>
          <w:rFonts w:ascii="Arial" w:hAnsi="Arial" w:cs="Arial"/>
          <w:iCs/>
        </w:rPr>
        <w:t>Table of Contents</w:t>
      </w:r>
      <w:r w:rsidR="00995183">
        <w:tab/>
      </w:r>
      <w:r w:rsidR="00995183">
        <w:fldChar w:fldCharType="begin"/>
      </w:r>
      <w:r w:rsidR="00995183">
        <w:instrText xml:space="preserve"> PAGEREF _Toc115415948 \h </w:instrText>
      </w:r>
      <w:r w:rsidR="00995183">
        <w:fldChar w:fldCharType="separate"/>
      </w:r>
      <w:r w:rsidR="00995183">
        <w:t>2</w:t>
      </w:r>
      <w:r w:rsidR="00995183">
        <w:fldChar w:fldCharType="end"/>
      </w:r>
    </w:p>
    <w:p w:rsidR="00995183" w:rsidRDefault="009951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11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B11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_Toc115415949 \h </w:instrText>
      </w:r>
      <w:r>
        <w:fldChar w:fldCharType="separate"/>
      </w:r>
      <w:r>
        <w:t>2</w:t>
      </w:r>
      <w:r>
        <w:fldChar w:fldCharType="end"/>
      </w:r>
    </w:p>
    <w:p w:rsidR="00995183" w:rsidRDefault="009951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11D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11D8">
        <w:rPr>
          <w:rFonts w:cs="Arial"/>
          <w:b/>
          <w:color w:val="000000"/>
          <w:lang w:eastAsia="en-GB"/>
        </w:rPr>
        <w:t>Correction to fl_TC_9_1_10_3_TestBody</w:t>
      </w:r>
      <w:r>
        <w:tab/>
      </w:r>
      <w:r>
        <w:fldChar w:fldCharType="begin"/>
      </w:r>
      <w:r>
        <w:instrText xml:space="preserve"> PAGEREF _Toc115415950 \h </w:instrText>
      </w:r>
      <w:r>
        <w:fldChar w:fldCharType="separate"/>
      </w:r>
      <w:r>
        <w:t>2</w:t>
      </w:r>
      <w:r>
        <w:fldChar w:fldCharType="end"/>
      </w:r>
    </w:p>
    <w:p w:rsidR="003A5884" w:rsidRDefault="007A73E5" w:rsidP="003A588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3A5884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Hlk114649573"/>
      <w:bookmarkStart w:id="30" w:name="_Hlk107318485"/>
      <w:bookmarkStart w:id="31" w:name="_Toc115415949"/>
      <w:r w:rsidR="003A5884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1"/>
    </w:p>
    <w:p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3A5884" w:rsidRDefault="003A5884" w:rsidP="003A58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9"/>
    <w:bookmarkEnd w:id="30"/>
    <w:p w:rsidR="007A73E5" w:rsidRDefault="007A73E5" w:rsidP="007A73E5">
      <w:pPr>
        <w:rPr>
          <w:b/>
          <w:sz w:val="24"/>
          <w:lang w:eastAsia="ja-JP"/>
        </w:rPr>
      </w:pPr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2" w:name="_Toc11541595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24B21" w:rsidRPr="00124B21">
        <w:rPr>
          <w:rFonts w:cs="Arial"/>
          <w:b/>
          <w:color w:val="000000"/>
          <w:lang w:eastAsia="en-GB"/>
        </w:rPr>
        <w:t>fl_TC_9_1_10_3_TestBody</w:t>
      </w:r>
      <w:bookmarkEnd w:id="3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124B21" w:rsidP="005D27CA">
            <w:pPr>
              <w:rPr>
                <w:rFonts w:ascii="Arial" w:hAnsi="Arial" w:cs="Arial"/>
                <w:lang w:eastAsia="en-GB"/>
              </w:rPr>
            </w:pPr>
            <w:r w:rsidRPr="00124B21">
              <w:rPr>
                <w:rFonts w:ascii="Arial" w:hAnsi="Arial" w:cs="Arial"/>
                <w:lang w:eastAsia="en-GB"/>
              </w:rPr>
              <w:t>fl_TC_9_1_10_3_TestBody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1" w:rsidRDefault="00124B21" w:rsidP="00124B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implementation, at Step 17 and 53 the SRB is hardcoded to </w:t>
            </w:r>
            <w:r w:rsidRPr="0044329A">
              <w:rPr>
                <w:rFonts w:cs="Arial"/>
                <w:noProof/>
              </w:rPr>
              <w:t>tsc_NR_RbId_SRB2</w:t>
            </w:r>
            <w:r>
              <w:rPr>
                <w:rFonts w:cs="Arial"/>
                <w:noProof/>
              </w:rPr>
              <w:t>. At Step 17 this doesn’t impact much because a conformant UE wont go in that path, but this fails a conformant UE at Step 53 because after  50 SRB2 is not yet configured and the PDU Session Establishment is expected on SRB2.</w:t>
            </w:r>
          </w:p>
          <w:p w:rsidR="00124B21" w:rsidRDefault="00124B21" w:rsidP="00124B21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A485A" w:rsidRPr="009B0B50" w:rsidRDefault="00124B21" w:rsidP="00124B2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124B21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Replaced </w:t>
            </w:r>
            <w:r w:rsidRPr="0044329A">
              <w:rPr>
                <w:noProof/>
              </w:rPr>
              <w:t>tsc_NR_RbId_SRB2</w:t>
            </w:r>
            <w:r>
              <w:rPr>
                <w:noProof/>
              </w:rPr>
              <w:t xml:space="preserve"> with v_SRB at Steps 17 and 53. Please see below.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124B2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NetworkSlicingEnh_NR5GC.ttcn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fl_TC_9_1_10_3_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NG_CellsOnDifferentPLMN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v_GSM_MobilityInfo_s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'00'O;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tsc_NR_RbId_SRB1;    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(f_NR_Asn2Nas_PlmnId(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cs_NG_TAIListNonConsecutive(f_NR_Asn2Nas_PlmnId(f_NR_CellInfo_GetPLMN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 {bit2oct(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= '11'O,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= '02'O,        //@sic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cs_RejectedS_NSSAI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('0001'B, '0010'B, '01'O, omit)}};    //@sic R5-222008 R5-223429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'15'O,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'06'O,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'02'O,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'03'O,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'04'O, omit)}     //@sic R5-223429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f_ConvertS_NSSAI_ForATCommand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'31'O,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PendingNSSAI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'39'O,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v_T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3512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cs_GPRS_Timer2_3_IEI('5E'O, '101'B, '00001'B);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3-11"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including Rejected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14a"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UT, 1,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PDU SESSION ESTABLISHMENT REQUEST message within 5 seconds?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;  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alt{</w:t>
            </w:r>
            <w:proofErr w:type="gramEnd"/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[]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SRB.receive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car_NR_SRB_NasPdu_IND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 tsc_NR_RbId_SRB2, cr_NG_NAS_IndWithPiggybacking(tsc_SHT_IntegrityProtected_Ciphered)))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RRC_CONNECTED specified in TS 38.508-1 subclause 4.9.6.3 is performed.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STATE_CONNECTED_3A,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Serving cell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24-32"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   //@sic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cs_RejectedS_NSSAI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('0001'B, '0010'B, '02'O, omit)}};    //@sic R5-222008 R5-223429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'15'O,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'04'O,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'03'O,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'04'O, omit)}     //@sic R5-223429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'1'B, -, -, -,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v_PendingNSSAI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35a1"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36");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36");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37"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pc_USIM_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Removal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ReceivedMsg.Pdu.Msg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f_UT_USIM_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Insert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UT, omit);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38a5");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38a5");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configures NGC Cell A as the "Serving cell".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38b1"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STATE_IDLE_1A);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38b2"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39");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40-48"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49"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not in including Pending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v_T3512,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'0'B);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50"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51a1"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UT, 1,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PDUSessionEstablishmentReq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'22'O,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'01'O, '01'O, omit)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"PDU Session Establishment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s.SessionId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v_ReceivedAsp.Signalling.Nas[0].Pdu.PiggybackedPduList[0].Msg.pdu_Session_Establishment_Request.procedureTransactionIdentifier;     //@sic R5s220535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f_Get_NG_PDUSessionEstablishmentReject(v_GSM_MobilityInfo_s.SessionId 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 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72ED8" w:rsidRPr="00053BB5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function fl_TC_9_1_10_3_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NG_CellsOnDifferentPLMN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v_GSM_MobilityInfo_s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'00'O;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tsc_NR_RbId_SRB1;    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(f_NR_Asn2Nas_PlmnId(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cs_NG_TAIListNonConsecutive(f_NR_Asn2Nas_PlmnId(f_NR_CellInfo_GetPLMN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 {bit2oct(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= '11'O,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= '02'O,        //@sic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cs_RejectedS_NSSAI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('0001'B, '0010'B, '01'O, omit)}};    //@sic R5-222008 R5-223429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'15'O,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'06'O,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'02'O,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'03'O,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'04'O, omit)}     //@sic R5-223429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f_ConvertS_NSSAI_ForATCommand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'31'O,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NSSAI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PendingNSSAI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'39'O,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'01'O, omit)}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v_T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3512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cs_GPRS_Timer2_3_IEI('5E'O, '101'B, '00001'B);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3-11"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including Rejected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14a"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UT, 1,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PDU SESSION ESTABLISHMENT REQUEST message within 5 seconds?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;  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alt{</w:t>
            </w:r>
            <w:proofErr w:type="gramEnd"/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[]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SRB.receive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car_NR_SRB_NasPdu_IND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/*WA#9_1_10_3 tsc_NR_RbId_SRB2*/</w:t>
            </w: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 cr_NG_NAS_IndWithPiggybacking(tsc_SHT_IntegrityProtected_Ciphered)))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RRC_CONNECTED specified in TS 38.508-1 subclause 4.9.6.3 is performed.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STATE_CONNECTED_3A,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S-NSSAI=1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Serving cell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24-32"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'11'O,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'02'O,   //@sic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rejectS_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cs_RejectedS_NSSAI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('0001'B, '0010'B, '02'O, omit)}};    //@sic R5-222008 R5-223429 R5-224165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'15'O,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'04'O,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(omit, '01'O, '03'O, omit),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(omit, '01'O, '04'O, omit)}     //@sic R5-223429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'1'B, -, -, -,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v_PendingNSSAI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35a1"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S-NSSAI=2 in the Rejected NSSAI list with cause "S-NSSAI not available due to the failed or revoked network slice-specific authentication and authorization" associated with current PLMN using AT/MMI command (+C5GNSSAIRDP)?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36");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36");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37"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f_NR5GC_OptionalIMSDeregisterOnSwitchOff(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// @sic R5-204389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ReceivedMsg.Pdu.Msg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f_UT_USIM_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Insert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UT, omit);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//Check: Using AT/MMI command (+C5GNSSAIRDP) verify that S-NSSAI=2 is not in the Rejected NSSAI list associated with current PLMN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if (match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38a5");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38a5");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38a6"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configures NGC Cell A as the "Serving cell".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38b1"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STATE_IDLE_1A);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38b2"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39"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REGISTRATION REQUEST message including NSSAA bit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,-,-,-,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cdr_NG_GMM_Cap_NSSAA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"Step 39");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40-48"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 Prose CR required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f_NR5GC_RRC_Idle_Steps5_13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f_NR_Asn2Nas_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PlmnId(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49"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REGISTRATION ACCEPT message not in including Pending S-NSSAI=1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v_GMM_MobilityInfo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v_GUTIToSend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v_ConfiguredNSSAI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v_T3512,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-, -, 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'0'B);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50"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51a1"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-, tsc_NR_RbId_SRB1);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tsc_NR_RbId_SRB2;  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52"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UT, 1, -, -, -,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53"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/*WA#9_1_10_3 tsc_NR_RbId_SRB2*/,</w:t>
            </w: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cr_NG_NAS_IndWithPiggybacking(tsc_SHT_IntegrityProtected_Ciphered))) -&gt; value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f_Check_NG_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PDUSessionEstablishmentReq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NSSAI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'22'O,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'01'O, '01'O, omit)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__FILE__, __LINE__, "PDU Session Establishment Message Failed");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GSMMsg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v_GSM_MobilityInfo_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s.SessionId</w:t>
            </w:r>
            <w:proofErr w:type="spellEnd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= v_ReceivedAsp.Signalling.Nas[0].Pdu.PiggybackedPduList[0].Msg.pdu_Session_Establishment_Request.procedureTransactionIdentifier;     //@sic R5s220535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54"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= f_Get_NG_PDUSessionEstablishmentReject(v_GSM_MobilityInfo_s.SessionId 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, //@sic R5s220948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</w:t>
            </w:r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v_MToSend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)));   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"Step 55"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proofErr w:type="gramStart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//@sic R5-222008 sic@</w:t>
            </w:r>
          </w:p>
          <w:p w:rsidR="00124B21" w:rsidRPr="00124B21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E3D37" w:rsidRPr="00DA356D" w:rsidRDefault="00124B21" w:rsidP="00124B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4B21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ED1841" w:rsidRDefault="00ED1841" w:rsidP="00ED1841">
      <w:pPr>
        <w:rPr>
          <w:lang w:eastAsia="en-GB"/>
        </w:rPr>
      </w:pPr>
    </w:p>
    <w:p w:rsidR="00053BB5" w:rsidRDefault="00053BB5" w:rsidP="006E7773">
      <w:pPr>
        <w:rPr>
          <w:lang w:eastAsia="en-GB"/>
        </w:rPr>
      </w:pPr>
    </w:p>
    <w:sectPr w:rsidR="00053BB5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3A8" w:rsidRDefault="001263A8">
      <w:r>
        <w:separator/>
      </w:r>
    </w:p>
  </w:endnote>
  <w:endnote w:type="continuationSeparator" w:id="0">
    <w:p w:rsidR="001263A8" w:rsidRDefault="0012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3A8" w:rsidRDefault="001263A8">
      <w:r>
        <w:separator/>
      </w:r>
    </w:p>
  </w:footnote>
  <w:footnote w:type="continuationSeparator" w:id="0">
    <w:p w:rsidR="001263A8" w:rsidRDefault="00126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CFD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3F9"/>
    <w:rsid w:val="00112785"/>
    <w:rsid w:val="0011415B"/>
    <w:rsid w:val="001209DE"/>
    <w:rsid w:val="0012136E"/>
    <w:rsid w:val="00124B21"/>
    <w:rsid w:val="00126237"/>
    <w:rsid w:val="001263A8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A5884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29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06B7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95183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17A3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DD28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A588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C3FF-B5EE-4C3A-8BF3-A6C8D456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5431</Words>
  <Characters>30957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2022-09-30T06:45:00Z</dcterms:created>
  <dcterms:modified xsi:type="dcterms:W3CDTF">2022-09-30T06:45:00Z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