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3CD8D" w14:textId="77777777" w:rsidR="008E003A" w:rsidRDefault="008E003A" w:rsidP="008E00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R5s221148</w:t>
      </w:r>
      <w:r>
        <w:rPr>
          <w:b/>
          <w:i/>
          <w:noProof/>
          <w:sz w:val="28"/>
        </w:rPr>
        <w:fldChar w:fldCharType="end"/>
      </w:r>
    </w:p>
    <w:p w14:paraId="1EF1478E" w14:textId="77777777" w:rsidR="008E003A" w:rsidRDefault="008E003A" w:rsidP="008E003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003A" w14:paraId="6CA6CA61" w14:textId="77777777" w:rsidTr="004C25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2E84E" w14:textId="77777777" w:rsidR="008E003A" w:rsidRDefault="008E003A" w:rsidP="004C25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E003A" w14:paraId="31F2C6BA" w14:textId="77777777" w:rsidTr="004C25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AEE778" w14:textId="77777777" w:rsidR="008E003A" w:rsidRDefault="008E003A" w:rsidP="004C25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003A" w14:paraId="326B55D8" w14:textId="77777777" w:rsidTr="004C25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EA922" w14:textId="77777777" w:rsidR="008E003A" w:rsidRDefault="008E003A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03A" w14:paraId="725F1F55" w14:textId="77777777" w:rsidTr="004C2572">
        <w:tc>
          <w:tcPr>
            <w:tcW w:w="142" w:type="dxa"/>
            <w:tcBorders>
              <w:left w:val="single" w:sz="4" w:space="0" w:color="auto"/>
            </w:tcBorders>
          </w:tcPr>
          <w:p w14:paraId="5AC906CD" w14:textId="77777777" w:rsidR="008E003A" w:rsidRDefault="008E003A" w:rsidP="004C25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16BD50" w14:textId="77777777" w:rsidR="008E003A" w:rsidRPr="00410371" w:rsidRDefault="008E003A" w:rsidP="004C25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6993E9" w14:textId="77777777" w:rsidR="008E003A" w:rsidRDefault="008E003A" w:rsidP="004C25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5C1036" w14:textId="77777777" w:rsidR="008E003A" w:rsidRPr="00410371" w:rsidRDefault="008E003A" w:rsidP="004C257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0869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E6B4CA" w14:textId="77777777" w:rsidR="008E003A" w:rsidRDefault="008E003A" w:rsidP="004C25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B2AD08" w14:textId="77777777" w:rsidR="008E003A" w:rsidRPr="00410371" w:rsidRDefault="008E003A" w:rsidP="004C25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A4EB4A" w14:textId="77777777" w:rsidR="008E003A" w:rsidRDefault="008E003A" w:rsidP="004C25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3587D" w14:textId="77777777" w:rsidR="008E003A" w:rsidRPr="00410371" w:rsidRDefault="008E003A" w:rsidP="004C25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68EC0" w14:textId="77777777" w:rsidR="008E003A" w:rsidRDefault="008E003A" w:rsidP="004C2572">
            <w:pPr>
              <w:pStyle w:val="CRCoverPage"/>
              <w:spacing w:after="0"/>
              <w:rPr>
                <w:noProof/>
              </w:rPr>
            </w:pPr>
          </w:p>
        </w:tc>
      </w:tr>
      <w:tr w:rsidR="008E003A" w14:paraId="6C1E41FA" w14:textId="77777777" w:rsidTr="004C25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41F9F0" w14:textId="77777777" w:rsidR="008E003A" w:rsidRDefault="008E003A" w:rsidP="004C2572">
            <w:pPr>
              <w:pStyle w:val="CRCoverPage"/>
              <w:spacing w:after="0"/>
              <w:rPr>
                <w:noProof/>
              </w:rPr>
            </w:pPr>
          </w:p>
        </w:tc>
      </w:tr>
      <w:tr w:rsidR="008E003A" w14:paraId="32AB5D46" w14:textId="77777777" w:rsidTr="004C25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D61332" w14:textId="77777777" w:rsidR="008E003A" w:rsidRPr="00F25D98" w:rsidRDefault="008E003A" w:rsidP="004C25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003A" w14:paraId="19AADD7D" w14:textId="77777777" w:rsidTr="004C2572">
        <w:tc>
          <w:tcPr>
            <w:tcW w:w="9641" w:type="dxa"/>
            <w:gridSpan w:val="9"/>
          </w:tcPr>
          <w:p w14:paraId="732626C9" w14:textId="77777777" w:rsidR="008E003A" w:rsidRDefault="008E003A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FFD09D" w14:textId="77777777" w:rsidR="008E003A" w:rsidRDefault="008E003A" w:rsidP="008E00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003A" w14:paraId="570DCBD7" w14:textId="77777777" w:rsidTr="004C2572">
        <w:tc>
          <w:tcPr>
            <w:tcW w:w="2835" w:type="dxa"/>
          </w:tcPr>
          <w:p w14:paraId="52F2E675" w14:textId="77777777" w:rsidR="008E003A" w:rsidRDefault="008E003A" w:rsidP="004C25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800506" w14:textId="77777777" w:rsidR="008E003A" w:rsidRDefault="008E003A" w:rsidP="004C25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4D8DF3" w14:textId="77777777" w:rsidR="008E003A" w:rsidRDefault="008E003A" w:rsidP="004C25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4B63C9" w14:textId="77777777" w:rsidR="008E003A" w:rsidRDefault="008E003A" w:rsidP="004C25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402549" w14:textId="77777777" w:rsidR="008E003A" w:rsidRDefault="008E003A" w:rsidP="004C25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E32062" w14:textId="77777777" w:rsidR="008E003A" w:rsidRDefault="008E003A" w:rsidP="004C25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5E38A6" w14:textId="77777777" w:rsidR="008E003A" w:rsidRDefault="008E003A" w:rsidP="004C25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B02B79" w14:textId="77777777" w:rsidR="008E003A" w:rsidRDefault="008E003A" w:rsidP="004C25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07B7A" w14:textId="77777777" w:rsidR="008E003A" w:rsidRDefault="008E003A" w:rsidP="004C25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1CCC0" w14:textId="77777777" w:rsidR="008E003A" w:rsidRDefault="008E003A" w:rsidP="008E003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003A" w14:paraId="3B7B1B01" w14:textId="77777777" w:rsidTr="004C2572">
        <w:tc>
          <w:tcPr>
            <w:tcW w:w="9640" w:type="dxa"/>
            <w:gridSpan w:val="11"/>
          </w:tcPr>
          <w:p w14:paraId="2828ACD4" w14:textId="77777777" w:rsidR="008E003A" w:rsidRDefault="008E003A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03A" w14:paraId="19A97A5C" w14:textId="77777777" w:rsidTr="004C25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C7D4F8" w14:textId="77777777" w:rsidR="008E003A" w:rsidRDefault="008E003A" w:rsidP="004C25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42259B" w14:textId="77777777" w:rsidR="008E003A" w:rsidRDefault="008E003A" w:rsidP="004C25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IMS Conference test cases</w:t>
            </w:r>
            <w:r>
              <w:fldChar w:fldCharType="end"/>
            </w:r>
          </w:p>
        </w:tc>
      </w:tr>
      <w:tr w:rsidR="008E003A" w14:paraId="71E76824" w14:textId="77777777" w:rsidTr="004C2572">
        <w:tc>
          <w:tcPr>
            <w:tcW w:w="1843" w:type="dxa"/>
            <w:tcBorders>
              <w:left w:val="single" w:sz="4" w:space="0" w:color="auto"/>
            </w:tcBorders>
          </w:tcPr>
          <w:p w14:paraId="15C7E71A" w14:textId="77777777" w:rsidR="008E003A" w:rsidRDefault="008E003A" w:rsidP="004C25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F99575" w14:textId="77777777" w:rsidR="008E003A" w:rsidRDefault="008E003A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03A" w14:paraId="22A4B296" w14:textId="77777777" w:rsidTr="004C2572">
        <w:tc>
          <w:tcPr>
            <w:tcW w:w="1843" w:type="dxa"/>
            <w:tcBorders>
              <w:left w:val="single" w:sz="4" w:space="0" w:color="auto"/>
            </w:tcBorders>
          </w:tcPr>
          <w:p w14:paraId="55932796" w14:textId="77777777" w:rsidR="008E003A" w:rsidRDefault="008E003A" w:rsidP="004C25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627EBC" w14:textId="77777777" w:rsidR="008E003A" w:rsidRDefault="008E003A" w:rsidP="004C25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E003A" w14:paraId="4312BB24" w14:textId="77777777" w:rsidTr="004C2572">
        <w:tc>
          <w:tcPr>
            <w:tcW w:w="1843" w:type="dxa"/>
            <w:tcBorders>
              <w:left w:val="single" w:sz="4" w:space="0" w:color="auto"/>
            </w:tcBorders>
          </w:tcPr>
          <w:p w14:paraId="2363F87D" w14:textId="77777777" w:rsidR="008E003A" w:rsidRDefault="008E003A" w:rsidP="004C25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409EA3" w14:textId="2AAAB751" w:rsidR="008E003A" w:rsidRDefault="008E003A" w:rsidP="004C257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E003A" w14:paraId="735272FE" w14:textId="77777777" w:rsidTr="004C2572">
        <w:tc>
          <w:tcPr>
            <w:tcW w:w="1843" w:type="dxa"/>
            <w:tcBorders>
              <w:left w:val="single" w:sz="4" w:space="0" w:color="auto"/>
            </w:tcBorders>
          </w:tcPr>
          <w:p w14:paraId="40A22B72" w14:textId="77777777" w:rsidR="008E003A" w:rsidRDefault="008E003A" w:rsidP="004C25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8650" w14:textId="77777777" w:rsidR="008E003A" w:rsidRDefault="008E003A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03A" w14:paraId="39222542" w14:textId="77777777" w:rsidTr="004C2572">
        <w:tc>
          <w:tcPr>
            <w:tcW w:w="1843" w:type="dxa"/>
            <w:tcBorders>
              <w:left w:val="single" w:sz="4" w:space="0" w:color="auto"/>
            </w:tcBorders>
          </w:tcPr>
          <w:p w14:paraId="3D126280" w14:textId="77777777" w:rsidR="008E003A" w:rsidRDefault="008E003A" w:rsidP="004C25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599575" w14:textId="77777777" w:rsidR="008E003A" w:rsidRDefault="008E003A" w:rsidP="004C25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8C74B85" w14:textId="77777777" w:rsidR="008E003A" w:rsidRDefault="008E003A" w:rsidP="004C25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A918FC" w14:textId="77777777" w:rsidR="008E003A" w:rsidRDefault="008E003A" w:rsidP="004C25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307C6D" w14:textId="77777777" w:rsidR="008E003A" w:rsidRDefault="008E003A" w:rsidP="004C25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2022-09-26</w:t>
            </w:r>
            <w:r>
              <w:rPr>
                <w:noProof/>
              </w:rPr>
              <w:fldChar w:fldCharType="end"/>
            </w:r>
          </w:p>
        </w:tc>
      </w:tr>
      <w:tr w:rsidR="008E003A" w14:paraId="533A628E" w14:textId="77777777" w:rsidTr="004C2572">
        <w:tc>
          <w:tcPr>
            <w:tcW w:w="1843" w:type="dxa"/>
            <w:tcBorders>
              <w:left w:val="single" w:sz="4" w:space="0" w:color="auto"/>
            </w:tcBorders>
          </w:tcPr>
          <w:p w14:paraId="6DFC2FA3" w14:textId="77777777" w:rsidR="008E003A" w:rsidRDefault="008E003A" w:rsidP="004C25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BC782C" w14:textId="77777777" w:rsidR="008E003A" w:rsidRDefault="008E003A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B28D9" w14:textId="77777777" w:rsidR="008E003A" w:rsidRDefault="008E003A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3ABFDD" w14:textId="77777777" w:rsidR="008E003A" w:rsidRDefault="008E003A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DF2925" w14:textId="77777777" w:rsidR="008E003A" w:rsidRDefault="008E003A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03A" w14:paraId="6D613AA9" w14:textId="77777777" w:rsidTr="004C25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E3D401" w14:textId="77777777" w:rsidR="008E003A" w:rsidRDefault="008E003A" w:rsidP="004C25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48EBDA" w14:textId="77777777" w:rsidR="008E003A" w:rsidRDefault="008E003A" w:rsidP="004C25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8CDA99" w14:textId="77777777" w:rsidR="008E003A" w:rsidRDefault="008E003A" w:rsidP="004C25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AE63E" w14:textId="77777777" w:rsidR="008E003A" w:rsidRDefault="008E003A" w:rsidP="004C25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F9704" w14:textId="77777777" w:rsidR="008E003A" w:rsidRDefault="008E003A" w:rsidP="004C25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E003A" w14:paraId="3F420AF3" w14:textId="77777777" w:rsidTr="004C25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1446CD" w14:textId="77777777" w:rsidR="008E003A" w:rsidRDefault="008E003A" w:rsidP="004C25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ED0569" w14:textId="77777777" w:rsidR="008E003A" w:rsidRDefault="008E003A" w:rsidP="004C25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F545F1" w14:textId="77777777" w:rsidR="008E003A" w:rsidRDefault="008E003A" w:rsidP="004C25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88FC40" w14:textId="77777777" w:rsidR="008E003A" w:rsidRPr="007C2097" w:rsidRDefault="008E003A" w:rsidP="004C25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E003A" w14:paraId="304C1A90" w14:textId="77777777" w:rsidTr="004C2572">
        <w:tc>
          <w:tcPr>
            <w:tcW w:w="1843" w:type="dxa"/>
          </w:tcPr>
          <w:p w14:paraId="63AAF51A" w14:textId="77777777" w:rsidR="008E003A" w:rsidRDefault="008E003A" w:rsidP="004C25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89C4B5" w14:textId="77777777" w:rsidR="008E003A" w:rsidRDefault="008E003A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03A" w14:paraId="39D94C24" w14:textId="77777777" w:rsidTr="004C25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A3D2BD" w14:textId="77777777" w:rsidR="008E003A" w:rsidRDefault="008E003A" w:rsidP="008E0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3A945" w14:textId="323BE075" w:rsidR="008E003A" w:rsidRDefault="008E003A" w:rsidP="008E003A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 </w:t>
            </w:r>
            <w:r>
              <w:rPr>
                <w:lang w:val="en-US"/>
              </w:rPr>
              <w:t xml:space="preserve">22wk23 ATS </w:t>
            </w:r>
            <w:r w:rsidRPr="00DE287C">
              <w:rPr>
                <w:lang w:val="en-US"/>
              </w:rPr>
              <w:t>R5s220849</w:t>
            </w:r>
            <w:r>
              <w:rPr>
                <w:lang w:val="en-US"/>
              </w:rPr>
              <w:t xml:space="preserve"> was submitted</w:t>
            </w:r>
            <w:r>
              <w:rPr>
                <w:lang w:val="en-US"/>
              </w:rPr>
              <w:t xml:space="preserve"> to allow the inclusion of “Require=Replaces” header in REFER. It was accepted and now that should be allow for Three Way Calls and not uniquely for 8.36 test case (</w:t>
            </w:r>
            <w:r w:rsidRPr="00237356">
              <w:t>Consultative Call Transfer</w:t>
            </w:r>
            <w:r>
              <w:rPr>
                <w:lang w:val="en-US"/>
              </w:rPr>
              <w:t>).</w:t>
            </w:r>
          </w:p>
          <w:p w14:paraId="44019B00" w14:textId="77777777" w:rsidR="008E003A" w:rsidRDefault="008E003A" w:rsidP="008E003A">
            <w:pPr>
              <w:pStyle w:val="CRCoverPage"/>
              <w:spacing w:after="0"/>
              <w:rPr>
                <w:lang w:val="en-US"/>
              </w:rPr>
            </w:pPr>
          </w:p>
          <w:p w14:paraId="0CA42E2A" w14:textId="77777777" w:rsidR="008E003A" w:rsidRDefault="008E003A" w:rsidP="008E003A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22wk37 ATS has what seems some incomplete implementation and test cases 8.34, 8.35 and 8.36 are broken. This CR mostly recover proposed implementation in 22wk23 to fix the new issue.</w:t>
            </w:r>
          </w:p>
          <w:p w14:paraId="118BA899" w14:textId="77777777" w:rsidR="008E003A" w:rsidRDefault="008E003A" w:rsidP="008E003A">
            <w:pPr>
              <w:pStyle w:val="CRCoverPage"/>
              <w:spacing w:after="0"/>
              <w:rPr>
                <w:lang w:val="en-US"/>
              </w:rPr>
            </w:pPr>
          </w:p>
          <w:p w14:paraId="11D880FE" w14:textId="35CFB6EC" w:rsidR="008E003A" w:rsidRDefault="008E003A" w:rsidP="008E0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Removed unnecessary </w:t>
            </w:r>
            <w:proofErr w:type="spellStart"/>
            <w:r>
              <w:rPr>
                <w:lang w:val="en-US"/>
              </w:rPr>
              <w:t>statemnents</w:t>
            </w:r>
            <w:proofErr w:type="spellEnd"/>
            <w:r>
              <w:rPr>
                <w:lang w:val="en-US"/>
              </w:rPr>
              <w:t xml:space="preserve"> and allow UEs to include “Require=replaces” header when running any of the three test cases mentioned above. With proposed implementation Require header MUST be present only for 8.36.</w:t>
            </w:r>
          </w:p>
        </w:tc>
      </w:tr>
      <w:tr w:rsidR="008E003A" w14:paraId="7CFCA50E" w14:textId="77777777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ADFF0" w14:textId="77777777" w:rsidR="008E003A" w:rsidRDefault="008E003A" w:rsidP="008E0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7DD261" w14:textId="77777777" w:rsidR="008E003A" w:rsidRDefault="008E003A" w:rsidP="008E0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03A" w14:paraId="64ED972A" w14:textId="77777777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517C8" w14:textId="77777777" w:rsidR="008E003A" w:rsidRDefault="008E003A" w:rsidP="008E0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7DF359" w14:textId="7CA93E31" w:rsidR="008E003A" w:rsidRDefault="008E003A" w:rsidP="008E0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Removed unnecessary </w:t>
            </w:r>
            <w:proofErr w:type="spellStart"/>
            <w:r>
              <w:rPr>
                <w:lang w:val="en-US"/>
              </w:rPr>
              <w:t>statemnents</w:t>
            </w:r>
            <w:proofErr w:type="spellEnd"/>
            <w:r>
              <w:rPr>
                <w:lang w:val="en-US"/>
              </w:rPr>
              <w:t xml:space="preserve"> and allow UEs to include “Require=replaces” header for Three Way Calls but requiring his presence for </w:t>
            </w:r>
            <w:r w:rsidRPr="00237356">
              <w:t>Consultative Call Transfer</w:t>
            </w:r>
            <w:r>
              <w:rPr>
                <w:lang w:val="en-US"/>
              </w:rPr>
              <w:t>.</w:t>
            </w:r>
          </w:p>
        </w:tc>
      </w:tr>
      <w:tr w:rsidR="008E003A" w14:paraId="4A301C5D" w14:textId="77777777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D2484" w14:textId="77777777" w:rsidR="008E003A" w:rsidRDefault="008E003A" w:rsidP="008E0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FE91E7" w14:textId="77777777" w:rsidR="008E003A" w:rsidRDefault="008E003A" w:rsidP="008E0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03A" w14:paraId="58586CAE" w14:textId="77777777" w:rsidTr="004C25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D06A2" w14:textId="77777777" w:rsidR="008E003A" w:rsidRDefault="008E003A" w:rsidP="008E0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44F71" w14:textId="03C3E26E" w:rsidR="008E003A" w:rsidRDefault="008E003A" w:rsidP="008E0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8E003A" w14:paraId="601A2DE4" w14:textId="77777777" w:rsidTr="004C2572">
        <w:tc>
          <w:tcPr>
            <w:tcW w:w="2694" w:type="dxa"/>
            <w:gridSpan w:val="2"/>
          </w:tcPr>
          <w:p w14:paraId="534E25C1" w14:textId="77777777" w:rsidR="008E003A" w:rsidRDefault="008E003A" w:rsidP="008E0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0B2F15" w14:textId="77777777" w:rsidR="008E003A" w:rsidRDefault="008E003A" w:rsidP="008E0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03A" w14:paraId="13666C0D" w14:textId="77777777" w:rsidTr="004C25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5F6801" w14:textId="77777777" w:rsidR="008E003A" w:rsidRDefault="008E003A" w:rsidP="008E0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5E8F2" w14:textId="01CCEE63" w:rsidR="008E003A" w:rsidRDefault="008E003A" w:rsidP="008E0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8.34</w:t>
            </w:r>
            <w:r>
              <w:rPr>
                <w:noProof/>
              </w:rPr>
              <w:t>.NR5GC</w:t>
            </w:r>
            <w:r>
              <w:rPr>
                <w:noProof/>
              </w:rPr>
              <w:t>, 8.35</w:t>
            </w:r>
            <w:r>
              <w:rPr>
                <w:noProof/>
              </w:rPr>
              <w:t xml:space="preserve">.NR5GC, </w:t>
            </w:r>
            <w:r>
              <w:rPr>
                <w:noProof/>
              </w:rPr>
              <w:t>8.36</w:t>
            </w:r>
            <w:r>
              <w:rPr>
                <w:noProof/>
              </w:rPr>
              <w:t>.NR5GC</w:t>
            </w:r>
          </w:p>
        </w:tc>
      </w:tr>
      <w:tr w:rsidR="008E003A" w14:paraId="35C95167" w14:textId="77777777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BE3EC" w14:textId="77777777" w:rsidR="008E003A" w:rsidRDefault="008E003A" w:rsidP="008E0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73AD3A" w14:textId="77777777" w:rsidR="008E003A" w:rsidRDefault="008E003A" w:rsidP="008E0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03A" w14:paraId="4EF91DBD" w14:textId="77777777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4B343" w14:textId="77777777" w:rsidR="008E003A" w:rsidRDefault="008E003A" w:rsidP="008E0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DD8D2" w14:textId="77777777" w:rsidR="008E003A" w:rsidRDefault="008E003A" w:rsidP="008E00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3D511" w14:textId="77777777" w:rsidR="008E003A" w:rsidRDefault="008E003A" w:rsidP="008E00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61D2DA" w14:textId="77777777" w:rsidR="008E003A" w:rsidRDefault="008E003A" w:rsidP="008E00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E2E1B1" w14:textId="77777777" w:rsidR="008E003A" w:rsidRDefault="008E003A" w:rsidP="008E00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003A" w14:paraId="762E21FE" w14:textId="77777777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6BEB7" w14:textId="77777777" w:rsidR="008E003A" w:rsidRDefault="008E003A" w:rsidP="008E0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F5144" w14:textId="77777777" w:rsidR="008E003A" w:rsidRDefault="008E003A" w:rsidP="008E00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D6EED" w14:textId="71B6A880" w:rsidR="008E003A" w:rsidRDefault="008E003A" w:rsidP="008E00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5500B" w14:textId="77777777" w:rsidR="008E003A" w:rsidRDefault="008E003A" w:rsidP="008E00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0C7696" w14:textId="724773C4" w:rsidR="008E003A" w:rsidRDefault="008E003A" w:rsidP="008E00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003A" w14:paraId="51B860E0" w14:textId="77777777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B14BE" w14:textId="77777777" w:rsidR="008E003A" w:rsidRDefault="008E003A" w:rsidP="008E00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7A674" w14:textId="77777777" w:rsidR="008E003A" w:rsidRDefault="008E003A" w:rsidP="008E00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9530E" w14:textId="076B33DC" w:rsidR="008E003A" w:rsidRDefault="008E003A" w:rsidP="008E00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7432A6" w14:textId="77777777" w:rsidR="008E003A" w:rsidRDefault="008E003A" w:rsidP="008E00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80017" w14:textId="3A312223" w:rsidR="008E003A" w:rsidRDefault="008E003A" w:rsidP="008E00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003A" w14:paraId="051443EA" w14:textId="77777777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94825" w14:textId="77777777" w:rsidR="008E003A" w:rsidRDefault="008E003A" w:rsidP="008E00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173F4" w14:textId="77777777" w:rsidR="008E003A" w:rsidRDefault="008E003A" w:rsidP="008E00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A408B" w14:textId="36B12E0D" w:rsidR="008E003A" w:rsidRDefault="008E003A" w:rsidP="008E00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1AD35C" w14:textId="77777777" w:rsidR="008E003A" w:rsidRDefault="008E003A" w:rsidP="008E00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2B5978" w14:textId="09F75CFA" w:rsidR="008E003A" w:rsidRDefault="008E003A" w:rsidP="008E00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003A" w14:paraId="3F904CC9" w14:textId="77777777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E0A06" w14:textId="77777777" w:rsidR="008E003A" w:rsidRDefault="008E003A" w:rsidP="008E00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373D9" w14:textId="77777777" w:rsidR="008E003A" w:rsidRDefault="008E003A" w:rsidP="008E003A">
            <w:pPr>
              <w:pStyle w:val="CRCoverPage"/>
              <w:spacing w:after="0"/>
              <w:rPr>
                <w:noProof/>
              </w:rPr>
            </w:pPr>
          </w:p>
        </w:tc>
      </w:tr>
      <w:tr w:rsidR="008E003A" w14:paraId="76124BB1" w14:textId="77777777" w:rsidTr="004C25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DE85BA" w14:textId="77777777" w:rsidR="008E003A" w:rsidRDefault="008E003A" w:rsidP="008E0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CE7B7" w14:textId="506516FE" w:rsidR="008E003A" w:rsidRDefault="008E003A" w:rsidP="008E003A">
            <w:pPr>
              <w:pStyle w:val="CRCoverPage"/>
              <w:spacing w:after="0"/>
              <w:ind w:left="100"/>
              <w:rPr>
                <w:noProof/>
              </w:rPr>
            </w:pPr>
            <w:r w:rsidRPr="00DE287C">
              <w:rPr>
                <w:noProof/>
              </w:rPr>
              <w:t>R5s220849</w:t>
            </w:r>
          </w:p>
        </w:tc>
      </w:tr>
      <w:tr w:rsidR="008E003A" w:rsidRPr="008863B9" w14:paraId="50DDD356" w14:textId="77777777" w:rsidTr="004C257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EEBB04" w14:textId="77777777" w:rsidR="008E003A" w:rsidRPr="008863B9" w:rsidRDefault="008E003A" w:rsidP="008E0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8949B6" w14:textId="77777777" w:rsidR="008E003A" w:rsidRPr="008863B9" w:rsidRDefault="008E003A" w:rsidP="008E00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003A" w14:paraId="5B629DAD" w14:textId="77777777" w:rsidTr="004C25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16CC5" w14:textId="77777777" w:rsidR="008E003A" w:rsidRDefault="008E003A" w:rsidP="008E0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6BC4C" w14:textId="77777777" w:rsidR="008E003A" w:rsidRDefault="008E003A" w:rsidP="008E00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5067525"/>
      <w:r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47B8E6DB" w14:textId="2E39AF48" w:rsidR="008E003A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8E003A" w:rsidRPr="00BA0E19">
        <w:rPr>
          <w:rFonts w:ascii="Arial" w:hAnsi="Arial" w:cs="Arial"/>
          <w:i/>
          <w:iCs/>
        </w:rPr>
        <w:t>Table of Contents</w:t>
      </w:r>
      <w:r w:rsidR="008E003A">
        <w:tab/>
      </w:r>
      <w:r w:rsidR="008E003A">
        <w:fldChar w:fldCharType="begin"/>
      </w:r>
      <w:r w:rsidR="008E003A">
        <w:instrText xml:space="preserve"> PAGEREF _Toc115067525 \h </w:instrText>
      </w:r>
      <w:r w:rsidR="008E003A">
        <w:fldChar w:fldCharType="separate"/>
      </w:r>
      <w:r w:rsidR="008E003A">
        <w:t>2</w:t>
      </w:r>
      <w:r w:rsidR="008E003A">
        <w:fldChar w:fldCharType="end"/>
      </w:r>
    </w:p>
    <w:p w14:paraId="1B7D2FBC" w14:textId="1C77E24E" w:rsidR="008E003A" w:rsidRDefault="008E003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A0E1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A0E1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_Toc115067526 \h </w:instrText>
      </w:r>
      <w:r>
        <w:fldChar w:fldCharType="separate"/>
      </w:r>
      <w:r>
        <w:t>2</w:t>
      </w:r>
      <w:r>
        <w:fldChar w:fldCharType="end"/>
      </w:r>
    </w:p>
    <w:p w14:paraId="2C9D0069" w14:textId="06CC2C1F" w:rsidR="008E003A" w:rsidRDefault="008E003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A0E1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A0E1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_Toc115067527 \h </w:instrText>
      </w:r>
      <w:r>
        <w:fldChar w:fldCharType="separate"/>
      </w:r>
      <w:r>
        <w:t>3</w:t>
      </w:r>
      <w:r>
        <w:fldChar w:fldCharType="end"/>
      </w:r>
    </w:p>
    <w:p w14:paraId="1E259011" w14:textId="493B53D3" w:rsidR="008E003A" w:rsidRDefault="008E003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A0E1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A0E19">
        <w:rPr>
          <w:b/>
        </w:rPr>
        <w:t>Correction to function fl_SIP_BuildReferToUri_RX</w:t>
      </w:r>
      <w:r>
        <w:tab/>
      </w:r>
      <w:r>
        <w:fldChar w:fldCharType="begin"/>
      </w:r>
      <w:r>
        <w:instrText xml:space="preserve"> PAGEREF _Toc115067528 \h </w:instrText>
      </w:r>
      <w:r>
        <w:fldChar w:fldCharType="separate"/>
      </w:r>
      <w:r>
        <w:t>3</w:t>
      </w:r>
      <w:r>
        <w:fldChar w:fldCharType="end"/>
      </w:r>
    </w:p>
    <w:p w14:paraId="2214A070" w14:textId="4F33CB94" w:rsidR="008E003A" w:rsidRDefault="008E003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A0E19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A0E19">
        <w:rPr>
          <w:b/>
        </w:rPr>
        <w:t>Correction to function a_IMS_REFER_ReceiveRequest</w:t>
      </w:r>
      <w:r>
        <w:tab/>
      </w:r>
      <w:r>
        <w:fldChar w:fldCharType="begin"/>
      </w:r>
      <w:r>
        <w:instrText xml:space="preserve"> PAGEREF _Toc115067529 \h </w:instrText>
      </w:r>
      <w:r>
        <w:fldChar w:fldCharType="separate"/>
      </w:r>
      <w:r>
        <w:t>4</w:t>
      </w:r>
      <w:r>
        <w:fldChar w:fldCharType="end"/>
      </w:r>
    </w:p>
    <w:p w14:paraId="52EA32CA" w14:textId="45221628" w:rsidR="008E003A" w:rsidRDefault="00647F8D" w:rsidP="008E003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</w:rPr>
        <w:fldChar w:fldCharType="end"/>
      </w:r>
      <w:r w:rsidR="008E003A" w:rsidRPr="00994024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Hlk114649573"/>
      <w:bookmarkStart w:id="25" w:name="_Hlk107318485"/>
      <w:bookmarkStart w:id="26" w:name="_Toc115066882"/>
      <w:bookmarkStart w:id="27" w:name="_Toc115067526"/>
      <w:r w:rsidR="008E003A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6"/>
      <w:bookmarkEnd w:id="27"/>
    </w:p>
    <w:p w14:paraId="7DAB591A" w14:textId="77777777" w:rsidR="008E003A" w:rsidRDefault="008E003A" w:rsidP="008E003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318645F7" w14:textId="77777777" w:rsidR="008E003A" w:rsidRDefault="008E003A" w:rsidP="008E003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0736D09A" w14:textId="77777777" w:rsidR="008E003A" w:rsidRDefault="008E003A" w:rsidP="008E003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4"/>
    <w:bookmarkEnd w:id="25"/>
    <w:p w14:paraId="01A29AD3" w14:textId="06DE2DAC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8" w:name="_Toc295288959"/>
      <w:bookmarkStart w:id="29" w:name="_Toc122434488"/>
      <w:bookmarkStart w:id="30" w:name="_Toc115067527"/>
      <w:r>
        <w:rPr>
          <w:b/>
        </w:rPr>
        <w:t>Corrections required</w:t>
      </w:r>
      <w:bookmarkEnd w:id="28"/>
      <w:bookmarkEnd w:id="29"/>
      <w:bookmarkEnd w:id="30"/>
    </w:p>
    <w:p w14:paraId="56B5B225" w14:textId="25D02F55" w:rsidR="00647F8D" w:rsidRDefault="008E4F81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1" w:name="_Toc115067528"/>
      <w:r w:rsidRPr="008E4F81">
        <w:rPr>
          <w:b/>
        </w:rPr>
        <w:t xml:space="preserve">Correction to function </w:t>
      </w:r>
      <w:proofErr w:type="spellStart"/>
      <w:r w:rsidR="004B67A6" w:rsidRPr="004B67A6">
        <w:rPr>
          <w:b/>
        </w:rPr>
        <w:t>fl_SIP_BuildReferToUri_RX</w:t>
      </w:r>
      <w:bookmarkEnd w:id="31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2C14570D" w:rsidR="00647F8D" w:rsidRPr="00E40CB8" w:rsidRDefault="004B67A6" w:rsidP="00607FC7">
            <w:pPr>
              <w:pStyle w:val="CRCoverPage"/>
              <w:spacing w:after="0"/>
              <w:rPr>
                <w:noProof/>
              </w:rPr>
            </w:pPr>
            <w:r w:rsidRPr="004B67A6">
              <w:t>fl_SIP_BuildReferToUri_RX</w:t>
            </w:r>
          </w:p>
        </w:tc>
      </w:tr>
      <w:tr w:rsidR="00647F8D" w:rsidRPr="00647F8D" w14:paraId="12A67A8C" w14:textId="77777777" w:rsidTr="00C0079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C4B8" w14:textId="7B51F55C" w:rsidR="006A6E7C" w:rsidRPr="007E0C19" w:rsidRDefault="005106BB" w:rsidP="00390996">
            <w:pPr>
              <w:pStyle w:val="CRCoverPage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Removed unnecessary </w:t>
            </w:r>
            <w:proofErr w:type="spellStart"/>
            <w:r>
              <w:rPr>
                <w:lang w:val="en-US"/>
              </w:rPr>
              <w:t>statemnents</w:t>
            </w:r>
            <w:proofErr w:type="spellEnd"/>
            <w:r>
              <w:rPr>
                <w:lang w:val="en-US"/>
              </w:rPr>
              <w:t xml:space="preserve"> and allow UEs to include “Require=replaces” header when running any of the three test cases mentioned above. With proposed implementation Require header MUST be present only for 8.36.</w:t>
            </w:r>
          </w:p>
        </w:tc>
      </w:tr>
      <w:tr w:rsidR="00E81836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A62D" w14:textId="77777777" w:rsidR="00E81836" w:rsidRDefault="000E24EE" w:rsidP="00E81836">
            <w:pPr>
              <w:pStyle w:val="CRCoverPage"/>
              <w:spacing w:after="0"/>
              <w:rPr>
                <w:noProof/>
                <w:lang w:val="en-US"/>
              </w:rPr>
            </w:pPr>
            <w:r w:rsidRPr="000E24EE">
              <w:rPr>
                <w:noProof/>
                <w:lang w:val="en-US"/>
              </w:rPr>
              <w:t>Removed unnecessary statemnents and allow UEs to include “Require=replaces” header but requires his presence for Explicit Call Forwarding.</w:t>
            </w:r>
          </w:p>
          <w:p w14:paraId="2FC70886" w14:textId="77777777" w:rsidR="00DF4F97" w:rsidRDefault="00DF4F97" w:rsidP="00E81836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0ADA75EF" w14:textId="019EC3DE" w:rsidR="00DF4F97" w:rsidRPr="004B67A6" w:rsidRDefault="00DF4F97" w:rsidP="00E81836">
            <w:pPr>
              <w:pStyle w:val="CRCoverPage"/>
              <w:spacing w:after="0"/>
              <w:rPr>
                <w:noProof/>
                <w:lang w:val="en-US"/>
              </w:rPr>
            </w:pPr>
            <w:r w:rsidRPr="00DF4F97">
              <w:rPr>
                <w:noProof/>
                <w:highlight w:val="yellow"/>
                <w:lang w:val="en-US"/>
              </w:rPr>
              <w:t>*Code highlight in yellow is removed.</w:t>
            </w:r>
          </w:p>
        </w:tc>
      </w:tr>
      <w:tr w:rsidR="000E24EE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0E24EE" w:rsidRDefault="000E24EE" w:rsidP="000E24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0FBEC42B" w:rsidR="000E24EE" w:rsidRDefault="000E24EE" w:rsidP="000E24EE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IMS\Common\NR5GC\</w:t>
            </w:r>
            <w:r w:rsidRPr="000E24EE">
              <w:rPr>
                <w:rFonts w:ascii="Arial" w:hAnsi="Arial" w:cs="Arial"/>
                <w:noProof/>
                <w:lang w:val="en-US"/>
              </w:rPr>
              <w:t>IMS_Procedures_Conferencing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0E24EE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0E24EE" w:rsidRDefault="000E24EE" w:rsidP="000E24E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77777777" w:rsidR="000E24EE" w:rsidRDefault="000E24EE" w:rsidP="000E24EE">
            <w:pPr>
              <w:rPr>
                <w:rFonts w:ascii="Arial" w:hAnsi="Arial"/>
                <w:highlight w:val="cyan"/>
              </w:rPr>
            </w:pP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63775C8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F035FB3" w14:textId="77777777" w:rsidR="004B67A6" w:rsidRPr="004B67A6" w:rsidRDefault="004B67A6" w:rsidP="004B67A6">
            <w:pPr>
              <w:spacing w:after="0"/>
              <w:rPr>
                <w:rFonts w:ascii="Arial" w:hAnsi="Arial"/>
                <w:lang w:eastAsia="en-GB"/>
              </w:rPr>
            </w:pPr>
            <w:r w:rsidRPr="004B67A6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fl_SIP_BuildReferToUri_</w:t>
            </w:r>
            <w:proofErr w:type="gramStart"/>
            <w:r w:rsidRPr="004B67A6">
              <w:rPr>
                <w:rFonts w:ascii="Arial" w:hAnsi="Arial"/>
                <w:lang w:eastAsia="en-GB"/>
              </w:rPr>
              <w:t>RX</w:t>
            </w:r>
            <w:proofErr w:type="spellEnd"/>
            <w:r w:rsidRPr="004B67A6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4B67A6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4B67A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4B67A6">
              <w:rPr>
                <w:rFonts w:ascii="Arial" w:hAnsi="Arial"/>
                <w:lang w:eastAsia="en-GB"/>
              </w:rPr>
              <w:t>,</w:t>
            </w:r>
          </w:p>
          <w:p w14:paraId="0F7B0B01" w14:textId="77777777" w:rsidR="004B67A6" w:rsidRPr="004B67A6" w:rsidRDefault="004B67A6" w:rsidP="004B67A6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4B67A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boolean</w:t>
            </w:r>
            <w:proofErr w:type="spellEnd"/>
            <w:r w:rsidRPr="004B67A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p_ReplacesHeaderIsRequired</w:t>
            </w:r>
            <w:proofErr w:type="spellEnd"/>
            <w:r w:rsidRPr="004B67A6">
              <w:rPr>
                <w:rFonts w:ascii="Arial" w:hAnsi="Arial"/>
                <w:highlight w:val="yellow"/>
                <w:lang w:eastAsia="en-GB"/>
              </w:rPr>
              <w:t>,</w:t>
            </w:r>
          </w:p>
          <w:p w14:paraId="7E61E8F2" w14:textId="77777777" w:rsidR="004B67A6" w:rsidRPr="004B67A6" w:rsidRDefault="004B67A6" w:rsidP="004B67A6">
            <w:pPr>
              <w:spacing w:after="0"/>
              <w:rPr>
                <w:rFonts w:ascii="Arial" w:hAnsi="Arial"/>
                <w:lang w:eastAsia="en-GB"/>
              </w:rPr>
            </w:pPr>
            <w:r w:rsidRPr="004B67A6">
              <w:rPr>
                <w:rFonts w:ascii="Arial" w:hAnsi="Arial"/>
                <w:highlight w:val="yellow"/>
                <w:lang w:eastAsia="en-GB"/>
              </w:rPr>
              <w:t xml:space="preserve">                                     </w:t>
            </w:r>
            <w:proofErr w:type="spellStart"/>
            <w:r w:rsidRPr="004B67A6">
              <w:rPr>
                <w:rFonts w:ascii="Arial" w:hAnsi="Arial"/>
                <w:highlight w:val="yellow"/>
                <w:lang w:eastAsia="en-GB"/>
              </w:rPr>
              <w:t>boolean</w:t>
            </w:r>
            <w:proofErr w:type="spellEnd"/>
            <w:r w:rsidRPr="004B67A6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4B67A6">
              <w:rPr>
                <w:rFonts w:ascii="Arial" w:hAnsi="Arial"/>
                <w:highlight w:val="yellow"/>
                <w:lang w:eastAsia="en-GB"/>
              </w:rPr>
              <w:t>p_RequireHeaderIsRequired</w:t>
            </w:r>
            <w:proofErr w:type="spellEnd"/>
            <w:r w:rsidRPr="004B67A6">
              <w:rPr>
                <w:rFonts w:ascii="Arial" w:hAnsi="Arial"/>
                <w:lang w:eastAsia="en-GB"/>
              </w:rPr>
              <w:t xml:space="preserve">) return template (present)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SipUrl</w:t>
            </w:r>
            <w:proofErr w:type="spellEnd"/>
          </w:p>
          <w:p w14:paraId="0D3285FA" w14:textId="77777777" w:rsidR="004B67A6" w:rsidRPr="004B67A6" w:rsidRDefault="004B67A6" w:rsidP="004B67A6">
            <w:pPr>
              <w:spacing w:after="0"/>
              <w:rPr>
                <w:rFonts w:ascii="Arial" w:hAnsi="Arial"/>
                <w:lang w:eastAsia="en-GB"/>
              </w:rPr>
            </w:pPr>
            <w:r w:rsidRPr="004B67A6">
              <w:rPr>
                <w:rFonts w:ascii="Arial" w:hAnsi="Arial"/>
                <w:lang w:eastAsia="en-GB"/>
              </w:rPr>
              <w:t xml:space="preserve">  { // !!!! R5s220849_MCC160Comments: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p_RequireHeaderIsRequired</w:t>
            </w:r>
            <w:proofErr w:type="spellEnd"/>
            <w:r w:rsidRPr="004B67A6">
              <w:rPr>
                <w:rFonts w:ascii="Arial" w:hAnsi="Arial"/>
                <w:lang w:eastAsia="en-GB"/>
              </w:rPr>
              <w:t xml:space="preserve"> to be removed after 22wk37 </w:t>
            </w:r>
            <w:proofErr w:type="gramStart"/>
            <w:r w:rsidRPr="004B67A6">
              <w:rPr>
                <w:rFonts w:ascii="Arial" w:hAnsi="Arial"/>
                <w:lang w:eastAsia="en-GB"/>
              </w:rPr>
              <w:t>delivery !!!!</w:t>
            </w:r>
            <w:proofErr w:type="gramEnd"/>
          </w:p>
          <w:p w14:paraId="664A773F" w14:textId="77777777" w:rsidR="004B67A6" w:rsidRPr="004B67A6" w:rsidRDefault="004B67A6" w:rsidP="004B67A6">
            <w:pPr>
              <w:spacing w:after="0"/>
              <w:rPr>
                <w:rFonts w:ascii="Arial" w:hAnsi="Arial"/>
                <w:lang w:eastAsia="en-GB"/>
              </w:rPr>
            </w:pPr>
            <w:r w:rsidRPr="004B67A6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SipUrl</w:t>
            </w:r>
            <w:proofErr w:type="spellEnd"/>
            <w:r w:rsidRPr="004B67A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v_</w:t>
            </w:r>
            <w:proofErr w:type="gramStart"/>
            <w:r w:rsidRPr="004B67A6">
              <w:rPr>
                <w:rFonts w:ascii="Arial" w:hAnsi="Arial"/>
                <w:lang w:eastAsia="en-GB"/>
              </w:rPr>
              <w:t>ReferToUri</w:t>
            </w:r>
            <w:proofErr w:type="spellEnd"/>
            <w:r w:rsidRPr="004B67A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B67A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f_SIP_BuildSipUri_RX</w:t>
            </w:r>
            <w:proofErr w:type="spellEnd"/>
            <w:r w:rsidRPr="004B67A6">
              <w:rPr>
                <w:rFonts w:ascii="Arial" w:hAnsi="Arial"/>
                <w:lang w:eastAsia="en-GB"/>
              </w:rPr>
              <w:t>(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4B67A6">
              <w:rPr>
                <w:rFonts w:ascii="Arial" w:hAnsi="Arial"/>
                <w:lang w:eastAsia="en-GB"/>
              </w:rPr>
              <w:t>);</w:t>
            </w:r>
          </w:p>
          <w:p w14:paraId="51CDAB44" w14:textId="77777777" w:rsidR="004B67A6" w:rsidRPr="004B67A6" w:rsidRDefault="004B67A6" w:rsidP="004B67A6">
            <w:pPr>
              <w:spacing w:after="0"/>
              <w:rPr>
                <w:rFonts w:ascii="Arial" w:hAnsi="Arial"/>
                <w:lang w:eastAsia="en-GB"/>
              </w:rPr>
            </w:pPr>
            <w:r w:rsidRPr="004B67A6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UserInfo</w:t>
            </w:r>
            <w:proofErr w:type="spellEnd"/>
            <w:r w:rsidRPr="004B67A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v_UserInfo</w:t>
            </w:r>
            <w:proofErr w:type="spellEnd"/>
            <w:r w:rsidRPr="004B67A6">
              <w:rPr>
                <w:rFonts w:ascii="Arial" w:hAnsi="Arial"/>
                <w:lang w:eastAsia="en-GB"/>
              </w:rPr>
              <w:t>;</w:t>
            </w:r>
          </w:p>
          <w:p w14:paraId="5A302173" w14:textId="77777777" w:rsidR="004B67A6" w:rsidRPr="004B67A6" w:rsidRDefault="004B67A6" w:rsidP="004B67A6">
            <w:pPr>
              <w:spacing w:after="0"/>
              <w:rPr>
                <w:rFonts w:ascii="Arial" w:hAnsi="Arial"/>
                <w:lang w:eastAsia="en-GB"/>
              </w:rPr>
            </w:pPr>
            <w:r w:rsidRPr="004B67A6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UriComponents</w:t>
            </w:r>
            <w:proofErr w:type="spellEnd"/>
            <w:r w:rsidRPr="004B67A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v_UriComponents</w:t>
            </w:r>
            <w:proofErr w:type="spellEnd"/>
            <w:r w:rsidRPr="004B67A6">
              <w:rPr>
                <w:rFonts w:ascii="Arial" w:hAnsi="Arial"/>
                <w:lang w:eastAsia="en-GB"/>
              </w:rPr>
              <w:t>;</w:t>
            </w:r>
          </w:p>
          <w:p w14:paraId="03801924" w14:textId="77777777" w:rsidR="004B67A6" w:rsidRPr="004B67A6" w:rsidRDefault="004B67A6" w:rsidP="004B67A6">
            <w:pPr>
              <w:spacing w:after="0"/>
              <w:rPr>
                <w:rFonts w:ascii="Arial" w:hAnsi="Arial"/>
                <w:lang w:eastAsia="en-GB"/>
              </w:rPr>
            </w:pPr>
            <w:r w:rsidRPr="004B67A6">
              <w:rPr>
                <w:rFonts w:ascii="Arial" w:hAnsi="Arial"/>
                <w:lang w:eastAsia="en-GB"/>
              </w:rPr>
              <w:t xml:space="preserve">    var template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SemicolonParam_List</w:t>
            </w:r>
            <w:proofErr w:type="spellEnd"/>
            <w:r w:rsidRPr="004B67A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v_Params</w:t>
            </w:r>
            <w:proofErr w:type="spellEnd"/>
            <w:r w:rsidRPr="004B67A6">
              <w:rPr>
                <w:rFonts w:ascii="Arial" w:hAnsi="Arial"/>
                <w:lang w:eastAsia="en-GB"/>
              </w:rPr>
              <w:t>;</w:t>
            </w:r>
          </w:p>
          <w:p w14:paraId="64511DD1" w14:textId="77777777" w:rsidR="004B67A6" w:rsidRPr="004B67A6" w:rsidRDefault="004B67A6" w:rsidP="004B67A6">
            <w:pPr>
              <w:spacing w:after="0"/>
              <w:rPr>
                <w:rFonts w:ascii="Arial" w:hAnsi="Arial"/>
                <w:lang w:eastAsia="en-GB"/>
              </w:rPr>
            </w:pPr>
            <w:r w:rsidRPr="004B67A6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AmpersandParam_List</w:t>
            </w:r>
            <w:proofErr w:type="spellEnd"/>
            <w:r w:rsidRPr="004B67A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v_AllowedHeaders</w:t>
            </w:r>
            <w:proofErr w:type="spellEnd"/>
            <w:r w:rsidRPr="004B67A6">
              <w:rPr>
                <w:rFonts w:ascii="Arial" w:hAnsi="Arial"/>
                <w:lang w:eastAsia="en-GB"/>
              </w:rPr>
              <w:t>;</w:t>
            </w:r>
          </w:p>
          <w:p w14:paraId="16F1CD6B" w14:textId="77777777" w:rsidR="004B67A6" w:rsidRPr="004B67A6" w:rsidRDefault="004B67A6" w:rsidP="004B67A6">
            <w:pPr>
              <w:spacing w:after="0"/>
              <w:rPr>
                <w:rFonts w:ascii="Arial" w:hAnsi="Arial"/>
                <w:lang w:eastAsia="en-GB"/>
              </w:rPr>
            </w:pPr>
          </w:p>
          <w:p w14:paraId="55624A53" w14:textId="77777777" w:rsidR="004B67A6" w:rsidRPr="004B67A6" w:rsidRDefault="004B67A6" w:rsidP="004B67A6">
            <w:pPr>
              <w:spacing w:after="0"/>
              <w:rPr>
                <w:rFonts w:ascii="Arial" w:hAnsi="Arial"/>
                <w:lang w:eastAsia="en-GB"/>
              </w:rPr>
            </w:pPr>
            <w:r w:rsidRPr="004B67A6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p_ReplacesHeaderIsRequired</w:t>
            </w:r>
            <w:proofErr w:type="spellEnd"/>
            <w:r w:rsidRPr="004B67A6">
              <w:rPr>
                <w:rFonts w:ascii="Arial" w:hAnsi="Arial"/>
                <w:lang w:eastAsia="en-GB"/>
              </w:rPr>
              <w:t>) {</w:t>
            </w:r>
          </w:p>
          <w:p w14:paraId="36CA44CB" w14:textId="77777777" w:rsidR="004B67A6" w:rsidRPr="004B67A6" w:rsidRDefault="004B67A6" w:rsidP="004B67A6">
            <w:pPr>
              <w:spacing w:after="0"/>
              <w:rPr>
                <w:rFonts w:ascii="Arial" w:hAnsi="Arial"/>
                <w:lang w:eastAsia="en-GB"/>
              </w:rPr>
            </w:pPr>
            <w:r w:rsidRPr="004B67A6">
              <w:rPr>
                <w:rFonts w:ascii="Arial" w:hAnsi="Arial"/>
                <w:lang w:eastAsia="en-GB"/>
              </w:rPr>
              <w:t xml:space="preserve">      if (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ischosen</w:t>
            </w:r>
            <w:proofErr w:type="spellEnd"/>
            <w:r w:rsidRPr="004B67A6">
              <w:rPr>
                <w:rFonts w:ascii="Arial" w:hAnsi="Arial"/>
                <w:lang w:eastAsia="en-GB"/>
              </w:rPr>
              <w:t>(v_ReferToUri.components.tel)) {</w:t>
            </w:r>
          </w:p>
          <w:p w14:paraId="08BDF624" w14:textId="77777777" w:rsidR="004B67A6" w:rsidRPr="004B67A6" w:rsidRDefault="004B67A6" w:rsidP="004B67A6">
            <w:pPr>
              <w:spacing w:after="0"/>
              <w:rPr>
                <w:rFonts w:ascii="Arial" w:hAnsi="Arial"/>
                <w:lang w:eastAsia="en-GB"/>
              </w:rPr>
            </w:pPr>
            <w:r w:rsidRPr="004B67A6">
              <w:rPr>
                <w:rFonts w:ascii="Arial" w:hAnsi="Arial"/>
                <w:lang w:eastAsia="en-GB"/>
              </w:rPr>
              <w:t xml:space="preserve">        /* convert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tel</w:t>
            </w:r>
            <w:proofErr w:type="spellEnd"/>
            <w:r w:rsidRPr="004B67A6">
              <w:rPr>
                <w:rFonts w:ascii="Arial" w:hAnsi="Arial"/>
                <w:lang w:eastAsia="en-GB"/>
              </w:rPr>
              <w:t xml:space="preserve"> URI to SIP URI acc. to RFC 3261 clause 19.1.6: */</w:t>
            </w:r>
          </w:p>
          <w:p w14:paraId="7A98871C" w14:textId="77777777" w:rsidR="004B67A6" w:rsidRPr="004B67A6" w:rsidRDefault="004B67A6" w:rsidP="004B67A6">
            <w:pPr>
              <w:spacing w:after="0"/>
              <w:rPr>
                <w:rFonts w:ascii="Arial" w:hAnsi="Arial"/>
                <w:lang w:eastAsia="en-GB"/>
              </w:rPr>
            </w:pPr>
            <w:r w:rsidRPr="004B67A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v_</w:t>
            </w:r>
            <w:proofErr w:type="gramStart"/>
            <w:r w:rsidRPr="004B67A6">
              <w:rPr>
                <w:rFonts w:ascii="Arial" w:hAnsi="Arial"/>
                <w:lang w:eastAsia="en-GB"/>
              </w:rPr>
              <w:t>UserInfo</w:t>
            </w:r>
            <w:proofErr w:type="spellEnd"/>
            <w:r w:rsidRPr="004B67A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B67A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cr_UserInfo</w:t>
            </w:r>
            <w:proofErr w:type="spellEnd"/>
            <w:r w:rsidRPr="004B67A6">
              <w:rPr>
                <w:rFonts w:ascii="Arial" w:hAnsi="Arial"/>
                <w:lang w:eastAsia="en-GB"/>
              </w:rPr>
              <w:t>(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v_ReferToUri.components.tel.subscriber</w:t>
            </w:r>
            <w:proofErr w:type="spellEnd"/>
            <w:r w:rsidRPr="004B67A6">
              <w:rPr>
                <w:rFonts w:ascii="Arial" w:hAnsi="Arial"/>
                <w:lang w:eastAsia="en-GB"/>
              </w:rPr>
              <w:t>, omit);</w:t>
            </w:r>
          </w:p>
          <w:p w14:paraId="48843AAD" w14:textId="77777777" w:rsidR="004B67A6" w:rsidRPr="004B67A6" w:rsidRDefault="004B67A6" w:rsidP="004B67A6">
            <w:pPr>
              <w:spacing w:after="0"/>
              <w:rPr>
                <w:rFonts w:ascii="Arial" w:hAnsi="Arial"/>
                <w:lang w:eastAsia="en-GB"/>
              </w:rPr>
            </w:pPr>
            <w:r w:rsidRPr="004B67A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v_</w:t>
            </w:r>
            <w:proofErr w:type="gramStart"/>
            <w:r w:rsidRPr="004B67A6">
              <w:rPr>
                <w:rFonts w:ascii="Arial" w:hAnsi="Arial"/>
                <w:lang w:eastAsia="en-GB"/>
              </w:rPr>
              <w:t>Params</w:t>
            </w:r>
            <w:proofErr w:type="spellEnd"/>
            <w:r w:rsidRPr="004B67A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B67A6">
              <w:rPr>
                <w:rFonts w:ascii="Arial" w:hAnsi="Arial"/>
                <w:lang w:eastAsia="en-GB"/>
              </w:rPr>
              <w:t>= superset(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cr_GenericParam_Common</w:t>
            </w:r>
            <w:proofErr w:type="spellEnd"/>
            <w:r w:rsidRPr="004B67A6">
              <w:rPr>
                <w:rFonts w:ascii="Arial" w:hAnsi="Arial"/>
                <w:lang w:eastAsia="en-GB"/>
              </w:rPr>
              <w:t xml:space="preserve">("user",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cr_GenValueToken</w:t>
            </w:r>
            <w:proofErr w:type="spellEnd"/>
            <w:r w:rsidRPr="004B67A6">
              <w:rPr>
                <w:rFonts w:ascii="Arial" w:hAnsi="Arial"/>
                <w:lang w:eastAsia="en-GB"/>
              </w:rPr>
              <w:t xml:space="preserve">("phone")));    // @sic R5s160295; NOTE: per default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f_SIP_BuildSipUri_RX</w:t>
            </w:r>
            <w:proofErr w:type="spellEnd"/>
            <w:r w:rsidRPr="004B67A6">
              <w:rPr>
                <w:rFonts w:ascii="Arial" w:hAnsi="Arial"/>
                <w:lang w:eastAsia="en-GB"/>
              </w:rPr>
              <w:t xml:space="preserve"> initialises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urlParameters</w:t>
            </w:r>
            <w:proofErr w:type="spellEnd"/>
            <w:r w:rsidRPr="004B67A6">
              <w:rPr>
                <w:rFonts w:ascii="Arial" w:hAnsi="Arial"/>
                <w:lang w:eastAsia="en-GB"/>
              </w:rPr>
              <w:t xml:space="preserve"> with * sic@</w:t>
            </w:r>
          </w:p>
          <w:p w14:paraId="13CBE248" w14:textId="77777777" w:rsidR="004B67A6" w:rsidRPr="004B67A6" w:rsidRDefault="004B67A6" w:rsidP="004B67A6">
            <w:pPr>
              <w:spacing w:after="0"/>
              <w:rPr>
                <w:rFonts w:ascii="Arial" w:hAnsi="Arial"/>
                <w:lang w:eastAsia="en-GB"/>
              </w:rPr>
            </w:pPr>
            <w:r w:rsidRPr="004B67A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v_</w:t>
            </w:r>
            <w:proofErr w:type="gramStart"/>
            <w:r w:rsidRPr="004B67A6">
              <w:rPr>
                <w:rFonts w:ascii="Arial" w:hAnsi="Arial"/>
                <w:lang w:eastAsia="en-GB"/>
              </w:rPr>
              <w:t>UriComponents</w:t>
            </w:r>
            <w:proofErr w:type="spellEnd"/>
            <w:r w:rsidRPr="004B67A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B67A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cr_SipUriComponent</w:t>
            </w:r>
            <w:proofErr w:type="spellEnd"/>
            <w:r w:rsidRPr="004B67A6">
              <w:rPr>
                <w:rFonts w:ascii="Arial" w:hAnsi="Arial"/>
                <w:lang w:eastAsia="en-GB"/>
              </w:rPr>
              <w:t>(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v_UserInfo</w:t>
            </w:r>
            <w:proofErr w:type="spellEnd"/>
            <w:r w:rsidRPr="004B67A6">
              <w:rPr>
                <w:rFonts w:ascii="Arial" w:hAnsi="Arial"/>
                <w:lang w:eastAsia="en-GB"/>
              </w:rPr>
              <w:t>, *, *);</w:t>
            </w:r>
          </w:p>
          <w:p w14:paraId="0FB4990F" w14:textId="77777777" w:rsidR="004B67A6" w:rsidRPr="004B67A6" w:rsidRDefault="004B67A6" w:rsidP="004B67A6">
            <w:pPr>
              <w:spacing w:after="0"/>
              <w:rPr>
                <w:rFonts w:ascii="Arial" w:hAnsi="Arial"/>
                <w:lang w:eastAsia="en-GB"/>
              </w:rPr>
            </w:pPr>
            <w:r w:rsidRPr="004B67A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v_</w:t>
            </w:r>
            <w:proofErr w:type="gramStart"/>
            <w:r w:rsidRPr="004B67A6">
              <w:rPr>
                <w:rFonts w:ascii="Arial" w:hAnsi="Arial"/>
                <w:lang w:eastAsia="en-GB"/>
              </w:rPr>
              <w:t>ReferToUri</w:t>
            </w:r>
            <w:proofErr w:type="spellEnd"/>
            <w:r w:rsidRPr="004B67A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B67A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cr_SipUrl_Common</w:t>
            </w:r>
            <w:proofErr w:type="spellEnd"/>
            <w:r w:rsidRPr="004B67A6">
              <w:rPr>
                <w:rFonts w:ascii="Arial" w:hAnsi="Arial"/>
                <w:lang w:eastAsia="en-GB"/>
              </w:rPr>
              <w:t>(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c_sipScheme</w:t>
            </w:r>
            <w:proofErr w:type="spellEnd"/>
            <w:r w:rsidRPr="004B67A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v_UriComponents</w:t>
            </w:r>
            <w:proofErr w:type="spellEnd"/>
            <w:r w:rsidRPr="004B67A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v_Params</w:t>
            </w:r>
            <w:proofErr w:type="spellEnd"/>
            <w:r w:rsidRPr="004B67A6">
              <w:rPr>
                <w:rFonts w:ascii="Arial" w:hAnsi="Arial"/>
                <w:lang w:eastAsia="en-GB"/>
              </w:rPr>
              <w:t>);</w:t>
            </w:r>
          </w:p>
          <w:p w14:paraId="1E609112" w14:textId="77777777" w:rsidR="004B67A6" w:rsidRPr="004B67A6" w:rsidRDefault="004B67A6" w:rsidP="004B67A6">
            <w:pPr>
              <w:spacing w:after="0"/>
              <w:rPr>
                <w:rFonts w:ascii="Arial" w:hAnsi="Arial"/>
                <w:lang w:eastAsia="en-GB"/>
              </w:rPr>
            </w:pPr>
            <w:r w:rsidRPr="004B67A6">
              <w:rPr>
                <w:rFonts w:ascii="Arial" w:hAnsi="Arial"/>
                <w:lang w:eastAsia="en-GB"/>
              </w:rPr>
              <w:t xml:space="preserve">      }</w:t>
            </w:r>
          </w:p>
          <w:p w14:paraId="79AA10FD" w14:textId="77777777" w:rsidR="004B67A6" w:rsidRPr="004B67A6" w:rsidRDefault="004B67A6" w:rsidP="004B67A6">
            <w:pPr>
              <w:spacing w:after="0"/>
              <w:rPr>
                <w:rFonts w:ascii="Arial" w:hAnsi="Arial"/>
                <w:lang w:eastAsia="en-GB"/>
              </w:rPr>
            </w:pPr>
            <w:r w:rsidRPr="004B67A6">
              <w:rPr>
                <w:rFonts w:ascii="Arial" w:hAnsi="Arial"/>
                <w:lang w:eastAsia="en-GB"/>
              </w:rPr>
              <w:t xml:space="preserve">      </w:t>
            </w:r>
            <w:r w:rsidRPr="004B67A6">
              <w:rPr>
                <w:rFonts w:ascii="Arial" w:hAnsi="Arial"/>
                <w:highlight w:val="yellow"/>
                <w:lang w:eastAsia="en-GB"/>
              </w:rPr>
              <w:t xml:space="preserve">if (false) </w:t>
            </w:r>
            <w:proofErr w:type="gramStart"/>
            <w:r w:rsidRPr="004B67A6">
              <w:rPr>
                <w:rFonts w:ascii="Arial" w:hAnsi="Arial"/>
                <w:highlight w:val="yellow"/>
                <w:lang w:eastAsia="en-GB"/>
              </w:rPr>
              <w:t>{ /</w:t>
            </w:r>
            <w:proofErr w:type="gramEnd"/>
            <w:r w:rsidRPr="004B67A6">
              <w:rPr>
                <w:rFonts w:ascii="Arial" w:hAnsi="Arial"/>
                <w:highlight w:val="yellow"/>
                <w:lang w:eastAsia="en-GB"/>
              </w:rPr>
              <w:t xml:space="preserve">/ !!!! R5s220849_MCC160Comments: to be restored after 22wk37 </w:t>
            </w:r>
            <w:proofErr w:type="gramStart"/>
            <w:r w:rsidRPr="004B67A6">
              <w:rPr>
                <w:rFonts w:ascii="Arial" w:hAnsi="Arial"/>
                <w:highlight w:val="yellow"/>
                <w:lang w:eastAsia="en-GB"/>
              </w:rPr>
              <w:t>delivery !!!!</w:t>
            </w:r>
            <w:proofErr w:type="gramEnd"/>
          </w:p>
          <w:p w14:paraId="0C5AB59F" w14:textId="77777777" w:rsidR="004B67A6" w:rsidRPr="004B67A6" w:rsidRDefault="004B67A6" w:rsidP="004B67A6">
            <w:pPr>
              <w:spacing w:after="0"/>
              <w:rPr>
                <w:rFonts w:ascii="Arial" w:hAnsi="Arial"/>
                <w:lang w:eastAsia="en-GB"/>
              </w:rPr>
            </w:pPr>
            <w:r w:rsidRPr="004B67A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v_</w:t>
            </w:r>
            <w:proofErr w:type="gramStart"/>
            <w:r w:rsidRPr="004B67A6">
              <w:rPr>
                <w:rFonts w:ascii="Arial" w:hAnsi="Arial"/>
                <w:lang w:eastAsia="en-GB"/>
              </w:rPr>
              <w:t>AllowedHeaders</w:t>
            </w:r>
            <w:proofErr w:type="spellEnd"/>
            <w:r w:rsidRPr="004B67A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B67A6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cr_GenericParam_Common</w:t>
            </w:r>
            <w:proofErr w:type="spellEnd"/>
            <w:r w:rsidRPr="004B67A6">
              <w:rPr>
                <w:rFonts w:ascii="Arial" w:hAnsi="Arial"/>
                <w:lang w:eastAsia="en-GB"/>
              </w:rPr>
              <w:t xml:space="preserve">("Replaces",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cr_GenValueToken</w:t>
            </w:r>
            <w:proofErr w:type="spellEnd"/>
            <w:r w:rsidRPr="004B67A6">
              <w:rPr>
                <w:rFonts w:ascii="Arial" w:hAnsi="Arial"/>
                <w:lang w:eastAsia="en-GB"/>
              </w:rPr>
              <w:t xml:space="preserve">(?)),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cr_GenericParam</w:t>
            </w:r>
            <w:proofErr w:type="spellEnd"/>
            <w:r w:rsidRPr="004B67A6">
              <w:rPr>
                <w:rFonts w:ascii="Arial" w:hAnsi="Arial"/>
                <w:lang w:eastAsia="en-GB"/>
              </w:rPr>
              <w:t>("Require", "replaces") };</w:t>
            </w:r>
          </w:p>
          <w:p w14:paraId="0EF6440B" w14:textId="77777777" w:rsidR="004B67A6" w:rsidRPr="004B67A6" w:rsidRDefault="004B67A6" w:rsidP="004B67A6">
            <w:pPr>
              <w:spacing w:after="0"/>
              <w:rPr>
                <w:rFonts w:ascii="Arial" w:hAnsi="Arial"/>
                <w:lang w:eastAsia="en-GB"/>
              </w:rPr>
            </w:pPr>
            <w:r w:rsidRPr="004B67A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v_</w:t>
            </w:r>
            <w:proofErr w:type="gramStart"/>
            <w:r w:rsidRPr="004B67A6">
              <w:rPr>
                <w:rFonts w:ascii="Arial" w:hAnsi="Arial"/>
                <w:lang w:eastAsia="en-GB"/>
              </w:rPr>
              <w:t>ReferToUri.headers</w:t>
            </w:r>
            <w:proofErr w:type="spellEnd"/>
            <w:r w:rsidRPr="004B67A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B67A6">
              <w:rPr>
                <w:rFonts w:ascii="Arial" w:hAnsi="Arial"/>
                <w:lang w:eastAsia="en-GB"/>
              </w:rPr>
              <w:t xml:space="preserve">= subset(all from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v_AllowedHeaders</w:t>
            </w:r>
            <w:proofErr w:type="spellEnd"/>
            <w:r w:rsidRPr="004B67A6">
              <w:rPr>
                <w:rFonts w:ascii="Arial" w:hAnsi="Arial"/>
                <w:lang w:eastAsia="en-GB"/>
              </w:rPr>
              <w:t xml:space="preserve">); /* @sic R5s220849 change 4: whether a respective header is there, is checked explicitly in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a_IMS_REFER_ReceiveRequest</w:t>
            </w:r>
            <w:proofErr w:type="spellEnd"/>
            <w:r w:rsidRPr="004B67A6">
              <w:rPr>
                <w:rFonts w:ascii="Arial" w:hAnsi="Arial"/>
                <w:lang w:eastAsia="en-GB"/>
              </w:rPr>
              <w:t xml:space="preserve"> sic@ */</w:t>
            </w:r>
          </w:p>
          <w:p w14:paraId="189D2514" w14:textId="77777777" w:rsidR="004B67A6" w:rsidRPr="004B67A6" w:rsidRDefault="004B67A6" w:rsidP="004B67A6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4B67A6">
              <w:rPr>
                <w:rFonts w:ascii="Arial" w:hAnsi="Arial"/>
                <w:lang w:eastAsia="en-GB"/>
              </w:rPr>
              <w:t xml:space="preserve">      </w:t>
            </w:r>
            <w:r w:rsidRPr="004B67A6">
              <w:rPr>
                <w:rFonts w:ascii="Arial" w:hAnsi="Arial"/>
                <w:highlight w:val="yellow"/>
                <w:lang w:eastAsia="en-GB"/>
              </w:rPr>
              <w:t xml:space="preserve">} else </w:t>
            </w:r>
            <w:proofErr w:type="gramStart"/>
            <w:r w:rsidRPr="004B67A6">
              <w:rPr>
                <w:rFonts w:ascii="Arial" w:hAnsi="Arial"/>
                <w:highlight w:val="yellow"/>
                <w:lang w:eastAsia="en-GB"/>
              </w:rPr>
              <w:t>{ /</w:t>
            </w:r>
            <w:proofErr w:type="gramEnd"/>
            <w:r w:rsidRPr="004B67A6">
              <w:rPr>
                <w:rFonts w:ascii="Arial" w:hAnsi="Arial"/>
                <w:highlight w:val="yellow"/>
                <w:lang w:eastAsia="en-GB"/>
              </w:rPr>
              <w:t xml:space="preserve">/ !!!! R5s220849_MCC160Comments: to be removed after 22wk37 </w:t>
            </w:r>
            <w:proofErr w:type="gramStart"/>
            <w:r w:rsidRPr="004B67A6">
              <w:rPr>
                <w:rFonts w:ascii="Arial" w:hAnsi="Arial"/>
                <w:highlight w:val="yellow"/>
                <w:lang w:eastAsia="en-GB"/>
              </w:rPr>
              <w:t>delivery !!!!</w:t>
            </w:r>
            <w:proofErr w:type="gramEnd"/>
          </w:p>
          <w:p w14:paraId="5FA423E4" w14:textId="77777777" w:rsidR="004B67A6" w:rsidRPr="004B67A6" w:rsidRDefault="004B67A6" w:rsidP="004B67A6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4B67A6">
              <w:rPr>
                <w:rFonts w:ascii="Arial" w:hAnsi="Arial"/>
                <w:highlight w:val="yellow"/>
                <w:lang w:eastAsia="en-GB"/>
              </w:rPr>
              <w:t xml:space="preserve">        </w:t>
            </w:r>
            <w:proofErr w:type="spellStart"/>
            <w:r w:rsidRPr="004B67A6">
              <w:rPr>
                <w:rFonts w:ascii="Arial" w:hAnsi="Arial"/>
                <w:highlight w:val="yellow"/>
                <w:lang w:eastAsia="en-GB"/>
              </w:rPr>
              <w:t>v_ReferToUri.headers</w:t>
            </w:r>
            <w:proofErr w:type="spellEnd"/>
            <w:r w:rsidRPr="004B67A6">
              <w:rPr>
                <w:rFonts w:ascii="Arial" w:hAnsi="Arial"/>
                <w:highlight w:val="yellow"/>
                <w:lang w:eastAsia="en-GB"/>
              </w:rPr>
              <w:t>[0</w:t>
            </w:r>
            <w:proofErr w:type="gramStart"/>
            <w:r w:rsidRPr="004B67A6">
              <w:rPr>
                <w:rFonts w:ascii="Arial" w:hAnsi="Arial"/>
                <w:highlight w:val="yellow"/>
                <w:lang w:eastAsia="en-GB"/>
              </w:rPr>
              <w:t>] :</w:t>
            </w:r>
            <w:proofErr w:type="gramEnd"/>
            <w:r w:rsidRPr="004B67A6">
              <w:rPr>
                <w:rFonts w:ascii="Arial" w:hAnsi="Arial"/>
                <w:highlight w:val="yellow"/>
                <w:lang w:eastAsia="en-GB"/>
              </w:rPr>
              <w:t xml:space="preserve">= </w:t>
            </w:r>
            <w:proofErr w:type="spellStart"/>
            <w:r w:rsidRPr="004B67A6">
              <w:rPr>
                <w:rFonts w:ascii="Arial" w:hAnsi="Arial"/>
                <w:highlight w:val="yellow"/>
                <w:lang w:eastAsia="en-GB"/>
              </w:rPr>
              <w:t>cr_GenericParam_Common</w:t>
            </w:r>
            <w:proofErr w:type="spellEnd"/>
            <w:r w:rsidRPr="004B67A6">
              <w:rPr>
                <w:rFonts w:ascii="Arial" w:hAnsi="Arial"/>
                <w:highlight w:val="yellow"/>
                <w:lang w:eastAsia="en-GB"/>
              </w:rPr>
              <w:t xml:space="preserve">("Replaces", </w:t>
            </w:r>
            <w:proofErr w:type="spellStart"/>
            <w:r w:rsidRPr="004B67A6">
              <w:rPr>
                <w:rFonts w:ascii="Arial" w:hAnsi="Arial"/>
                <w:highlight w:val="yellow"/>
                <w:lang w:eastAsia="en-GB"/>
              </w:rPr>
              <w:t>cr_GenValueToken</w:t>
            </w:r>
            <w:proofErr w:type="spellEnd"/>
            <w:r w:rsidRPr="004B67A6">
              <w:rPr>
                <w:rFonts w:ascii="Arial" w:hAnsi="Arial"/>
                <w:highlight w:val="yellow"/>
                <w:lang w:eastAsia="en-GB"/>
              </w:rPr>
              <w:t>(?));</w:t>
            </w:r>
          </w:p>
          <w:p w14:paraId="3701C170" w14:textId="77777777" w:rsidR="004B67A6" w:rsidRPr="004B67A6" w:rsidRDefault="004B67A6" w:rsidP="004B67A6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4B67A6">
              <w:rPr>
                <w:rFonts w:ascii="Arial" w:hAnsi="Arial"/>
                <w:highlight w:val="yellow"/>
                <w:lang w:eastAsia="en-GB"/>
              </w:rPr>
              <w:t xml:space="preserve">        if (</w:t>
            </w:r>
            <w:proofErr w:type="spellStart"/>
            <w:r w:rsidRPr="004B67A6">
              <w:rPr>
                <w:rFonts w:ascii="Arial" w:hAnsi="Arial"/>
                <w:highlight w:val="yellow"/>
                <w:lang w:eastAsia="en-GB"/>
              </w:rPr>
              <w:t>p_RequireHeaderIsRequired</w:t>
            </w:r>
            <w:proofErr w:type="spellEnd"/>
            <w:r w:rsidRPr="004B67A6">
              <w:rPr>
                <w:rFonts w:ascii="Arial" w:hAnsi="Arial"/>
                <w:highlight w:val="yellow"/>
                <w:lang w:eastAsia="en-GB"/>
              </w:rPr>
              <w:t xml:space="preserve">) </w:t>
            </w:r>
            <w:proofErr w:type="gramStart"/>
            <w:r w:rsidRPr="004B67A6">
              <w:rPr>
                <w:rFonts w:ascii="Arial" w:hAnsi="Arial"/>
                <w:highlight w:val="yellow"/>
                <w:lang w:eastAsia="en-GB"/>
              </w:rPr>
              <w:t xml:space="preserve">{  </w:t>
            </w:r>
            <w:proofErr w:type="gramEnd"/>
            <w:r w:rsidRPr="004B67A6">
              <w:rPr>
                <w:rFonts w:ascii="Arial" w:hAnsi="Arial"/>
                <w:highlight w:val="yellow"/>
                <w:lang w:eastAsia="en-GB"/>
              </w:rPr>
              <w:t xml:space="preserve"> /* @sic R5s220575 sic@ */</w:t>
            </w:r>
          </w:p>
          <w:p w14:paraId="5966B6D5" w14:textId="77777777" w:rsidR="004B67A6" w:rsidRPr="004B67A6" w:rsidRDefault="004B67A6" w:rsidP="004B67A6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4B67A6">
              <w:rPr>
                <w:rFonts w:ascii="Arial" w:hAnsi="Arial"/>
                <w:highlight w:val="yellow"/>
                <w:lang w:eastAsia="en-GB"/>
              </w:rPr>
              <w:t xml:space="preserve">          </w:t>
            </w:r>
            <w:proofErr w:type="spellStart"/>
            <w:r w:rsidRPr="004B67A6">
              <w:rPr>
                <w:rFonts w:ascii="Arial" w:hAnsi="Arial"/>
                <w:highlight w:val="yellow"/>
                <w:lang w:eastAsia="en-GB"/>
              </w:rPr>
              <w:t>v_ReferToUri.headers</w:t>
            </w:r>
            <w:proofErr w:type="spellEnd"/>
            <w:r w:rsidRPr="004B67A6">
              <w:rPr>
                <w:rFonts w:ascii="Arial" w:hAnsi="Arial"/>
                <w:highlight w:val="yellow"/>
                <w:lang w:eastAsia="en-GB"/>
              </w:rPr>
              <w:t>[1</w:t>
            </w:r>
            <w:proofErr w:type="gramStart"/>
            <w:r w:rsidRPr="004B67A6">
              <w:rPr>
                <w:rFonts w:ascii="Arial" w:hAnsi="Arial"/>
                <w:highlight w:val="yellow"/>
                <w:lang w:eastAsia="en-GB"/>
              </w:rPr>
              <w:t>] :</w:t>
            </w:r>
            <w:proofErr w:type="gramEnd"/>
            <w:r w:rsidRPr="004B67A6">
              <w:rPr>
                <w:rFonts w:ascii="Arial" w:hAnsi="Arial"/>
                <w:highlight w:val="yellow"/>
                <w:lang w:eastAsia="en-GB"/>
              </w:rPr>
              <w:t xml:space="preserve">= </w:t>
            </w:r>
            <w:proofErr w:type="spellStart"/>
            <w:r w:rsidRPr="004B67A6">
              <w:rPr>
                <w:rFonts w:ascii="Arial" w:hAnsi="Arial"/>
                <w:highlight w:val="yellow"/>
                <w:lang w:eastAsia="en-GB"/>
              </w:rPr>
              <w:t>cr_GenericParam</w:t>
            </w:r>
            <w:proofErr w:type="spellEnd"/>
            <w:r w:rsidRPr="004B67A6">
              <w:rPr>
                <w:rFonts w:ascii="Arial" w:hAnsi="Arial"/>
                <w:highlight w:val="yellow"/>
                <w:lang w:eastAsia="en-GB"/>
              </w:rPr>
              <w:t>("Require", "replaces");</w:t>
            </w:r>
          </w:p>
          <w:p w14:paraId="5480FEB7" w14:textId="77777777" w:rsidR="004B67A6" w:rsidRPr="004B67A6" w:rsidRDefault="004B67A6" w:rsidP="004B67A6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4B67A6">
              <w:rPr>
                <w:rFonts w:ascii="Arial" w:hAnsi="Arial"/>
                <w:highlight w:val="yellow"/>
                <w:lang w:eastAsia="en-GB"/>
              </w:rPr>
              <w:t xml:space="preserve">        }</w:t>
            </w:r>
          </w:p>
          <w:p w14:paraId="73B89D8D" w14:textId="03C36DF4" w:rsidR="004B67A6" w:rsidRPr="004B67A6" w:rsidRDefault="004B67A6" w:rsidP="004B67A6">
            <w:pPr>
              <w:spacing w:after="0"/>
              <w:rPr>
                <w:rFonts w:ascii="Arial" w:hAnsi="Arial"/>
                <w:lang w:eastAsia="en-GB"/>
              </w:rPr>
            </w:pPr>
            <w:r w:rsidRPr="004B67A6">
              <w:rPr>
                <w:rFonts w:ascii="Arial" w:hAnsi="Arial"/>
                <w:highlight w:val="yellow"/>
                <w:lang w:eastAsia="en-GB"/>
              </w:rPr>
              <w:t xml:space="preserve">      }</w:t>
            </w:r>
          </w:p>
          <w:p w14:paraId="0C8119B8" w14:textId="77777777" w:rsidR="004B67A6" w:rsidRPr="004B67A6" w:rsidRDefault="004B67A6" w:rsidP="004B67A6">
            <w:pPr>
              <w:spacing w:after="0"/>
              <w:rPr>
                <w:rFonts w:ascii="Arial" w:hAnsi="Arial"/>
                <w:lang w:eastAsia="en-GB"/>
              </w:rPr>
            </w:pPr>
            <w:r w:rsidRPr="004B67A6">
              <w:rPr>
                <w:rFonts w:ascii="Arial" w:hAnsi="Arial"/>
                <w:lang w:eastAsia="en-GB"/>
              </w:rPr>
              <w:t xml:space="preserve">    }</w:t>
            </w:r>
          </w:p>
          <w:p w14:paraId="4FC4661C" w14:textId="77777777" w:rsidR="004B67A6" w:rsidRPr="004B67A6" w:rsidRDefault="004B67A6" w:rsidP="004B67A6">
            <w:pPr>
              <w:spacing w:after="0"/>
              <w:rPr>
                <w:rFonts w:ascii="Arial" w:hAnsi="Arial"/>
                <w:lang w:eastAsia="en-GB"/>
              </w:rPr>
            </w:pPr>
            <w:r w:rsidRPr="004B67A6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4B67A6">
              <w:rPr>
                <w:rFonts w:ascii="Arial" w:hAnsi="Arial"/>
                <w:lang w:eastAsia="en-GB"/>
              </w:rPr>
              <w:t>v_ReferToUri</w:t>
            </w:r>
            <w:proofErr w:type="spellEnd"/>
            <w:r w:rsidRPr="004B67A6">
              <w:rPr>
                <w:rFonts w:ascii="Arial" w:hAnsi="Arial"/>
                <w:lang w:eastAsia="en-GB"/>
              </w:rPr>
              <w:t>;</w:t>
            </w:r>
          </w:p>
          <w:p w14:paraId="3C8E17D7" w14:textId="77777777" w:rsidR="004B67A6" w:rsidRPr="004B67A6" w:rsidRDefault="004B67A6" w:rsidP="004B67A6">
            <w:pPr>
              <w:spacing w:after="0"/>
              <w:rPr>
                <w:rFonts w:ascii="Arial" w:hAnsi="Arial"/>
                <w:lang w:eastAsia="en-GB"/>
              </w:rPr>
            </w:pPr>
            <w:r w:rsidRPr="004B67A6">
              <w:rPr>
                <w:rFonts w:ascii="Arial" w:hAnsi="Arial"/>
                <w:lang w:eastAsia="en-GB"/>
              </w:rPr>
              <w:t xml:space="preserve">  }</w:t>
            </w:r>
          </w:p>
          <w:p w14:paraId="75259DA3" w14:textId="77777777" w:rsidR="004B67A6" w:rsidRDefault="004B67A6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  <w:p w14:paraId="09D33709" w14:textId="243303A4" w:rsidR="00647F8D" w:rsidRPr="007111EE" w:rsidRDefault="00647F8D" w:rsidP="00126B57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E277D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23F2C872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25ED0D4" w14:textId="77777777" w:rsidR="00DC4359" w:rsidRPr="00DC4359" w:rsidRDefault="00DC4359" w:rsidP="00DC4359">
            <w:pPr>
              <w:spacing w:after="0"/>
              <w:rPr>
                <w:rFonts w:ascii="Arial" w:hAnsi="Arial"/>
                <w:lang w:eastAsia="en-GB"/>
              </w:rPr>
            </w:pPr>
            <w:r w:rsidRPr="00DC4359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fl_SIP_BuildReferToUri_</w:t>
            </w:r>
            <w:proofErr w:type="gramStart"/>
            <w:r w:rsidRPr="00DC4359">
              <w:rPr>
                <w:rFonts w:ascii="Arial" w:hAnsi="Arial"/>
                <w:lang w:eastAsia="en-GB"/>
              </w:rPr>
              <w:t>RX</w:t>
            </w:r>
            <w:proofErr w:type="spellEnd"/>
            <w:r w:rsidRPr="00DC4359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DC4359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DC435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DC4359">
              <w:rPr>
                <w:rFonts w:ascii="Arial" w:hAnsi="Arial"/>
                <w:lang w:eastAsia="en-GB"/>
              </w:rPr>
              <w:t>,</w:t>
            </w:r>
          </w:p>
          <w:p w14:paraId="5A7E087D" w14:textId="77777777" w:rsidR="00DC4359" w:rsidRPr="00DC4359" w:rsidRDefault="00DC4359" w:rsidP="00DC4359">
            <w:pPr>
              <w:spacing w:after="0"/>
              <w:rPr>
                <w:rFonts w:ascii="Arial" w:hAnsi="Arial"/>
                <w:lang w:eastAsia="en-GB"/>
              </w:rPr>
            </w:pPr>
            <w:r w:rsidRPr="00DC4359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boolean</w:t>
            </w:r>
            <w:proofErr w:type="spellEnd"/>
            <w:r w:rsidRPr="00DC435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p_ReplacesHeaderIsRequired</w:t>
            </w:r>
            <w:proofErr w:type="spellEnd"/>
            <w:r w:rsidRPr="00DC4359">
              <w:rPr>
                <w:rFonts w:ascii="Arial" w:hAnsi="Arial"/>
                <w:lang w:eastAsia="en-GB"/>
              </w:rPr>
              <w:t xml:space="preserve">) return template (present)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SipUrl</w:t>
            </w:r>
            <w:proofErr w:type="spellEnd"/>
          </w:p>
          <w:p w14:paraId="30189B72" w14:textId="77777777" w:rsidR="00DC4359" w:rsidRPr="00DC4359" w:rsidRDefault="00DC4359" w:rsidP="00DC4359">
            <w:pPr>
              <w:spacing w:after="0"/>
              <w:rPr>
                <w:rFonts w:ascii="Arial" w:hAnsi="Arial"/>
                <w:lang w:eastAsia="en-GB"/>
              </w:rPr>
            </w:pPr>
            <w:r w:rsidRPr="00DC4359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DC4359">
              <w:rPr>
                <w:rFonts w:ascii="Arial" w:hAnsi="Arial"/>
                <w:lang w:eastAsia="en-GB"/>
              </w:rPr>
              <w:t>{ /</w:t>
            </w:r>
            <w:proofErr w:type="gramEnd"/>
            <w:r w:rsidRPr="00DC4359">
              <w:rPr>
                <w:rFonts w:ascii="Arial" w:hAnsi="Arial"/>
                <w:lang w:eastAsia="en-GB"/>
              </w:rPr>
              <w:t xml:space="preserve">* @sic R5s220575: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p_RequireHeaderIsRequired</w:t>
            </w:r>
            <w:proofErr w:type="spellEnd"/>
            <w:r w:rsidRPr="00DC4359">
              <w:rPr>
                <w:rFonts w:ascii="Arial" w:hAnsi="Arial"/>
                <w:lang w:eastAsia="en-GB"/>
              </w:rPr>
              <w:t xml:space="preserve"> sic@ */</w:t>
            </w:r>
          </w:p>
          <w:p w14:paraId="3B103DCE" w14:textId="77777777" w:rsidR="00DC4359" w:rsidRPr="00DC4359" w:rsidRDefault="00DC4359" w:rsidP="00DC4359">
            <w:pPr>
              <w:spacing w:after="0"/>
              <w:rPr>
                <w:rFonts w:ascii="Arial" w:hAnsi="Arial"/>
                <w:lang w:eastAsia="en-GB"/>
              </w:rPr>
            </w:pPr>
            <w:r w:rsidRPr="00DC4359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SipUrl</w:t>
            </w:r>
            <w:proofErr w:type="spellEnd"/>
            <w:r w:rsidRPr="00DC435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v_</w:t>
            </w:r>
            <w:proofErr w:type="gramStart"/>
            <w:r w:rsidRPr="00DC4359">
              <w:rPr>
                <w:rFonts w:ascii="Arial" w:hAnsi="Arial"/>
                <w:lang w:eastAsia="en-GB"/>
              </w:rPr>
              <w:t>ReferToUri</w:t>
            </w:r>
            <w:proofErr w:type="spellEnd"/>
            <w:r w:rsidRPr="00DC435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DC435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f_SIP_BuildSipUri_RX</w:t>
            </w:r>
            <w:proofErr w:type="spellEnd"/>
            <w:r w:rsidRPr="00DC4359">
              <w:rPr>
                <w:rFonts w:ascii="Arial" w:hAnsi="Arial"/>
                <w:lang w:eastAsia="en-GB"/>
              </w:rPr>
              <w:t>(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DC4359">
              <w:rPr>
                <w:rFonts w:ascii="Arial" w:hAnsi="Arial"/>
                <w:lang w:eastAsia="en-GB"/>
              </w:rPr>
              <w:t>);</w:t>
            </w:r>
          </w:p>
          <w:p w14:paraId="791FD60F" w14:textId="77777777" w:rsidR="00DC4359" w:rsidRPr="00DC4359" w:rsidRDefault="00DC4359" w:rsidP="00DC4359">
            <w:pPr>
              <w:spacing w:after="0"/>
              <w:rPr>
                <w:rFonts w:ascii="Arial" w:hAnsi="Arial"/>
                <w:lang w:eastAsia="en-GB"/>
              </w:rPr>
            </w:pPr>
            <w:r w:rsidRPr="00DC4359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UserInfo</w:t>
            </w:r>
            <w:proofErr w:type="spellEnd"/>
            <w:r w:rsidRPr="00DC435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v_UserInfo</w:t>
            </w:r>
            <w:proofErr w:type="spellEnd"/>
            <w:r w:rsidRPr="00DC4359">
              <w:rPr>
                <w:rFonts w:ascii="Arial" w:hAnsi="Arial"/>
                <w:lang w:eastAsia="en-GB"/>
              </w:rPr>
              <w:t>;</w:t>
            </w:r>
          </w:p>
          <w:p w14:paraId="5563EF90" w14:textId="77777777" w:rsidR="00DC4359" w:rsidRPr="00DC4359" w:rsidRDefault="00DC4359" w:rsidP="00DC4359">
            <w:pPr>
              <w:spacing w:after="0"/>
              <w:rPr>
                <w:rFonts w:ascii="Arial" w:hAnsi="Arial"/>
                <w:lang w:eastAsia="en-GB"/>
              </w:rPr>
            </w:pPr>
            <w:r w:rsidRPr="00DC4359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UriComponents</w:t>
            </w:r>
            <w:proofErr w:type="spellEnd"/>
            <w:r w:rsidRPr="00DC435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v_UriComponents</w:t>
            </w:r>
            <w:proofErr w:type="spellEnd"/>
            <w:r w:rsidRPr="00DC4359">
              <w:rPr>
                <w:rFonts w:ascii="Arial" w:hAnsi="Arial"/>
                <w:lang w:eastAsia="en-GB"/>
              </w:rPr>
              <w:t>;</w:t>
            </w:r>
          </w:p>
          <w:p w14:paraId="75EA59BA" w14:textId="77777777" w:rsidR="00DC4359" w:rsidRPr="00DC4359" w:rsidRDefault="00DC4359" w:rsidP="00DC4359">
            <w:pPr>
              <w:spacing w:after="0"/>
              <w:rPr>
                <w:rFonts w:ascii="Arial" w:hAnsi="Arial"/>
                <w:lang w:eastAsia="en-GB"/>
              </w:rPr>
            </w:pPr>
            <w:r w:rsidRPr="00DC4359">
              <w:rPr>
                <w:rFonts w:ascii="Arial" w:hAnsi="Arial"/>
                <w:lang w:eastAsia="en-GB"/>
              </w:rPr>
              <w:t xml:space="preserve">    var template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SemicolonParam_List</w:t>
            </w:r>
            <w:proofErr w:type="spellEnd"/>
            <w:r w:rsidRPr="00DC435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v_Params</w:t>
            </w:r>
            <w:proofErr w:type="spellEnd"/>
            <w:r w:rsidRPr="00DC4359">
              <w:rPr>
                <w:rFonts w:ascii="Arial" w:hAnsi="Arial"/>
                <w:lang w:eastAsia="en-GB"/>
              </w:rPr>
              <w:t>;</w:t>
            </w:r>
          </w:p>
          <w:p w14:paraId="3A811C6C" w14:textId="77777777" w:rsidR="00DC4359" w:rsidRPr="00DC4359" w:rsidRDefault="00DC4359" w:rsidP="00DC4359">
            <w:pPr>
              <w:spacing w:after="0"/>
              <w:rPr>
                <w:rFonts w:ascii="Arial" w:hAnsi="Arial"/>
                <w:lang w:eastAsia="en-GB"/>
              </w:rPr>
            </w:pPr>
            <w:r w:rsidRPr="00DC4359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AmpersandParam_List</w:t>
            </w:r>
            <w:proofErr w:type="spellEnd"/>
            <w:r w:rsidRPr="00DC435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v_AllowedHeaders</w:t>
            </w:r>
            <w:proofErr w:type="spellEnd"/>
            <w:r w:rsidRPr="00DC4359">
              <w:rPr>
                <w:rFonts w:ascii="Arial" w:hAnsi="Arial"/>
                <w:lang w:eastAsia="en-GB"/>
              </w:rPr>
              <w:t xml:space="preserve">; </w:t>
            </w:r>
          </w:p>
          <w:p w14:paraId="062C2BC9" w14:textId="77777777" w:rsidR="00DC4359" w:rsidRPr="00DC4359" w:rsidRDefault="00DC4359" w:rsidP="00DC4359">
            <w:pPr>
              <w:spacing w:after="0"/>
              <w:rPr>
                <w:rFonts w:ascii="Arial" w:hAnsi="Arial"/>
                <w:lang w:eastAsia="en-GB"/>
              </w:rPr>
            </w:pPr>
          </w:p>
          <w:p w14:paraId="67987B9C" w14:textId="77777777" w:rsidR="00DC4359" w:rsidRPr="00DC4359" w:rsidRDefault="00DC4359" w:rsidP="00DC4359">
            <w:pPr>
              <w:spacing w:after="0"/>
              <w:rPr>
                <w:rFonts w:ascii="Arial" w:hAnsi="Arial"/>
                <w:lang w:eastAsia="en-GB"/>
              </w:rPr>
            </w:pPr>
            <w:r w:rsidRPr="00DC4359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p_ReplacesHeaderIsRequired</w:t>
            </w:r>
            <w:proofErr w:type="spellEnd"/>
            <w:r w:rsidRPr="00DC4359">
              <w:rPr>
                <w:rFonts w:ascii="Arial" w:hAnsi="Arial"/>
                <w:lang w:eastAsia="en-GB"/>
              </w:rPr>
              <w:t>) {</w:t>
            </w:r>
          </w:p>
          <w:p w14:paraId="5FCAF559" w14:textId="77777777" w:rsidR="00DC4359" w:rsidRPr="00DC4359" w:rsidRDefault="00DC4359" w:rsidP="00DC4359">
            <w:pPr>
              <w:spacing w:after="0"/>
              <w:rPr>
                <w:rFonts w:ascii="Arial" w:hAnsi="Arial"/>
                <w:lang w:eastAsia="en-GB"/>
              </w:rPr>
            </w:pPr>
            <w:r w:rsidRPr="00DC4359">
              <w:rPr>
                <w:rFonts w:ascii="Arial" w:hAnsi="Arial"/>
                <w:lang w:eastAsia="en-GB"/>
              </w:rPr>
              <w:t xml:space="preserve">      if (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ischosen</w:t>
            </w:r>
            <w:proofErr w:type="spellEnd"/>
            <w:r w:rsidRPr="00DC4359">
              <w:rPr>
                <w:rFonts w:ascii="Arial" w:hAnsi="Arial"/>
                <w:lang w:eastAsia="en-GB"/>
              </w:rPr>
              <w:t>(v_ReferToUri.components.tel)) {</w:t>
            </w:r>
          </w:p>
          <w:p w14:paraId="083343D5" w14:textId="77777777" w:rsidR="00DC4359" w:rsidRPr="00DC4359" w:rsidRDefault="00DC4359" w:rsidP="00DC4359">
            <w:pPr>
              <w:spacing w:after="0"/>
              <w:rPr>
                <w:rFonts w:ascii="Arial" w:hAnsi="Arial"/>
                <w:lang w:eastAsia="en-GB"/>
              </w:rPr>
            </w:pPr>
            <w:r w:rsidRPr="00DC4359">
              <w:rPr>
                <w:rFonts w:ascii="Arial" w:hAnsi="Arial"/>
                <w:lang w:eastAsia="en-GB"/>
              </w:rPr>
              <w:t xml:space="preserve">        /* convert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tel</w:t>
            </w:r>
            <w:proofErr w:type="spellEnd"/>
            <w:r w:rsidRPr="00DC4359">
              <w:rPr>
                <w:rFonts w:ascii="Arial" w:hAnsi="Arial"/>
                <w:lang w:eastAsia="en-GB"/>
              </w:rPr>
              <w:t xml:space="preserve"> URI to SIP URI acc. to RFC 3261 clause 19.1.6: */</w:t>
            </w:r>
          </w:p>
          <w:p w14:paraId="31BDF675" w14:textId="77777777" w:rsidR="00DC4359" w:rsidRPr="00DC4359" w:rsidRDefault="00DC4359" w:rsidP="00DC4359">
            <w:pPr>
              <w:spacing w:after="0"/>
              <w:rPr>
                <w:rFonts w:ascii="Arial" w:hAnsi="Arial"/>
                <w:lang w:eastAsia="en-GB"/>
              </w:rPr>
            </w:pPr>
            <w:r w:rsidRPr="00DC4359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v_</w:t>
            </w:r>
            <w:proofErr w:type="gramStart"/>
            <w:r w:rsidRPr="00DC4359">
              <w:rPr>
                <w:rFonts w:ascii="Arial" w:hAnsi="Arial"/>
                <w:lang w:eastAsia="en-GB"/>
              </w:rPr>
              <w:t>UserInfo</w:t>
            </w:r>
            <w:proofErr w:type="spellEnd"/>
            <w:r w:rsidRPr="00DC435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DC435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cr_UserInfo</w:t>
            </w:r>
            <w:proofErr w:type="spellEnd"/>
            <w:r w:rsidRPr="00DC4359">
              <w:rPr>
                <w:rFonts w:ascii="Arial" w:hAnsi="Arial"/>
                <w:lang w:eastAsia="en-GB"/>
              </w:rPr>
              <w:t>(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v_ReferToUri.components.tel.subscriber</w:t>
            </w:r>
            <w:proofErr w:type="spellEnd"/>
            <w:r w:rsidRPr="00DC4359">
              <w:rPr>
                <w:rFonts w:ascii="Arial" w:hAnsi="Arial"/>
                <w:lang w:eastAsia="en-GB"/>
              </w:rPr>
              <w:t>, omit);</w:t>
            </w:r>
          </w:p>
          <w:p w14:paraId="5FA4A332" w14:textId="77777777" w:rsidR="00DC4359" w:rsidRPr="00DC4359" w:rsidRDefault="00DC4359" w:rsidP="00DC4359">
            <w:pPr>
              <w:spacing w:after="0"/>
              <w:rPr>
                <w:rFonts w:ascii="Arial" w:hAnsi="Arial"/>
                <w:lang w:eastAsia="en-GB"/>
              </w:rPr>
            </w:pPr>
            <w:r w:rsidRPr="00DC4359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v_</w:t>
            </w:r>
            <w:proofErr w:type="gramStart"/>
            <w:r w:rsidRPr="00DC4359">
              <w:rPr>
                <w:rFonts w:ascii="Arial" w:hAnsi="Arial"/>
                <w:lang w:eastAsia="en-GB"/>
              </w:rPr>
              <w:t>Params</w:t>
            </w:r>
            <w:proofErr w:type="spellEnd"/>
            <w:r w:rsidRPr="00DC435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DC4359">
              <w:rPr>
                <w:rFonts w:ascii="Arial" w:hAnsi="Arial"/>
                <w:lang w:eastAsia="en-GB"/>
              </w:rPr>
              <w:t>= superset(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cr_GenericParam_Common</w:t>
            </w:r>
            <w:proofErr w:type="spellEnd"/>
            <w:r w:rsidRPr="00DC4359">
              <w:rPr>
                <w:rFonts w:ascii="Arial" w:hAnsi="Arial"/>
                <w:lang w:eastAsia="en-GB"/>
              </w:rPr>
              <w:t xml:space="preserve">("user",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cr_GenValueToken</w:t>
            </w:r>
            <w:proofErr w:type="spellEnd"/>
            <w:r w:rsidRPr="00DC4359">
              <w:rPr>
                <w:rFonts w:ascii="Arial" w:hAnsi="Arial"/>
                <w:lang w:eastAsia="en-GB"/>
              </w:rPr>
              <w:t xml:space="preserve">("phone")));    // @sic R5s160295; NOTE: per default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f_SIP_BuildSipUri_RX</w:t>
            </w:r>
            <w:proofErr w:type="spellEnd"/>
            <w:r w:rsidRPr="00DC4359">
              <w:rPr>
                <w:rFonts w:ascii="Arial" w:hAnsi="Arial"/>
                <w:lang w:eastAsia="en-GB"/>
              </w:rPr>
              <w:t xml:space="preserve"> initialises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urlParameters</w:t>
            </w:r>
            <w:proofErr w:type="spellEnd"/>
            <w:r w:rsidRPr="00DC4359">
              <w:rPr>
                <w:rFonts w:ascii="Arial" w:hAnsi="Arial"/>
                <w:lang w:eastAsia="en-GB"/>
              </w:rPr>
              <w:t xml:space="preserve"> with * sic@</w:t>
            </w:r>
          </w:p>
          <w:p w14:paraId="4A1593F3" w14:textId="77777777" w:rsidR="00DC4359" w:rsidRPr="00DC4359" w:rsidRDefault="00DC4359" w:rsidP="00DC4359">
            <w:pPr>
              <w:spacing w:after="0"/>
              <w:rPr>
                <w:rFonts w:ascii="Arial" w:hAnsi="Arial"/>
                <w:lang w:eastAsia="en-GB"/>
              </w:rPr>
            </w:pPr>
            <w:r w:rsidRPr="00DC4359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v_</w:t>
            </w:r>
            <w:proofErr w:type="gramStart"/>
            <w:r w:rsidRPr="00DC4359">
              <w:rPr>
                <w:rFonts w:ascii="Arial" w:hAnsi="Arial"/>
                <w:lang w:eastAsia="en-GB"/>
              </w:rPr>
              <w:t>UriComponents</w:t>
            </w:r>
            <w:proofErr w:type="spellEnd"/>
            <w:r w:rsidRPr="00DC435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DC435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cr_SipUriComponent</w:t>
            </w:r>
            <w:proofErr w:type="spellEnd"/>
            <w:r w:rsidRPr="00DC4359">
              <w:rPr>
                <w:rFonts w:ascii="Arial" w:hAnsi="Arial"/>
                <w:lang w:eastAsia="en-GB"/>
              </w:rPr>
              <w:t>(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v_UserInfo</w:t>
            </w:r>
            <w:proofErr w:type="spellEnd"/>
            <w:r w:rsidRPr="00DC4359">
              <w:rPr>
                <w:rFonts w:ascii="Arial" w:hAnsi="Arial"/>
                <w:lang w:eastAsia="en-GB"/>
              </w:rPr>
              <w:t>, *, *);</w:t>
            </w:r>
          </w:p>
          <w:p w14:paraId="38D9A280" w14:textId="77777777" w:rsidR="00DC4359" w:rsidRPr="00DC4359" w:rsidRDefault="00DC4359" w:rsidP="00DC4359">
            <w:pPr>
              <w:spacing w:after="0"/>
              <w:rPr>
                <w:rFonts w:ascii="Arial" w:hAnsi="Arial"/>
                <w:lang w:eastAsia="en-GB"/>
              </w:rPr>
            </w:pPr>
            <w:r w:rsidRPr="00DC4359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v_</w:t>
            </w:r>
            <w:proofErr w:type="gramStart"/>
            <w:r w:rsidRPr="00DC4359">
              <w:rPr>
                <w:rFonts w:ascii="Arial" w:hAnsi="Arial"/>
                <w:lang w:eastAsia="en-GB"/>
              </w:rPr>
              <w:t>ReferToUri</w:t>
            </w:r>
            <w:proofErr w:type="spellEnd"/>
            <w:r w:rsidRPr="00DC435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DC435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cr_SipUrl_Common</w:t>
            </w:r>
            <w:proofErr w:type="spellEnd"/>
            <w:r w:rsidRPr="00DC4359">
              <w:rPr>
                <w:rFonts w:ascii="Arial" w:hAnsi="Arial"/>
                <w:lang w:eastAsia="en-GB"/>
              </w:rPr>
              <w:t>(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c_sipScheme</w:t>
            </w:r>
            <w:proofErr w:type="spellEnd"/>
            <w:r w:rsidRPr="00DC435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v_UriComponents</w:t>
            </w:r>
            <w:proofErr w:type="spellEnd"/>
            <w:r w:rsidRPr="00DC435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v_Params</w:t>
            </w:r>
            <w:proofErr w:type="spellEnd"/>
            <w:r w:rsidRPr="00DC4359">
              <w:rPr>
                <w:rFonts w:ascii="Arial" w:hAnsi="Arial"/>
                <w:lang w:eastAsia="en-GB"/>
              </w:rPr>
              <w:t>);</w:t>
            </w:r>
          </w:p>
          <w:p w14:paraId="103BDE72" w14:textId="77777777" w:rsidR="00DC4359" w:rsidRPr="00DC4359" w:rsidRDefault="00DC4359" w:rsidP="00DC4359">
            <w:pPr>
              <w:spacing w:after="0"/>
              <w:rPr>
                <w:rFonts w:ascii="Arial" w:hAnsi="Arial"/>
                <w:lang w:eastAsia="en-GB"/>
              </w:rPr>
            </w:pPr>
            <w:r w:rsidRPr="00DC4359">
              <w:rPr>
                <w:rFonts w:ascii="Arial" w:hAnsi="Arial"/>
                <w:lang w:eastAsia="en-GB"/>
              </w:rPr>
              <w:t xml:space="preserve">      }</w:t>
            </w:r>
          </w:p>
          <w:p w14:paraId="63D17C00" w14:textId="3624DA71" w:rsidR="00DC4359" w:rsidRPr="00DC4359" w:rsidRDefault="00DC4359" w:rsidP="00DC4359">
            <w:pPr>
              <w:spacing w:after="0"/>
              <w:rPr>
                <w:rFonts w:ascii="Arial" w:hAnsi="Arial"/>
                <w:lang w:eastAsia="en-GB"/>
              </w:rPr>
            </w:pPr>
            <w:r w:rsidRPr="00DC4359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v_</w:t>
            </w:r>
            <w:proofErr w:type="gramStart"/>
            <w:r w:rsidRPr="00DC4359">
              <w:rPr>
                <w:rFonts w:ascii="Arial" w:hAnsi="Arial"/>
                <w:lang w:eastAsia="en-GB"/>
              </w:rPr>
              <w:t>AllowedHeaders</w:t>
            </w:r>
            <w:proofErr w:type="spellEnd"/>
            <w:r w:rsidRPr="00DC435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DC4359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cr_GenericParam_Common</w:t>
            </w:r>
            <w:proofErr w:type="spellEnd"/>
            <w:r w:rsidRPr="00DC4359">
              <w:rPr>
                <w:rFonts w:ascii="Arial" w:hAnsi="Arial"/>
                <w:lang w:eastAsia="en-GB"/>
              </w:rPr>
              <w:t xml:space="preserve">("Replaces",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cr_GenValueToken</w:t>
            </w:r>
            <w:proofErr w:type="spellEnd"/>
            <w:r w:rsidRPr="00DC4359">
              <w:rPr>
                <w:rFonts w:ascii="Arial" w:hAnsi="Arial"/>
                <w:lang w:eastAsia="en-GB"/>
              </w:rPr>
              <w:t xml:space="preserve">(?)),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cr_GenericParam</w:t>
            </w:r>
            <w:proofErr w:type="spellEnd"/>
            <w:r w:rsidRPr="00DC4359">
              <w:rPr>
                <w:rFonts w:ascii="Arial" w:hAnsi="Arial"/>
                <w:lang w:eastAsia="en-GB"/>
              </w:rPr>
              <w:t>("Require", "replaces") };</w:t>
            </w:r>
          </w:p>
          <w:p w14:paraId="768EFBDD" w14:textId="1552D5A4" w:rsidR="00DC4359" w:rsidRPr="00DC4359" w:rsidRDefault="00DC4359" w:rsidP="00DC4359">
            <w:pPr>
              <w:spacing w:after="0"/>
              <w:rPr>
                <w:rFonts w:ascii="Arial" w:hAnsi="Arial"/>
                <w:lang w:eastAsia="en-GB"/>
              </w:rPr>
            </w:pPr>
            <w:r w:rsidRPr="00DC4359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v_</w:t>
            </w:r>
            <w:proofErr w:type="gramStart"/>
            <w:r w:rsidRPr="00DC4359">
              <w:rPr>
                <w:rFonts w:ascii="Arial" w:hAnsi="Arial"/>
                <w:lang w:eastAsia="en-GB"/>
              </w:rPr>
              <w:t>ReferToUri.headers</w:t>
            </w:r>
            <w:proofErr w:type="spellEnd"/>
            <w:r w:rsidRPr="00DC435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DC4359">
              <w:rPr>
                <w:rFonts w:ascii="Arial" w:hAnsi="Arial"/>
                <w:lang w:eastAsia="en-GB"/>
              </w:rPr>
              <w:t xml:space="preserve">= subset(all from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v_AllowedHeaders</w:t>
            </w:r>
            <w:proofErr w:type="spellEnd"/>
            <w:r w:rsidRPr="00DC4359">
              <w:rPr>
                <w:rFonts w:ascii="Arial" w:hAnsi="Arial"/>
                <w:lang w:eastAsia="en-GB"/>
              </w:rPr>
              <w:t xml:space="preserve">); </w:t>
            </w:r>
          </w:p>
          <w:p w14:paraId="666154C1" w14:textId="77777777" w:rsidR="00DC4359" w:rsidRPr="00DC4359" w:rsidRDefault="00DC4359" w:rsidP="00DC4359">
            <w:pPr>
              <w:spacing w:after="0"/>
              <w:rPr>
                <w:rFonts w:ascii="Arial" w:hAnsi="Arial"/>
                <w:lang w:eastAsia="en-GB"/>
              </w:rPr>
            </w:pPr>
            <w:r w:rsidRPr="00DC4359">
              <w:rPr>
                <w:rFonts w:ascii="Arial" w:hAnsi="Arial"/>
                <w:lang w:eastAsia="en-GB"/>
              </w:rPr>
              <w:t xml:space="preserve">    }</w:t>
            </w:r>
          </w:p>
          <w:p w14:paraId="3EFD598A" w14:textId="77777777" w:rsidR="00DC4359" w:rsidRPr="00DC4359" w:rsidRDefault="00DC4359" w:rsidP="00DC4359">
            <w:pPr>
              <w:spacing w:after="0"/>
              <w:rPr>
                <w:rFonts w:ascii="Arial" w:hAnsi="Arial"/>
                <w:lang w:eastAsia="en-GB"/>
              </w:rPr>
            </w:pPr>
            <w:r w:rsidRPr="00DC4359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DC4359">
              <w:rPr>
                <w:rFonts w:ascii="Arial" w:hAnsi="Arial"/>
                <w:lang w:eastAsia="en-GB"/>
              </w:rPr>
              <w:t>v_ReferToUri</w:t>
            </w:r>
            <w:proofErr w:type="spellEnd"/>
            <w:r w:rsidRPr="00DC4359">
              <w:rPr>
                <w:rFonts w:ascii="Arial" w:hAnsi="Arial"/>
                <w:lang w:eastAsia="en-GB"/>
              </w:rPr>
              <w:t>;</w:t>
            </w:r>
          </w:p>
          <w:p w14:paraId="340080ED" w14:textId="7121FA85" w:rsidR="00DC4359" w:rsidRPr="00DC4359" w:rsidRDefault="00DC4359">
            <w:pPr>
              <w:spacing w:after="0"/>
              <w:rPr>
                <w:rFonts w:ascii="Arial" w:hAnsi="Arial"/>
                <w:lang w:eastAsia="en-GB"/>
              </w:rPr>
            </w:pPr>
            <w:r w:rsidRPr="00DC4359">
              <w:rPr>
                <w:rFonts w:ascii="Arial" w:hAnsi="Arial"/>
                <w:lang w:eastAsia="en-GB"/>
              </w:rPr>
              <w:t xml:space="preserve">  }</w:t>
            </w:r>
          </w:p>
          <w:p w14:paraId="41C1BA53" w14:textId="685D4A83" w:rsidR="00647F8D" w:rsidRDefault="00647F8D" w:rsidP="00126B57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4FEDEA2" w14:textId="4AAC1D7F" w:rsidR="00E277D2" w:rsidRDefault="00E277D2" w:rsidP="00E277D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2" w:name="_Toc115067529"/>
      <w:r w:rsidRPr="008E4F81">
        <w:rPr>
          <w:b/>
        </w:rPr>
        <w:t xml:space="preserve">Correction to function </w:t>
      </w:r>
      <w:proofErr w:type="spellStart"/>
      <w:r w:rsidR="00C52A8F" w:rsidRPr="00C52A8F">
        <w:rPr>
          <w:b/>
        </w:rPr>
        <w:t>a_IMS_REFER_ReceiveRequest</w:t>
      </w:r>
      <w:bookmarkEnd w:id="32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277D2" w:rsidRPr="00647F8D" w14:paraId="69AC8565" w14:textId="77777777" w:rsidTr="001677F4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AF04" w14:textId="77777777" w:rsidR="00E277D2" w:rsidRDefault="00E277D2" w:rsidP="001677F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EED7" w14:textId="0B3F9ED5" w:rsidR="00E277D2" w:rsidRPr="00E40CB8" w:rsidRDefault="00C52A8F" w:rsidP="001677F4">
            <w:pPr>
              <w:pStyle w:val="CRCoverPage"/>
              <w:spacing w:after="0"/>
              <w:rPr>
                <w:noProof/>
              </w:rPr>
            </w:pPr>
            <w:r w:rsidRPr="00B65948">
              <w:rPr>
                <w:lang w:eastAsia="en-GB"/>
              </w:rPr>
              <w:t>a_IMS_REFER_ReceiveRequest</w:t>
            </w:r>
          </w:p>
        </w:tc>
      </w:tr>
      <w:tr w:rsidR="00E277D2" w:rsidRPr="00647F8D" w14:paraId="25144C6F" w14:textId="77777777" w:rsidTr="001677F4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64FC" w14:textId="77777777" w:rsidR="00E277D2" w:rsidRDefault="00E277D2" w:rsidP="001677F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E39A" w14:textId="123ED079" w:rsidR="00E277D2" w:rsidRPr="00607FC7" w:rsidRDefault="005106BB" w:rsidP="001677F4">
            <w:pPr>
              <w:pStyle w:val="CRCoverPage"/>
              <w:rPr>
                <w:noProof/>
              </w:rPr>
            </w:pPr>
            <w:r>
              <w:rPr>
                <w:lang w:val="en-US"/>
              </w:rPr>
              <w:t xml:space="preserve">Removed unnecessary </w:t>
            </w:r>
            <w:proofErr w:type="spellStart"/>
            <w:r>
              <w:rPr>
                <w:lang w:val="en-US"/>
              </w:rPr>
              <w:t>statemnents</w:t>
            </w:r>
            <w:proofErr w:type="spellEnd"/>
            <w:r>
              <w:rPr>
                <w:lang w:val="en-US"/>
              </w:rPr>
              <w:t xml:space="preserve"> and allow UEs to include “Require=replaces” header when running any of the three test cases mentioned above. With proposed implementation Require header MUST be present only for 8.36.</w:t>
            </w:r>
          </w:p>
        </w:tc>
      </w:tr>
      <w:tr w:rsidR="00E81836" w:rsidRPr="00647F8D" w14:paraId="4C1969A0" w14:textId="77777777" w:rsidTr="001677F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0EBA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A88F" w14:textId="77777777" w:rsidR="00E81836" w:rsidRDefault="000E24EE" w:rsidP="00E81836">
            <w:pPr>
              <w:pStyle w:val="CRCoverPage"/>
              <w:spacing w:after="0"/>
              <w:rPr>
                <w:noProof/>
                <w:lang w:val="en-US"/>
              </w:rPr>
            </w:pPr>
            <w:r w:rsidRPr="000E24EE">
              <w:rPr>
                <w:noProof/>
                <w:lang w:val="en-US"/>
              </w:rPr>
              <w:t>Removed unnecessary statemnents and allow UEs to include “Require=replaces” header but requires his presence for Explicit Call Forwarding.</w:t>
            </w:r>
          </w:p>
          <w:p w14:paraId="206E1B6F" w14:textId="77777777" w:rsidR="00DF4F97" w:rsidRDefault="00DF4F97" w:rsidP="00E81836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0D2A53A" w14:textId="263DA878" w:rsidR="00DF4F97" w:rsidRPr="00831BBA" w:rsidRDefault="00DF4F97" w:rsidP="00E81836">
            <w:pPr>
              <w:pStyle w:val="CRCoverPage"/>
              <w:spacing w:after="0"/>
              <w:rPr>
                <w:noProof/>
                <w:lang w:val="en-US"/>
              </w:rPr>
            </w:pPr>
            <w:r w:rsidRPr="00DF4F97">
              <w:rPr>
                <w:noProof/>
                <w:highlight w:val="yellow"/>
                <w:lang w:val="en-US"/>
              </w:rPr>
              <w:t>*Code highlight in yellow is removed.</w:t>
            </w:r>
          </w:p>
        </w:tc>
      </w:tr>
      <w:tr w:rsidR="00E81836" w:rsidRPr="00647F8D" w14:paraId="23C93DAE" w14:textId="77777777" w:rsidTr="001677F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0AE0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EE7E" w14:textId="71FC1926" w:rsidR="00E81836" w:rsidRDefault="000E24EE" w:rsidP="00E81836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IMS\</w:t>
            </w:r>
            <w:r w:rsidR="00831BBA">
              <w:rPr>
                <w:rFonts w:ascii="Arial" w:hAnsi="Arial" w:cs="Arial"/>
                <w:noProof/>
                <w:lang w:val="en-US"/>
              </w:rPr>
              <w:t>Common\NR5GC\</w:t>
            </w:r>
            <w:r w:rsidRPr="000E24EE">
              <w:rPr>
                <w:rFonts w:ascii="Arial" w:hAnsi="Arial" w:cs="Arial"/>
                <w:noProof/>
                <w:lang w:val="en-US"/>
              </w:rPr>
              <w:t>IMS_Procedures_Conferencing</w:t>
            </w:r>
            <w:r w:rsidR="00831BBA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E81836" w14:paraId="0B434C77" w14:textId="77777777" w:rsidTr="001677F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F0E2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028A" w14:textId="77777777" w:rsidR="00E81836" w:rsidRDefault="00E81836" w:rsidP="00E81836">
            <w:pPr>
              <w:rPr>
                <w:rFonts w:ascii="Arial" w:hAnsi="Arial"/>
                <w:highlight w:val="cyan"/>
              </w:rPr>
            </w:pPr>
          </w:p>
        </w:tc>
      </w:tr>
    </w:tbl>
    <w:p w14:paraId="2FD92D06" w14:textId="77777777" w:rsidR="00E277D2" w:rsidRDefault="00E277D2" w:rsidP="00E277D2">
      <w:pPr>
        <w:rPr>
          <w:noProof/>
        </w:rPr>
      </w:pPr>
    </w:p>
    <w:p w14:paraId="39A11712" w14:textId="77777777" w:rsidR="00E277D2" w:rsidRDefault="00E277D2" w:rsidP="00E277D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277D2" w14:paraId="2B0B2F06" w14:textId="77777777" w:rsidTr="001677F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FEE9D9" w14:textId="35AA5912" w:rsidR="00E277D2" w:rsidRDefault="00E277D2" w:rsidP="001677F4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A37FC45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altstep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a_IMS_REFER_</w:t>
            </w:r>
            <w:proofErr w:type="gramStart"/>
            <w:r w:rsidRPr="006E368E">
              <w:rPr>
                <w:rFonts w:ascii="Arial" w:hAnsi="Arial"/>
                <w:lang w:eastAsia="en-GB"/>
              </w:rPr>
              <w:t>ReceiveRequest</w:t>
            </w:r>
            <w:proofErr w:type="spellEnd"/>
            <w:r w:rsidRPr="006E368E">
              <w:rPr>
                <w:rFonts w:ascii="Arial" w:hAnsi="Arial"/>
                <w:lang w:eastAsia="en-GB"/>
              </w:rPr>
              <w:t>(</w:t>
            </w:r>
            <w:proofErr w:type="gramEnd"/>
            <w:r w:rsidRPr="006E368E">
              <w:rPr>
                <w:rFonts w:ascii="Arial" w:hAnsi="Arial"/>
                <w:lang w:eastAsia="en-GB"/>
              </w:rPr>
              <w:t xml:space="preserve">out IMS_DATA_REQ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p_IMS_REFER_REQ</w:t>
            </w:r>
            <w:proofErr w:type="spellEnd"/>
            <w:r w:rsidRPr="006E368E">
              <w:rPr>
                <w:rFonts w:ascii="Arial" w:hAnsi="Arial"/>
                <w:lang w:eastAsia="en-GB"/>
              </w:rPr>
              <w:t>,</w:t>
            </w:r>
          </w:p>
          <w:p w14:paraId="00D5C274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p_RequestUriString</w:t>
            </w:r>
            <w:proofErr w:type="spellEnd"/>
            <w:r w:rsidRPr="006E368E">
              <w:rPr>
                <w:rFonts w:ascii="Arial" w:hAnsi="Arial"/>
                <w:lang w:eastAsia="en-GB"/>
              </w:rPr>
              <w:t>,</w:t>
            </w:r>
          </w:p>
          <w:p w14:paraId="23919863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6E368E">
              <w:rPr>
                <w:rFonts w:ascii="Arial" w:hAnsi="Arial"/>
                <w:lang w:eastAsia="en-GB"/>
              </w:rPr>
              <w:t>,</w:t>
            </w:r>
          </w:p>
          <w:p w14:paraId="238FC2F1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                             template (omit)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IMS_PTC_DialogIndex_Type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6E368E">
              <w:rPr>
                <w:rFonts w:ascii="Arial" w:hAnsi="Arial"/>
                <w:lang w:eastAsia="en-GB"/>
              </w:rPr>
              <w:t>,</w:t>
            </w:r>
          </w:p>
          <w:p w14:paraId="5D3666A3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p_</w:t>
            </w:r>
            <w:proofErr w:type="gramStart"/>
            <w:r w:rsidRPr="006E368E">
              <w:rPr>
                <w:rFonts w:ascii="Arial" w:hAnsi="Arial"/>
                <w:lang w:eastAsia="en-GB"/>
              </w:rPr>
              <w:t>ReferCreatingDialog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E368E">
              <w:rPr>
                <w:rFonts w:ascii="Arial" w:hAnsi="Arial"/>
                <w:lang w:eastAsia="en-GB"/>
              </w:rPr>
              <w:t>= false,</w:t>
            </w:r>
          </w:p>
          <w:p w14:paraId="0B0C5D90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IMS_CallType_Type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p_</w:t>
            </w:r>
            <w:proofErr w:type="gramStart"/>
            <w:r w:rsidRPr="006E368E">
              <w:rPr>
                <w:rFonts w:ascii="Arial" w:hAnsi="Arial"/>
                <w:lang w:eastAsia="en-GB"/>
              </w:rPr>
              <w:t>CallType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E368E">
              <w:rPr>
                <w:rFonts w:ascii="Arial" w:hAnsi="Arial"/>
                <w:lang w:eastAsia="en-GB"/>
              </w:rPr>
              <w:t>= CONFERENCE_CALL) runs on IMS_PTC</w:t>
            </w:r>
          </w:p>
          <w:p w14:paraId="746E0D1D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6E368E">
              <w:rPr>
                <w:rFonts w:ascii="Arial" w:hAnsi="Arial"/>
                <w:lang w:eastAsia="en-GB"/>
              </w:rPr>
              <w:t>{ /</w:t>
            </w:r>
            <w:proofErr w:type="gramEnd"/>
            <w:r w:rsidRPr="006E368E">
              <w:rPr>
                <w:rFonts w:ascii="Arial" w:hAnsi="Arial"/>
                <w:lang w:eastAsia="en-GB"/>
              </w:rPr>
              <w:t xml:space="preserve">* @sic R5s141343 change 3.1: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:= false sic@ */</w:t>
            </w:r>
          </w:p>
          <w:p w14:paraId="3CFA0D64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/* @sic R5-153765: new parameter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sic@</w:t>
            </w:r>
          </w:p>
          <w:p w14:paraId="5FE098E8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* @sic R5s150909: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changed to "template (omit)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IMS_PTC_DialogIndex_Type</w:t>
            </w:r>
            <w:proofErr w:type="spellEnd"/>
            <w:r w:rsidRPr="006E368E">
              <w:rPr>
                <w:rFonts w:ascii="Arial" w:hAnsi="Arial"/>
                <w:lang w:eastAsia="en-GB"/>
              </w:rPr>
              <w:t>" sic@</w:t>
            </w:r>
          </w:p>
          <w:p w14:paraId="4656E57B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lastRenderedPageBreak/>
              <w:t xml:space="preserve">     * NOTE: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6E368E">
              <w:rPr>
                <w:rFonts w:ascii="Arial" w:hAnsi="Arial"/>
                <w:lang w:eastAsia="en-GB"/>
              </w:rPr>
              <w:t>(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) =&gt; there is an active session between the UE and a remote user which shall be replaced (e.g. </w:t>
            </w:r>
            <w:proofErr w:type="gramStart"/>
            <w:r w:rsidRPr="006E368E">
              <w:rPr>
                <w:rFonts w:ascii="Arial" w:hAnsi="Arial"/>
                <w:lang w:eastAsia="en-GB"/>
              </w:rPr>
              <w:t>Three way</w:t>
            </w:r>
            <w:proofErr w:type="gramEnd"/>
            <w:r w:rsidRPr="006E368E">
              <w:rPr>
                <w:rFonts w:ascii="Arial" w:hAnsi="Arial"/>
                <w:lang w:eastAsia="en-GB"/>
              </w:rPr>
              <w:t xml:space="preserve"> session creation; 15.121a);</w:t>
            </w:r>
          </w:p>
          <w:p w14:paraId="0EAE7A6D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*                                              </w:t>
            </w:r>
            <w:proofErr w:type="gramStart"/>
            <w:r w:rsidRPr="006E368E">
              <w:rPr>
                <w:rFonts w:ascii="Arial" w:hAnsi="Arial"/>
                <w:lang w:eastAsia="en-GB"/>
              </w:rPr>
              <w:t xml:space="preserve">   (</w:t>
            </w:r>
            <w:proofErr w:type="gramEnd"/>
            <w:r w:rsidRPr="006E368E">
              <w:rPr>
                <w:rFonts w:ascii="Arial" w:hAnsi="Arial"/>
                <w:lang w:eastAsia="en-GB"/>
              </w:rPr>
              <w:t xml:space="preserve">the remote user is referenced by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6E368E">
              <w:rPr>
                <w:rFonts w:ascii="Arial" w:hAnsi="Arial"/>
                <w:lang w:eastAsia="en-GB"/>
              </w:rPr>
              <w:t>)</w:t>
            </w:r>
          </w:p>
          <w:p w14:paraId="569B59CC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*      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6E368E">
              <w:rPr>
                <w:rFonts w:ascii="Arial" w:hAnsi="Arial"/>
                <w:lang w:eastAsia="en-GB"/>
              </w:rPr>
              <w:t>==omit      =&gt; there is no active session with the remote user but the REFER is just to invite the remote user */</w:t>
            </w:r>
          </w:p>
          <w:p w14:paraId="20D0DBC6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/* @sic R5s160045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p_CSeqValue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removed sic@</w:t>
            </w:r>
          </w:p>
          <w:p w14:paraId="078C0DA7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@sic R5s180548: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added sic@</w:t>
            </w:r>
          </w:p>
          <w:p w14:paraId="22F48787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*/</w:t>
            </w:r>
          </w:p>
          <w:p w14:paraId="1A0000F0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var IMS_DATA_REQ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v_IMS_REFER_REQ_ByRef</w:t>
            </w:r>
            <w:proofErr w:type="spellEnd"/>
            <w:r w:rsidRPr="006E368E">
              <w:rPr>
                <w:rFonts w:ascii="Arial" w:hAnsi="Arial"/>
                <w:lang w:eastAsia="en-GB"/>
              </w:rPr>
              <w:t>;</w:t>
            </w:r>
          </w:p>
          <w:p w14:paraId="0D30C830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SipUrl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</w:t>
            </w:r>
            <w:proofErr w:type="gramStart"/>
            <w:r w:rsidRPr="006E368E">
              <w:rPr>
                <w:rFonts w:ascii="Arial" w:hAnsi="Arial"/>
                <w:lang w:eastAsia="en-GB"/>
              </w:rPr>
              <w:t>RequestUriRefer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E368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f_SIP_BuildSipUri_RX</w:t>
            </w:r>
            <w:proofErr w:type="spellEnd"/>
            <w:r w:rsidRPr="006E368E">
              <w:rPr>
                <w:rFonts w:ascii="Arial" w:hAnsi="Arial"/>
                <w:lang w:eastAsia="en-GB"/>
              </w:rPr>
              <w:t>(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p_RequestUriString</w:t>
            </w:r>
            <w:proofErr w:type="spellEnd"/>
            <w:r w:rsidRPr="006E368E">
              <w:rPr>
                <w:rFonts w:ascii="Arial" w:hAnsi="Arial"/>
                <w:lang w:eastAsia="en-GB"/>
              </w:rPr>
              <w:t>);</w:t>
            </w:r>
          </w:p>
          <w:p w14:paraId="237C9A7A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</w:t>
            </w:r>
            <w:proofErr w:type="gramStart"/>
            <w:r w:rsidRPr="006E368E">
              <w:rPr>
                <w:rFonts w:ascii="Arial" w:hAnsi="Arial"/>
                <w:lang w:eastAsia="en-GB"/>
              </w:rPr>
              <w:t>ReplacesHeaderIsRequired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E368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6E368E">
              <w:rPr>
                <w:rFonts w:ascii="Arial" w:hAnsi="Arial"/>
                <w:lang w:eastAsia="en-GB"/>
              </w:rPr>
              <w:t>(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6E368E">
              <w:rPr>
                <w:rFonts w:ascii="Arial" w:hAnsi="Arial"/>
                <w:lang w:eastAsia="en-GB"/>
              </w:rPr>
              <w:t>);</w:t>
            </w:r>
          </w:p>
          <w:p w14:paraId="7E3F0745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</w:t>
            </w:r>
            <w:proofErr w:type="gramStart"/>
            <w:r w:rsidRPr="006E368E">
              <w:rPr>
                <w:rFonts w:ascii="Arial" w:hAnsi="Arial"/>
                <w:lang w:eastAsia="en-GB"/>
              </w:rPr>
              <w:t>RequireHeaderIsRequired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E368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v_ReplacesHeaderIsRequired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and (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== NORMAL_CALL);</w:t>
            </w:r>
          </w:p>
          <w:p w14:paraId="5306D0CF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SipUrl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</w:t>
            </w:r>
            <w:proofErr w:type="gramStart"/>
            <w:r w:rsidRPr="006E368E">
              <w:rPr>
                <w:rFonts w:ascii="Arial" w:hAnsi="Arial"/>
                <w:lang w:eastAsia="en-GB"/>
              </w:rPr>
              <w:t>ReferToUri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E368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fl_SIP_BuildReferToUri_RX</w:t>
            </w:r>
            <w:proofErr w:type="spellEnd"/>
            <w:r w:rsidRPr="006E368E">
              <w:rPr>
                <w:rFonts w:ascii="Arial" w:hAnsi="Arial"/>
                <w:lang w:eastAsia="en-GB"/>
              </w:rPr>
              <w:t>(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v_ReplacesHeaderIsRequired</w:t>
            </w:r>
            <w:proofErr w:type="spellEnd"/>
            <w:r w:rsidRPr="00DF4F97">
              <w:rPr>
                <w:rFonts w:ascii="Arial" w:hAnsi="Arial"/>
                <w:highlight w:val="yellow"/>
                <w:lang w:eastAsia="en-GB"/>
              </w:rPr>
              <w:t xml:space="preserve">, </w:t>
            </w:r>
            <w:proofErr w:type="spellStart"/>
            <w:r w:rsidRPr="00DF4F97">
              <w:rPr>
                <w:rFonts w:ascii="Arial" w:hAnsi="Arial"/>
                <w:highlight w:val="yellow"/>
                <w:lang w:eastAsia="en-GB"/>
              </w:rPr>
              <w:t>v_RequireHeaderIsRequired</w:t>
            </w:r>
            <w:proofErr w:type="spellEnd"/>
            <w:r w:rsidRPr="006E368E">
              <w:rPr>
                <w:rFonts w:ascii="Arial" w:hAnsi="Arial"/>
                <w:lang w:eastAsia="en-GB"/>
              </w:rPr>
              <w:t>);  /* @sic R5s150382 change 3; R5s160043, R5-160796 MCC160 implementation sic@</w:t>
            </w:r>
          </w:p>
          <w:p w14:paraId="47858105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                                         !!!! R5s220849_MCC160Comments: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v_RequireHeaderIsRequiredto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be removed after 22wk37 </w:t>
            </w:r>
            <w:proofErr w:type="gramStart"/>
            <w:r w:rsidRPr="006E368E">
              <w:rPr>
                <w:rFonts w:ascii="Arial" w:hAnsi="Arial"/>
                <w:lang w:eastAsia="en-GB"/>
              </w:rPr>
              <w:t>delivery !!!!</w:t>
            </w:r>
            <w:proofErr w:type="gramEnd"/>
            <w:r w:rsidRPr="006E368E">
              <w:rPr>
                <w:rFonts w:ascii="Arial" w:hAnsi="Arial"/>
                <w:lang w:eastAsia="en-GB"/>
              </w:rPr>
              <w:t xml:space="preserve"> */</w:t>
            </w:r>
          </w:p>
          <w:p w14:paraId="67B38544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v_MessageHeader_</w:t>
            </w:r>
            <w:proofErr w:type="gramStart"/>
            <w:r w:rsidRPr="006E368E">
              <w:rPr>
                <w:rFonts w:ascii="Arial" w:hAnsi="Arial"/>
                <w:lang w:eastAsia="en-GB"/>
              </w:rPr>
              <w:t>Refer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E368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f_IMS_ReferRequest_MessageHeaderRX</w:t>
            </w:r>
            <w:proofErr w:type="spellEnd"/>
            <w:r w:rsidRPr="006E368E">
              <w:rPr>
                <w:rFonts w:ascii="Arial" w:hAnsi="Arial"/>
                <w:lang w:eastAsia="en-GB"/>
              </w:rPr>
              <w:t>(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v_RequestUriRefer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v_ReferToUri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6E368E">
              <w:rPr>
                <w:rFonts w:ascii="Arial" w:hAnsi="Arial"/>
                <w:lang w:eastAsia="en-GB"/>
              </w:rPr>
              <w:t>);</w:t>
            </w:r>
          </w:p>
          <w:p w14:paraId="6D0C637B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SipUrl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v_ReferToUrl</w:t>
            </w:r>
            <w:proofErr w:type="spellEnd"/>
            <w:r w:rsidRPr="006E368E">
              <w:rPr>
                <w:rFonts w:ascii="Arial" w:hAnsi="Arial"/>
                <w:lang w:eastAsia="en-GB"/>
              </w:rPr>
              <w:t>;</w:t>
            </w:r>
          </w:p>
          <w:p w14:paraId="0F516776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GenericParam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v_Replaces</w:t>
            </w:r>
            <w:proofErr w:type="spellEnd"/>
            <w:r w:rsidRPr="006E368E">
              <w:rPr>
                <w:rFonts w:ascii="Arial" w:hAnsi="Arial"/>
                <w:lang w:eastAsia="en-GB"/>
              </w:rPr>
              <w:t>;</w:t>
            </w:r>
          </w:p>
          <w:p w14:paraId="40FAE46C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CallId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v_CallId</w:t>
            </w:r>
            <w:proofErr w:type="spellEnd"/>
            <w:r w:rsidRPr="006E368E">
              <w:rPr>
                <w:rFonts w:ascii="Arial" w:hAnsi="Arial"/>
                <w:lang w:eastAsia="en-GB"/>
              </w:rPr>
              <w:t>;</w:t>
            </w:r>
          </w:p>
          <w:p w14:paraId="7419D2CE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v_FromTag</w:t>
            </w:r>
            <w:proofErr w:type="spellEnd"/>
            <w:r w:rsidRPr="006E368E">
              <w:rPr>
                <w:rFonts w:ascii="Arial" w:hAnsi="Arial"/>
                <w:lang w:eastAsia="en-GB"/>
              </w:rPr>
              <w:t>;</w:t>
            </w:r>
          </w:p>
          <w:p w14:paraId="1DB9254B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v_ToTag</w:t>
            </w:r>
            <w:proofErr w:type="spellEnd"/>
            <w:r w:rsidRPr="006E368E">
              <w:rPr>
                <w:rFonts w:ascii="Arial" w:hAnsi="Arial"/>
                <w:lang w:eastAsia="en-GB"/>
              </w:rPr>
              <w:t>;</w:t>
            </w:r>
          </w:p>
          <w:p w14:paraId="62D87CD8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CharStringList_Type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v_ReceivedDialogId</w:t>
            </w:r>
            <w:proofErr w:type="spellEnd"/>
            <w:r w:rsidRPr="006E368E">
              <w:rPr>
                <w:rFonts w:ascii="Arial" w:hAnsi="Arial"/>
                <w:lang w:eastAsia="en-GB"/>
              </w:rPr>
              <w:t>;</w:t>
            </w:r>
          </w:p>
          <w:p w14:paraId="263A5911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CharStringList_Type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v_ExpectedDialogId</w:t>
            </w:r>
            <w:proofErr w:type="spellEnd"/>
            <w:r w:rsidRPr="006E368E">
              <w:rPr>
                <w:rFonts w:ascii="Arial" w:hAnsi="Arial"/>
                <w:lang w:eastAsia="en-GB"/>
              </w:rPr>
              <w:t>;</w:t>
            </w:r>
          </w:p>
          <w:p w14:paraId="2777988D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</w:p>
          <w:p w14:paraId="3224159E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[] a_IMS_</w:t>
            </w:r>
            <w:proofErr w:type="gramStart"/>
            <w:r w:rsidRPr="006E368E">
              <w:rPr>
                <w:rFonts w:ascii="Arial" w:hAnsi="Arial"/>
                <w:lang w:eastAsia="en-GB"/>
              </w:rPr>
              <w:t>ReceiveRequest(</w:t>
            </w:r>
            <w:proofErr w:type="gramEnd"/>
            <w:r w:rsidRPr="006E368E">
              <w:rPr>
                <w:rFonts w:ascii="Arial" w:hAnsi="Arial"/>
                <w:lang w:eastAsia="en-GB"/>
              </w:rPr>
              <w:t xml:space="preserve">car_IMS_Refer_Request(cr_REFER_Request(v_RequestUriRefer,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v_MessageHeader_Refer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)),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v_IMS_REFER_REQ_ByRef</w:t>
            </w:r>
            <w:proofErr w:type="spellEnd"/>
            <w:r w:rsidRPr="006E368E">
              <w:rPr>
                <w:rFonts w:ascii="Arial" w:hAnsi="Arial"/>
                <w:lang w:eastAsia="en-GB"/>
              </w:rPr>
              <w:t>)</w:t>
            </w:r>
          </w:p>
          <w:p w14:paraId="2D5E1150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{</w:t>
            </w:r>
          </w:p>
          <w:p w14:paraId="0CCAE569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f_IMS_A_2_10_Refer_</w:t>
            </w:r>
            <w:proofErr w:type="gramStart"/>
            <w:r w:rsidRPr="006E368E">
              <w:rPr>
                <w:rFonts w:ascii="Arial" w:hAnsi="Arial"/>
                <w:lang w:eastAsia="en-GB"/>
              </w:rPr>
              <w:t>CommonChecks(</w:t>
            </w:r>
            <w:proofErr w:type="spellStart"/>
            <w:proofErr w:type="gramEnd"/>
            <w:r w:rsidRPr="006E368E">
              <w:rPr>
                <w:rFonts w:ascii="Arial" w:hAnsi="Arial"/>
                <w:lang w:eastAsia="en-GB"/>
              </w:rPr>
              <w:t>v_IMS_REFER_REQ_ByRef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6E368E">
              <w:rPr>
                <w:rFonts w:ascii="Arial" w:hAnsi="Arial"/>
                <w:lang w:eastAsia="en-GB"/>
              </w:rPr>
              <w:t>);</w:t>
            </w:r>
          </w:p>
          <w:p w14:paraId="5ECF9B39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if (not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) </w:t>
            </w:r>
            <w:proofErr w:type="gramStart"/>
            <w:r w:rsidRPr="006E368E">
              <w:rPr>
                <w:rFonts w:ascii="Arial" w:hAnsi="Arial"/>
                <w:lang w:eastAsia="en-GB"/>
              </w:rPr>
              <w:t xml:space="preserve">{  </w:t>
            </w:r>
            <w:proofErr w:type="gramEnd"/>
            <w:r w:rsidRPr="006E368E">
              <w:rPr>
                <w:rFonts w:ascii="Arial" w:hAnsi="Arial"/>
                <w:lang w:eastAsia="en-GB"/>
              </w:rPr>
              <w:t xml:space="preserve">  /* @sic R5s160045: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CSeq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value to be incremented and checked for in-dialog REFER sic@ */</w:t>
            </w:r>
          </w:p>
          <w:p w14:paraId="5D82CEBE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  f_IMS_RequestInDialog_IncrAndCheckCSeqValue(v_IMS_REFER_REQ_</w:t>
            </w:r>
            <w:proofErr w:type="gramStart"/>
            <w:r w:rsidRPr="006E368E">
              <w:rPr>
                <w:rFonts w:ascii="Arial" w:hAnsi="Arial"/>
                <w:lang w:eastAsia="en-GB"/>
              </w:rPr>
              <w:t>ByRef.Request.Refer.msgHeader</w:t>
            </w:r>
            <w:proofErr w:type="gramEnd"/>
            <w:r w:rsidRPr="006E368E">
              <w:rPr>
                <w:rFonts w:ascii="Arial" w:hAnsi="Arial"/>
                <w:lang w:eastAsia="en-GB"/>
              </w:rPr>
              <w:t>);</w:t>
            </w:r>
          </w:p>
          <w:p w14:paraId="7E424495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}</w:t>
            </w:r>
          </w:p>
          <w:p w14:paraId="4F4E081B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</w:t>
            </w:r>
            <w:proofErr w:type="gramStart"/>
            <w:r w:rsidRPr="006E368E">
              <w:rPr>
                <w:rFonts w:ascii="Arial" w:hAnsi="Arial"/>
                <w:lang w:eastAsia="en-GB"/>
              </w:rPr>
              <w:t>ReferToUrl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E368E">
              <w:rPr>
                <w:rFonts w:ascii="Arial" w:hAnsi="Arial"/>
                <w:lang w:eastAsia="en-GB"/>
              </w:rPr>
              <w:t>= v_IMS_REFER_REQ_ByRef.Request.Refer.msgHeader.referTo.nameAddr.addrSpec;</w:t>
            </w:r>
          </w:p>
          <w:p w14:paraId="7F99D6EF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if (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v_ReplacesHeaderIsRequired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) </w:t>
            </w:r>
            <w:proofErr w:type="gramStart"/>
            <w:r w:rsidRPr="006E368E">
              <w:rPr>
                <w:rFonts w:ascii="Arial" w:hAnsi="Arial"/>
                <w:lang w:eastAsia="en-GB"/>
              </w:rPr>
              <w:t xml:space="preserve">{  </w:t>
            </w:r>
            <w:proofErr w:type="gramEnd"/>
            <w:r w:rsidRPr="006E368E">
              <w:rPr>
                <w:rFonts w:ascii="Arial" w:hAnsi="Arial"/>
                <w:lang w:eastAsia="en-GB"/>
              </w:rPr>
              <w:t xml:space="preserve"> /* @sic R5-153765, R5s150909 sic@ */</w:t>
            </w:r>
          </w:p>
          <w:p w14:paraId="4BD79AF1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  </w:t>
            </w:r>
            <w:r w:rsidRPr="00DF4F97">
              <w:rPr>
                <w:rFonts w:ascii="Arial" w:hAnsi="Arial"/>
                <w:highlight w:val="yellow"/>
                <w:lang w:eastAsia="en-GB"/>
              </w:rPr>
              <w:t xml:space="preserve">if (false) </w:t>
            </w:r>
            <w:proofErr w:type="gramStart"/>
            <w:r w:rsidRPr="00DF4F97">
              <w:rPr>
                <w:rFonts w:ascii="Arial" w:hAnsi="Arial"/>
                <w:highlight w:val="yellow"/>
                <w:lang w:eastAsia="en-GB"/>
              </w:rPr>
              <w:t>{ /</w:t>
            </w:r>
            <w:proofErr w:type="gramEnd"/>
            <w:r w:rsidRPr="00DF4F97">
              <w:rPr>
                <w:rFonts w:ascii="Arial" w:hAnsi="Arial"/>
                <w:highlight w:val="yellow"/>
                <w:lang w:eastAsia="en-GB"/>
              </w:rPr>
              <w:t xml:space="preserve">/ !!!! R5s220849_MCC160Comments: to be restored after 22wk37 </w:t>
            </w:r>
            <w:proofErr w:type="gramStart"/>
            <w:r w:rsidRPr="00DF4F97">
              <w:rPr>
                <w:rFonts w:ascii="Arial" w:hAnsi="Arial"/>
                <w:highlight w:val="yellow"/>
                <w:lang w:eastAsia="en-GB"/>
              </w:rPr>
              <w:t>delivery !!!!</w:t>
            </w:r>
            <w:proofErr w:type="gramEnd"/>
          </w:p>
          <w:p w14:paraId="295FDCCE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</w:t>
            </w:r>
            <w:proofErr w:type="gramStart"/>
            <w:r w:rsidRPr="006E368E">
              <w:rPr>
                <w:rFonts w:ascii="Arial" w:hAnsi="Arial"/>
                <w:lang w:eastAsia="en-GB"/>
              </w:rPr>
              <w:t>Replaces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E368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f_SIP_AmpersandParamList_GetParam</w:t>
            </w:r>
            <w:proofErr w:type="spellEnd"/>
            <w:r w:rsidRPr="006E368E">
              <w:rPr>
                <w:rFonts w:ascii="Arial" w:hAnsi="Arial"/>
                <w:lang w:eastAsia="en-GB"/>
              </w:rPr>
              <w:t>(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v_ReferToUrl.headers</w:t>
            </w:r>
            <w:proofErr w:type="spellEnd"/>
            <w:r w:rsidRPr="006E368E">
              <w:rPr>
                <w:rFonts w:ascii="Arial" w:hAnsi="Arial"/>
                <w:lang w:eastAsia="en-GB"/>
              </w:rPr>
              <w:t>, "Replaces");</w:t>
            </w:r>
          </w:p>
          <w:p w14:paraId="5DA688BA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    if (not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isvalue</w:t>
            </w:r>
            <w:proofErr w:type="spellEnd"/>
            <w:r w:rsidRPr="006E368E">
              <w:rPr>
                <w:rFonts w:ascii="Arial" w:hAnsi="Arial"/>
                <w:lang w:eastAsia="en-GB"/>
              </w:rPr>
              <w:t>(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v_Replaces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)) </w:t>
            </w:r>
            <w:proofErr w:type="gramStart"/>
            <w:r w:rsidRPr="006E368E">
              <w:rPr>
                <w:rFonts w:ascii="Arial" w:hAnsi="Arial"/>
                <w:lang w:eastAsia="en-GB"/>
              </w:rPr>
              <w:t xml:space="preserve">{  </w:t>
            </w:r>
            <w:proofErr w:type="gramEnd"/>
            <w:r w:rsidRPr="006E368E">
              <w:rPr>
                <w:rFonts w:ascii="Arial" w:hAnsi="Arial"/>
                <w:lang w:eastAsia="en-GB"/>
              </w:rPr>
              <w:t xml:space="preserve">                                                                                      // @sic R5s220849 change 4 sic@</w:t>
            </w:r>
          </w:p>
          <w:p w14:paraId="58D822C2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     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f_IMS_</w:t>
            </w:r>
            <w:proofErr w:type="gramStart"/>
            <w:r w:rsidRPr="006E368E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6E368E">
              <w:rPr>
                <w:rFonts w:ascii="Arial" w:hAnsi="Arial"/>
                <w:lang w:eastAsia="en-GB"/>
              </w:rPr>
              <w:t>(</w:t>
            </w:r>
            <w:proofErr w:type="gramEnd"/>
            <w:r w:rsidRPr="006E368E">
              <w:rPr>
                <w:rFonts w:ascii="Arial" w:hAnsi="Arial"/>
                <w:lang w:eastAsia="en-GB"/>
              </w:rPr>
              <w:t>__FILE__, __LINE__, "'Replaces' header missing");</w:t>
            </w:r>
          </w:p>
          <w:p w14:paraId="76BA487C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    }</w:t>
            </w:r>
          </w:p>
          <w:p w14:paraId="637BBF58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    if (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v_RequireHeaderIsRequired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and not </w:t>
            </w:r>
            <w:proofErr w:type="spellStart"/>
            <w:proofErr w:type="gramStart"/>
            <w:r w:rsidRPr="006E368E">
              <w:rPr>
                <w:rFonts w:ascii="Arial" w:hAnsi="Arial"/>
                <w:lang w:eastAsia="en-GB"/>
              </w:rPr>
              <w:t>isvalue</w:t>
            </w:r>
            <w:proofErr w:type="spellEnd"/>
            <w:r w:rsidRPr="006E368E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6E368E">
              <w:rPr>
                <w:rFonts w:ascii="Arial" w:hAnsi="Arial"/>
                <w:lang w:eastAsia="en-GB"/>
              </w:rPr>
              <w:t>f_SIP_AmpersandParamList_GetParam</w:t>
            </w:r>
            <w:proofErr w:type="spellEnd"/>
            <w:r w:rsidRPr="006E368E">
              <w:rPr>
                <w:rFonts w:ascii="Arial" w:hAnsi="Arial"/>
                <w:lang w:eastAsia="en-GB"/>
              </w:rPr>
              <w:t>(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v_ReferToUrl.headers</w:t>
            </w:r>
            <w:proofErr w:type="spellEnd"/>
            <w:r w:rsidRPr="006E368E">
              <w:rPr>
                <w:rFonts w:ascii="Arial" w:hAnsi="Arial"/>
                <w:lang w:eastAsia="en-GB"/>
              </w:rPr>
              <w:t>, "Require"))) {  // @sic R5s220849 change 4 sic@</w:t>
            </w:r>
          </w:p>
          <w:p w14:paraId="1D688E61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     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f_IMS_</w:t>
            </w:r>
            <w:proofErr w:type="gramStart"/>
            <w:r w:rsidRPr="006E368E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6E368E">
              <w:rPr>
                <w:rFonts w:ascii="Arial" w:hAnsi="Arial"/>
                <w:lang w:eastAsia="en-GB"/>
              </w:rPr>
              <w:t>(</w:t>
            </w:r>
            <w:proofErr w:type="gramEnd"/>
            <w:r w:rsidRPr="006E368E">
              <w:rPr>
                <w:rFonts w:ascii="Arial" w:hAnsi="Arial"/>
                <w:lang w:eastAsia="en-GB"/>
              </w:rPr>
              <w:t>__FILE__, __LINE__, "'Require' header missing");</w:t>
            </w:r>
          </w:p>
          <w:p w14:paraId="4F2AD8EF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    }</w:t>
            </w:r>
          </w:p>
          <w:p w14:paraId="39D11D6B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  </w:t>
            </w:r>
            <w:r w:rsidRPr="00DF4F97">
              <w:rPr>
                <w:rFonts w:ascii="Arial" w:hAnsi="Arial"/>
                <w:highlight w:val="yellow"/>
                <w:lang w:eastAsia="en-GB"/>
              </w:rPr>
              <w:t>}</w:t>
            </w:r>
          </w:p>
          <w:p w14:paraId="26626E7C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v_CallId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</w:t>
            </w:r>
            <w:proofErr w:type="gramStart"/>
            <w:r w:rsidRPr="006E368E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6E368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f_IMS_PTC_ImsInfo_DialogGetCallId</w:t>
            </w:r>
            <w:proofErr w:type="spellEnd"/>
            <w:r w:rsidRPr="006E368E">
              <w:rPr>
                <w:rFonts w:ascii="Arial" w:hAnsi="Arial"/>
                <w:lang w:eastAsia="en-GB"/>
              </w:rPr>
              <w:t>(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6E368E">
              <w:rPr>
                <w:rFonts w:ascii="Arial" w:hAnsi="Arial"/>
                <w:lang w:eastAsia="en-GB"/>
              </w:rPr>
              <w:t>);</w:t>
            </w:r>
          </w:p>
          <w:p w14:paraId="29355201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</w:t>
            </w:r>
            <w:proofErr w:type="gramStart"/>
            <w:r w:rsidRPr="006E368E">
              <w:rPr>
                <w:rFonts w:ascii="Arial" w:hAnsi="Arial"/>
                <w:lang w:eastAsia="en-GB"/>
              </w:rPr>
              <w:t>FromTag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6E368E">
              <w:rPr>
                <w:rFonts w:ascii="Arial" w:hAnsi="Arial"/>
                <w:lang w:eastAsia="en-GB"/>
              </w:rPr>
              <w:t>= valueof(f_IMS_PTC_ImsInfo_DialogGetRemoteTag(p_ActiveSessionToBeReplaced));   // @sic R5s150909 sic@</w:t>
            </w:r>
          </w:p>
          <w:p w14:paraId="7D97CAB9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v_ToTag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6E368E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6E368E">
              <w:rPr>
                <w:rFonts w:ascii="Arial" w:hAnsi="Arial"/>
                <w:lang w:eastAsia="en-GB"/>
              </w:rPr>
              <w:t>= valueof(f_IMS_PTC_ImsInfo_DialogGetLocalTag(p_ActiveSessionToBeReplaced));    // @sic R5s150909 sic@</w:t>
            </w:r>
          </w:p>
          <w:p w14:paraId="43491DA8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</w:t>
            </w:r>
            <w:proofErr w:type="gramStart"/>
            <w:r w:rsidRPr="006E368E">
              <w:rPr>
                <w:rFonts w:ascii="Arial" w:hAnsi="Arial"/>
                <w:lang w:eastAsia="en-GB"/>
              </w:rPr>
              <w:t>ExpectedDialogId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E368E">
              <w:rPr>
                <w:rFonts w:ascii="Arial" w:hAnsi="Arial"/>
                <w:lang w:eastAsia="en-GB"/>
              </w:rPr>
              <w:t>= {</w:t>
            </w:r>
          </w:p>
          <w:p w14:paraId="67039902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v_CallId.callid</w:t>
            </w:r>
            <w:proofErr w:type="spellEnd"/>
            <w:r w:rsidRPr="006E368E">
              <w:rPr>
                <w:rFonts w:ascii="Arial" w:hAnsi="Arial"/>
                <w:lang w:eastAsia="en-GB"/>
              </w:rPr>
              <w:t>,</w:t>
            </w:r>
          </w:p>
          <w:p w14:paraId="1011DFE9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lastRenderedPageBreak/>
              <w:t xml:space="preserve">            </w:t>
            </w:r>
            <w:proofErr w:type="gramStart"/>
            <w:r w:rsidRPr="006E368E">
              <w:rPr>
                <w:rFonts w:ascii="Arial" w:hAnsi="Arial"/>
                <w:lang w:eastAsia="en-GB"/>
              </w:rPr>
              <w:t>permutation(</w:t>
            </w:r>
            <w:proofErr w:type="gramEnd"/>
            <w:r w:rsidRPr="006E368E">
              <w:rPr>
                <w:rFonts w:ascii="Arial" w:hAnsi="Arial"/>
                <w:lang w:eastAsia="en-GB"/>
              </w:rPr>
              <w:t xml:space="preserve">"to-tag=" &amp;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v_ToTag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, "from-tag=" &amp;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v_FromTag</w:t>
            </w:r>
            <w:proofErr w:type="spellEnd"/>
            <w:r w:rsidRPr="006E368E">
              <w:rPr>
                <w:rFonts w:ascii="Arial" w:hAnsi="Arial"/>
                <w:lang w:eastAsia="en-GB"/>
              </w:rPr>
              <w:t>, *)</w:t>
            </w:r>
          </w:p>
          <w:p w14:paraId="18C79CA1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  };</w:t>
            </w:r>
          </w:p>
          <w:p w14:paraId="3CD07BB2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</w:t>
            </w:r>
            <w:proofErr w:type="gramStart"/>
            <w:r w:rsidRPr="006E368E">
              <w:rPr>
                <w:rFonts w:ascii="Arial" w:hAnsi="Arial"/>
                <w:lang w:eastAsia="en-GB"/>
              </w:rPr>
              <w:t>ReceivedDialogId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E368E">
              <w:rPr>
                <w:rFonts w:ascii="Arial" w:hAnsi="Arial"/>
                <w:lang w:eastAsia="en-GB"/>
              </w:rPr>
              <w:t>= f_StringSplit(f_URL_Decoding(</w:t>
            </w:r>
            <w:r w:rsidRPr="00DF4F97">
              <w:rPr>
                <w:rFonts w:ascii="Arial" w:hAnsi="Arial"/>
                <w:highlight w:val="yellow"/>
                <w:lang w:eastAsia="en-GB"/>
              </w:rPr>
              <w:t>valueof(</w:t>
            </w:r>
            <w:r w:rsidRPr="006E368E">
              <w:rPr>
                <w:rFonts w:ascii="Arial" w:hAnsi="Arial"/>
                <w:lang w:eastAsia="en-GB"/>
              </w:rPr>
              <w:t>v_Replaces.paramValue.tokenOrHost)), {";"}</w:t>
            </w:r>
            <w:r w:rsidRPr="00DF4F97">
              <w:rPr>
                <w:rFonts w:ascii="Arial" w:hAnsi="Arial"/>
                <w:highlight w:val="yellow"/>
                <w:lang w:eastAsia="en-GB"/>
              </w:rPr>
              <w:t>)</w:t>
            </w:r>
            <w:r w:rsidRPr="006E368E">
              <w:rPr>
                <w:rFonts w:ascii="Arial" w:hAnsi="Arial"/>
                <w:lang w:eastAsia="en-GB"/>
              </w:rPr>
              <w:t>; // see RFC 3891 6.1</w:t>
            </w:r>
          </w:p>
          <w:p w14:paraId="25261FC7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  if (not </w:t>
            </w:r>
            <w:proofErr w:type="gramStart"/>
            <w:r w:rsidRPr="006E368E">
              <w:rPr>
                <w:rFonts w:ascii="Arial" w:hAnsi="Arial"/>
                <w:lang w:eastAsia="en-GB"/>
              </w:rPr>
              <w:t>match(</w:t>
            </w:r>
            <w:proofErr w:type="spellStart"/>
            <w:proofErr w:type="gramEnd"/>
            <w:r w:rsidRPr="006E368E">
              <w:rPr>
                <w:rFonts w:ascii="Arial" w:hAnsi="Arial"/>
                <w:lang w:eastAsia="en-GB"/>
              </w:rPr>
              <w:t>v_ReceivedDialogId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v_ExpectedDialogId</w:t>
            </w:r>
            <w:proofErr w:type="spellEnd"/>
            <w:r w:rsidRPr="006E368E">
              <w:rPr>
                <w:rFonts w:ascii="Arial" w:hAnsi="Arial"/>
                <w:lang w:eastAsia="en-GB"/>
              </w:rPr>
              <w:t>)) {</w:t>
            </w:r>
          </w:p>
          <w:p w14:paraId="429DCD0A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f_IMS_</w:t>
            </w:r>
            <w:proofErr w:type="gramStart"/>
            <w:r w:rsidRPr="006E368E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6E368E">
              <w:rPr>
                <w:rFonts w:ascii="Arial" w:hAnsi="Arial"/>
                <w:lang w:eastAsia="en-GB"/>
              </w:rPr>
              <w:t>(</w:t>
            </w:r>
            <w:proofErr w:type="gramEnd"/>
            <w:r w:rsidRPr="006E368E">
              <w:rPr>
                <w:rFonts w:ascii="Arial" w:hAnsi="Arial"/>
                <w:lang w:eastAsia="en-GB"/>
              </w:rPr>
              <w:t>__FILE__, __LINE__, "Invalid dialog id in Replaces header of Refer-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To's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SipUri</w:t>
            </w:r>
            <w:proofErr w:type="spellEnd"/>
            <w:r w:rsidRPr="006E368E">
              <w:rPr>
                <w:rFonts w:ascii="Arial" w:hAnsi="Arial"/>
                <w:lang w:eastAsia="en-GB"/>
              </w:rPr>
              <w:t>");</w:t>
            </w:r>
          </w:p>
          <w:p w14:paraId="3ACFD7DE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  }</w:t>
            </w:r>
          </w:p>
          <w:p w14:paraId="52993451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}</w:t>
            </w:r>
          </w:p>
          <w:p w14:paraId="5A78EB01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p_IMS_REFER_</w:t>
            </w:r>
            <w:proofErr w:type="gramStart"/>
            <w:r w:rsidRPr="006E368E">
              <w:rPr>
                <w:rFonts w:ascii="Arial" w:hAnsi="Arial"/>
                <w:lang w:eastAsia="en-GB"/>
              </w:rPr>
              <w:t>REQ</w:t>
            </w:r>
            <w:proofErr w:type="spellEnd"/>
            <w:r w:rsidRPr="006E368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E368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E368E">
              <w:rPr>
                <w:rFonts w:ascii="Arial" w:hAnsi="Arial"/>
                <w:lang w:eastAsia="en-GB"/>
              </w:rPr>
              <w:t>v_IMS_REFER_REQ_ByRef</w:t>
            </w:r>
            <w:proofErr w:type="spellEnd"/>
            <w:r w:rsidRPr="006E368E">
              <w:rPr>
                <w:rFonts w:ascii="Arial" w:hAnsi="Arial"/>
                <w:lang w:eastAsia="en-GB"/>
              </w:rPr>
              <w:t>;  // return message by ref</w:t>
            </w:r>
          </w:p>
          <w:p w14:paraId="6BDC6E8F" w14:textId="77777777" w:rsidR="006E368E" w:rsidRPr="006E368E" w:rsidRDefault="006E368E" w:rsidP="006E368E">
            <w:pPr>
              <w:spacing w:after="0"/>
              <w:rPr>
                <w:rFonts w:ascii="Arial" w:hAnsi="Arial"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    }</w:t>
            </w:r>
          </w:p>
          <w:p w14:paraId="771EEBB0" w14:textId="77777777" w:rsidR="006E368E" w:rsidRDefault="006E368E" w:rsidP="006E368E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6E368E">
              <w:rPr>
                <w:rFonts w:ascii="Arial" w:hAnsi="Arial"/>
                <w:lang w:eastAsia="en-GB"/>
              </w:rPr>
              <w:t xml:space="preserve">  }</w:t>
            </w:r>
            <w:r w:rsidRPr="006E368E">
              <w:rPr>
                <w:rFonts w:ascii="Arial" w:hAnsi="Arial"/>
                <w:b/>
                <w:lang w:eastAsia="en-GB"/>
              </w:rPr>
              <w:t xml:space="preserve"> </w:t>
            </w:r>
          </w:p>
          <w:p w14:paraId="5D23373E" w14:textId="27D6D10F" w:rsidR="00E277D2" w:rsidRPr="007111EE" w:rsidRDefault="00E277D2" w:rsidP="006E368E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E277D2" w14:paraId="1697490B" w14:textId="77777777" w:rsidTr="001677F4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C96D" w14:textId="77777777" w:rsidR="00E277D2" w:rsidRDefault="00E277D2" w:rsidP="001677F4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4D9FACB" w14:textId="77777777" w:rsidR="00E277D2" w:rsidRDefault="00E277D2" w:rsidP="00E277D2">
      <w:pPr>
        <w:spacing w:after="0"/>
        <w:rPr>
          <w:rFonts w:ascii="Arial" w:hAnsi="Arial"/>
          <w:b/>
          <w:lang w:eastAsia="en-GB"/>
        </w:rPr>
      </w:pPr>
    </w:p>
    <w:p w14:paraId="797728BE" w14:textId="77777777" w:rsidR="00E277D2" w:rsidRDefault="00E277D2" w:rsidP="00E277D2">
      <w:pPr>
        <w:spacing w:after="0"/>
        <w:rPr>
          <w:rFonts w:ascii="Arial" w:hAnsi="Arial"/>
          <w:b/>
          <w:lang w:eastAsia="en-GB"/>
        </w:rPr>
      </w:pPr>
    </w:p>
    <w:p w14:paraId="6B62E98C" w14:textId="77777777" w:rsidR="00E277D2" w:rsidRDefault="00E277D2" w:rsidP="00E277D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277D2" w14:paraId="0BD0D8BD" w14:textId="77777777" w:rsidTr="001677F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88AF" w14:textId="1135AC95" w:rsidR="00E277D2" w:rsidRDefault="00E277D2" w:rsidP="001677F4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C16788A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altstep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a_IMS_REFER_</w:t>
            </w:r>
            <w:proofErr w:type="gramStart"/>
            <w:r w:rsidRPr="00B65948">
              <w:rPr>
                <w:rFonts w:ascii="Arial" w:hAnsi="Arial"/>
                <w:lang w:eastAsia="en-GB"/>
              </w:rPr>
              <w:t>ReceiveRequest</w:t>
            </w:r>
            <w:proofErr w:type="spellEnd"/>
            <w:r w:rsidRPr="00B65948">
              <w:rPr>
                <w:rFonts w:ascii="Arial" w:hAnsi="Arial"/>
                <w:lang w:eastAsia="en-GB"/>
              </w:rPr>
              <w:t>(</w:t>
            </w:r>
            <w:proofErr w:type="gramEnd"/>
            <w:r w:rsidRPr="00B65948">
              <w:rPr>
                <w:rFonts w:ascii="Arial" w:hAnsi="Arial"/>
                <w:lang w:eastAsia="en-GB"/>
              </w:rPr>
              <w:t xml:space="preserve">out IMS_DATA_REQ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p_IMS_REFER_REQ</w:t>
            </w:r>
            <w:proofErr w:type="spellEnd"/>
            <w:r w:rsidRPr="00B65948">
              <w:rPr>
                <w:rFonts w:ascii="Arial" w:hAnsi="Arial"/>
                <w:lang w:eastAsia="en-GB"/>
              </w:rPr>
              <w:t>,</w:t>
            </w:r>
          </w:p>
          <w:p w14:paraId="251B0E24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p_RequestUriString</w:t>
            </w:r>
            <w:proofErr w:type="spellEnd"/>
            <w:r w:rsidRPr="00B65948">
              <w:rPr>
                <w:rFonts w:ascii="Arial" w:hAnsi="Arial"/>
                <w:lang w:eastAsia="en-GB"/>
              </w:rPr>
              <w:t>,</w:t>
            </w:r>
          </w:p>
          <w:p w14:paraId="19FA43E9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B65948">
              <w:rPr>
                <w:rFonts w:ascii="Arial" w:hAnsi="Arial"/>
                <w:lang w:eastAsia="en-GB"/>
              </w:rPr>
              <w:t>,</w:t>
            </w:r>
          </w:p>
          <w:p w14:paraId="310C0A67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                               template (omit)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IMS_PTC_DialogIndex_Type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B65948">
              <w:rPr>
                <w:rFonts w:ascii="Arial" w:hAnsi="Arial"/>
                <w:lang w:eastAsia="en-GB"/>
              </w:rPr>
              <w:t>,</w:t>
            </w:r>
          </w:p>
          <w:p w14:paraId="35F7D335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boolean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p_</w:t>
            </w:r>
            <w:proofErr w:type="gramStart"/>
            <w:r w:rsidRPr="00B65948">
              <w:rPr>
                <w:rFonts w:ascii="Arial" w:hAnsi="Arial"/>
                <w:lang w:eastAsia="en-GB"/>
              </w:rPr>
              <w:t>ReferCreatingDialog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65948">
              <w:rPr>
                <w:rFonts w:ascii="Arial" w:hAnsi="Arial"/>
                <w:lang w:eastAsia="en-GB"/>
              </w:rPr>
              <w:t>= false,</w:t>
            </w:r>
          </w:p>
          <w:p w14:paraId="7F6E5E29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IMS_CallType_Type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p_</w:t>
            </w:r>
            <w:proofErr w:type="gramStart"/>
            <w:r w:rsidRPr="00B65948">
              <w:rPr>
                <w:rFonts w:ascii="Arial" w:hAnsi="Arial"/>
                <w:lang w:eastAsia="en-GB"/>
              </w:rPr>
              <w:t>CallType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65948">
              <w:rPr>
                <w:rFonts w:ascii="Arial" w:hAnsi="Arial"/>
                <w:lang w:eastAsia="en-GB"/>
              </w:rPr>
              <w:t>= CONFERENCE_CALL) runs on IMS_PTC</w:t>
            </w:r>
          </w:p>
          <w:p w14:paraId="481F36CB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B65948">
              <w:rPr>
                <w:rFonts w:ascii="Arial" w:hAnsi="Arial"/>
                <w:lang w:eastAsia="en-GB"/>
              </w:rPr>
              <w:t>{ /</w:t>
            </w:r>
            <w:proofErr w:type="gramEnd"/>
            <w:r w:rsidRPr="00B65948">
              <w:rPr>
                <w:rFonts w:ascii="Arial" w:hAnsi="Arial"/>
                <w:lang w:eastAsia="en-GB"/>
              </w:rPr>
              <w:t xml:space="preserve">* @sic R5s141343 change 3.1: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:= false sic@ */</w:t>
            </w:r>
          </w:p>
          <w:p w14:paraId="7085D2CC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/* @sic R5-153765: new parameter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sic@</w:t>
            </w:r>
          </w:p>
          <w:p w14:paraId="58F4E022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* @sic R5s150909: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changed to "template (omit)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IMS_PTC_DialogIndex_Type</w:t>
            </w:r>
            <w:proofErr w:type="spellEnd"/>
            <w:r w:rsidRPr="00B65948">
              <w:rPr>
                <w:rFonts w:ascii="Arial" w:hAnsi="Arial"/>
                <w:lang w:eastAsia="en-GB"/>
              </w:rPr>
              <w:t>" sic@</w:t>
            </w:r>
          </w:p>
          <w:p w14:paraId="4547544A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* NOTE: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B65948">
              <w:rPr>
                <w:rFonts w:ascii="Arial" w:hAnsi="Arial"/>
                <w:lang w:eastAsia="en-GB"/>
              </w:rPr>
              <w:t>(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) =&gt; there is an active session between the UE and a remote user which shall be replaced (e.g. </w:t>
            </w:r>
            <w:proofErr w:type="gramStart"/>
            <w:r w:rsidRPr="00B65948">
              <w:rPr>
                <w:rFonts w:ascii="Arial" w:hAnsi="Arial"/>
                <w:lang w:eastAsia="en-GB"/>
              </w:rPr>
              <w:t>Three way</w:t>
            </w:r>
            <w:proofErr w:type="gramEnd"/>
            <w:r w:rsidRPr="00B65948">
              <w:rPr>
                <w:rFonts w:ascii="Arial" w:hAnsi="Arial"/>
                <w:lang w:eastAsia="en-GB"/>
              </w:rPr>
              <w:t xml:space="preserve"> session creation; 15.121a);</w:t>
            </w:r>
          </w:p>
          <w:p w14:paraId="5C796FDA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*                                              </w:t>
            </w:r>
            <w:proofErr w:type="gramStart"/>
            <w:r w:rsidRPr="00B65948">
              <w:rPr>
                <w:rFonts w:ascii="Arial" w:hAnsi="Arial"/>
                <w:lang w:eastAsia="en-GB"/>
              </w:rPr>
              <w:t xml:space="preserve">   (</w:t>
            </w:r>
            <w:proofErr w:type="gramEnd"/>
            <w:r w:rsidRPr="00B65948">
              <w:rPr>
                <w:rFonts w:ascii="Arial" w:hAnsi="Arial"/>
                <w:lang w:eastAsia="en-GB"/>
              </w:rPr>
              <w:t xml:space="preserve">the remote user is referenced by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B65948">
              <w:rPr>
                <w:rFonts w:ascii="Arial" w:hAnsi="Arial"/>
                <w:lang w:eastAsia="en-GB"/>
              </w:rPr>
              <w:t>)</w:t>
            </w:r>
          </w:p>
          <w:p w14:paraId="39C4D749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*      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B65948">
              <w:rPr>
                <w:rFonts w:ascii="Arial" w:hAnsi="Arial"/>
                <w:lang w:eastAsia="en-GB"/>
              </w:rPr>
              <w:t>==omit      =&gt; there is no active session with the remote user but the REFER is just to invite the remote user */</w:t>
            </w:r>
          </w:p>
          <w:p w14:paraId="4F83E43C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/* @sic R5s160045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p_CSeqValue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removed sic@</w:t>
            </w:r>
          </w:p>
          <w:p w14:paraId="11D7AE09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  @sic R5s180548: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added sic@</w:t>
            </w:r>
          </w:p>
          <w:p w14:paraId="1A3C59C0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*/</w:t>
            </w:r>
          </w:p>
          <w:p w14:paraId="184BE35C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var IMS_DATA_REQ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v_IMS_REFER_REQ_ByRef</w:t>
            </w:r>
            <w:proofErr w:type="spellEnd"/>
            <w:r w:rsidRPr="00B65948">
              <w:rPr>
                <w:rFonts w:ascii="Arial" w:hAnsi="Arial"/>
                <w:lang w:eastAsia="en-GB"/>
              </w:rPr>
              <w:t>;</w:t>
            </w:r>
          </w:p>
          <w:p w14:paraId="325DF446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SipUrl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</w:t>
            </w:r>
            <w:proofErr w:type="gramStart"/>
            <w:r w:rsidRPr="00B65948">
              <w:rPr>
                <w:rFonts w:ascii="Arial" w:hAnsi="Arial"/>
                <w:lang w:eastAsia="en-GB"/>
              </w:rPr>
              <w:t>RequestUriRefer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6594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f_SIP_BuildSipUri_RX</w:t>
            </w:r>
            <w:proofErr w:type="spellEnd"/>
            <w:r w:rsidRPr="00B65948">
              <w:rPr>
                <w:rFonts w:ascii="Arial" w:hAnsi="Arial"/>
                <w:lang w:eastAsia="en-GB"/>
              </w:rPr>
              <w:t>(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p_RequestUriString</w:t>
            </w:r>
            <w:proofErr w:type="spellEnd"/>
            <w:r w:rsidRPr="00B65948">
              <w:rPr>
                <w:rFonts w:ascii="Arial" w:hAnsi="Arial"/>
                <w:lang w:eastAsia="en-GB"/>
              </w:rPr>
              <w:t>);</w:t>
            </w:r>
          </w:p>
          <w:p w14:paraId="5970EF94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boolean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</w:t>
            </w:r>
            <w:proofErr w:type="gramStart"/>
            <w:r w:rsidRPr="00B65948">
              <w:rPr>
                <w:rFonts w:ascii="Arial" w:hAnsi="Arial"/>
                <w:lang w:eastAsia="en-GB"/>
              </w:rPr>
              <w:t>ReplacesHeaderIsRequired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6594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B65948">
              <w:rPr>
                <w:rFonts w:ascii="Arial" w:hAnsi="Arial"/>
                <w:lang w:eastAsia="en-GB"/>
              </w:rPr>
              <w:t>(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B65948">
              <w:rPr>
                <w:rFonts w:ascii="Arial" w:hAnsi="Arial"/>
                <w:lang w:eastAsia="en-GB"/>
              </w:rPr>
              <w:t>);</w:t>
            </w:r>
          </w:p>
          <w:p w14:paraId="5CA3EBE9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boolean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</w:t>
            </w:r>
            <w:proofErr w:type="gramStart"/>
            <w:r w:rsidRPr="00B65948">
              <w:rPr>
                <w:rFonts w:ascii="Arial" w:hAnsi="Arial"/>
                <w:lang w:eastAsia="en-GB"/>
              </w:rPr>
              <w:t>RequireHeaderIsRequired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6594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v_ReplacesHeaderIsRequired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and (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== NORMAL_CALL);</w:t>
            </w:r>
          </w:p>
          <w:p w14:paraId="179E401C" w14:textId="42CCBE31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SipUrl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</w:t>
            </w:r>
            <w:proofErr w:type="gramStart"/>
            <w:r w:rsidRPr="00B65948">
              <w:rPr>
                <w:rFonts w:ascii="Arial" w:hAnsi="Arial"/>
                <w:lang w:eastAsia="en-GB"/>
              </w:rPr>
              <w:t>ReferToUri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6594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fl_SIP_BuildReferToUri_RX</w:t>
            </w:r>
            <w:proofErr w:type="spellEnd"/>
            <w:r w:rsidRPr="00B65948">
              <w:rPr>
                <w:rFonts w:ascii="Arial" w:hAnsi="Arial"/>
                <w:lang w:eastAsia="en-GB"/>
              </w:rPr>
              <w:t>(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v_ReplacesHeaderIsRequired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);  /* @sic R5s150382 change 3; R5s160043, R5-160796 MCC160 implementation, R5s220575: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v_RequireHeaderIsRequired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sic@ */ </w:t>
            </w:r>
          </w:p>
          <w:p w14:paraId="2D0E2C51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v_MessageHeader_</w:t>
            </w:r>
            <w:proofErr w:type="gramStart"/>
            <w:r w:rsidRPr="00B65948">
              <w:rPr>
                <w:rFonts w:ascii="Arial" w:hAnsi="Arial"/>
                <w:lang w:eastAsia="en-GB"/>
              </w:rPr>
              <w:t>Refer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6594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f_IMS_ReferRequest_MessageHeaderRX</w:t>
            </w:r>
            <w:proofErr w:type="spellEnd"/>
            <w:r w:rsidRPr="00B65948">
              <w:rPr>
                <w:rFonts w:ascii="Arial" w:hAnsi="Arial"/>
                <w:lang w:eastAsia="en-GB"/>
              </w:rPr>
              <w:t>(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v_RequestUriRefer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v_ReferToUri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B65948">
              <w:rPr>
                <w:rFonts w:ascii="Arial" w:hAnsi="Arial"/>
                <w:lang w:eastAsia="en-GB"/>
              </w:rPr>
              <w:t>);</w:t>
            </w:r>
          </w:p>
          <w:p w14:paraId="13C6F778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SipUrl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v_ReferToUrl</w:t>
            </w:r>
            <w:proofErr w:type="spellEnd"/>
            <w:r w:rsidRPr="00B65948">
              <w:rPr>
                <w:rFonts w:ascii="Arial" w:hAnsi="Arial"/>
                <w:lang w:eastAsia="en-GB"/>
              </w:rPr>
              <w:t>;</w:t>
            </w:r>
          </w:p>
          <w:p w14:paraId="53107A7A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GenericParam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v_Replaces</w:t>
            </w:r>
            <w:proofErr w:type="spellEnd"/>
            <w:r w:rsidRPr="00B65948">
              <w:rPr>
                <w:rFonts w:ascii="Arial" w:hAnsi="Arial"/>
                <w:lang w:eastAsia="en-GB"/>
              </w:rPr>
              <w:t>;</w:t>
            </w:r>
          </w:p>
          <w:p w14:paraId="3A3789E4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CallId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v_CallId</w:t>
            </w:r>
            <w:proofErr w:type="spellEnd"/>
            <w:r w:rsidRPr="00B65948">
              <w:rPr>
                <w:rFonts w:ascii="Arial" w:hAnsi="Arial"/>
                <w:lang w:eastAsia="en-GB"/>
              </w:rPr>
              <w:t>;</w:t>
            </w:r>
          </w:p>
          <w:p w14:paraId="7FB1B50F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v_FromTag</w:t>
            </w:r>
            <w:proofErr w:type="spellEnd"/>
            <w:r w:rsidRPr="00B65948">
              <w:rPr>
                <w:rFonts w:ascii="Arial" w:hAnsi="Arial"/>
                <w:lang w:eastAsia="en-GB"/>
              </w:rPr>
              <w:t>;</w:t>
            </w:r>
          </w:p>
          <w:p w14:paraId="5F7BFA5B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v_ToTag</w:t>
            </w:r>
            <w:proofErr w:type="spellEnd"/>
            <w:r w:rsidRPr="00B65948">
              <w:rPr>
                <w:rFonts w:ascii="Arial" w:hAnsi="Arial"/>
                <w:lang w:eastAsia="en-GB"/>
              </w:rPr>
              <w:t>;</w:t>
            </w:r>
          </w:p>
          <w:p w14:paraId="32406347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CharStringList_Type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v_ReceivedDialogId</w:t>
            </w:r>
            <w:proofErr w:type="spellEnd"/>
            <w:r w:rsidRPr="00B65948">
              <w:rPr>
                <w:rFonts w:ascii="Arial" w:hAnsi="Arial"/>
                <w:lang w:eastAsia="en-GB"/>
              </w:rPr>
              <w:t>;</w:t>
            </w:r>
          </w:p>
          <w:p w14:paraId="6B2D7C0C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CharStringList_Type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v_ExpectedDialogId</w:t>
            </w:r>
            <w:proofErr w:type="spellEnd"/>
            <w:r w:rsidRPr="00B65948">
              <w:rPr>
                <w:rFonts w:ascii="Arial" w:hAnsi="Arial"/>
                <w:lang w:eastAsia="en-GB"/>
              </w:rPr>
              <w:t>;</w:t>
            </w:r>
          </w:p>
          <w:p w14:paraId="4AFCCFB8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</w:p>
          <w:p w14:paraId="5FB9AD51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[] a_IMS_</w:t>
            </w:r>
            <w:proofErr w:type="gramStart"/>
            <w:r w:rsidRPr="00B65948">
              <w:rPr>
                <w:rFonts w:ascii="Arial" w:hAnsi="Arial"/>
                <w:lang w:eastAsia="en-GB"/>
              </w:rPr>
              <w:t>ReceiveRequest(</w:t>
            </w:r>
            <w:proofErr w:type="gramEnd"/>
            <w:r w:rsidRPr="00B65948">
              <w:rPr>
                <w:rFonts w:ascii="Arial" w:hAnsi="Arial"/>
                <w:lang w:eastAsia="en-GB"/>
              </w:rPr>
              <w:t xml:space="preserve">car_IMS_Refer_Request(cr_REFER_Request(v_RequestUriRefer,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v_MessageHeader_Refer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)),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v_IMS_REFER_REQ_ByRef</w:t>
            </w:r>
            <w:proofErr w:type="spellEnd"/>
            <w:r w:rsidRPr="00B65948">
              <w:rPr>
                <w:rFonts w:ascii="Arial" w:hAnsi="Arial"/>
                <w:lang w:eastAsia="en-GB"/>
              </w:rPr>
              <w:t>)</w:t>
            </w:r>
          </w:p>
          <w:p w14:paraId="713AF6B5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{</w:t>
            </w:r>
          </w:p>
          <w:p w14:paraId="7E176860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  f_IMS_A_2_10_Refer_</w:t>
            </w:r>
            <w:proofErr w:type="gramStart"/>
            <w:r w:rsidRPr="00B65948">
              <w:rPr>
                <w:rFonts w:ascii="Arial" w:hAnsi="Arial"/>
                <w:lang w:eastAsia="en-GB"/>
              </w:rPr>
              <w:t>CommonChecks(</w:t>
            </w:r>
            <w:proofErr w:type="spellStart"/>
            <w:proofErr w:type="gramEnd"/>
            <w:r w:rsidRPr="00B65948">
              <w:rPr>
                <w:rFonts w:ascii="Arial" w:hAnsi="Arial"/>
                <w:lang w:eastAsia="en-GB"/>
              </w:rPr>
              <w:t>v_IMS_REFER_REQ_ByRef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B65948">
              <w:rPr>
                <w:rFonts w:ascii="Arial" w:hAnsi="Arial"/>
                <w:lang w:eastAsia="en-GB"/>
              </w:rPr>
              <w:t>);</w:t>
            </w:r>
          </w:p>
          <w:p w14:paraId="630C16FF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  if (not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) </w:t>
            </w:r>
            <w:proofErr w:type="gramStart"/>
            <w:r w:rsidRPr="00B65948">
              <w:rPr>
                <w:rFonts w:ascii="Arial" w:hAnsi="Arial"/>
                <w:lang w:eastAsia="en-GB"/>
              </w:rPr>
              <w:t xml:space="preserve">{  </w:t>
            </w:r>
            <w:proofErr w:type="gramEnd"/>
            <w:r w:rsidRPr="00B65948">
              <w:rPr>
                <w:rFonts w:ascii="Arial" w:hAnsi="Arial"/>
                <w:lang w:eastAsia="en-GB"/>
              </w:rPr>
              <w:t xml:space="preserve">  /* @sic R5s160045: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CSeq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value to be incremented and checked for in-dialog REFER sic@ */</w:t>
            </w:r>
          </w:p>
          <w:p w14:paraId="61DB12AC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lastRenderedPageBreak/>
              <w:t xml:space="preserve">          f_IMS_RequestInDialog_IncrAndCheckCSeqValue(v_IMS_REFER_REQ_</w:t>
            </w:r>
            <w:proofErr w:type="gramStart"/>
            <w:r w:rsidRPr="00B65948">
              <w:rPr>
                <w:rFonts w:ascii="Arial" w:hAnsi="Arial"/>
                <w:lang w:eastAsia="en-GB"/>
              </w:rPr>
              <w:t>ByRef.Request.Refer.msgHeader</w:t>
            </w:r>
            <w:proofErr w:type="gramEnd"/>
            <w:r w:rsidRPr="00B65948">
              <w:rPr>
                <w:rFonts w:ascii="Arial" w:hAnsi="Arial"/>
                <w:lang w:eastAsia="en-GB"/>
              </w:rPr>
              <w:t>);</w:t>
            </w:r>
          </w:p>
          <w:p w14:paraId="2C6828C0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  }</w:t>
            </w:r>
          </w:p>
          <w:p w14:paraId="32F0268B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</w:t>
            </w:r>
            <w:proofErr w:type="gramStart"/>
            <w:r w:rsidRPr="00B65948">
              <w:rPr>
                <w:rFonts w:ascii="Arial" w:hAnsi="Arial"/>
                <w:lang w:eastAsia="en-GB"/>
              </w:rPr>
              <w:t>ReferToUrl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65948">
              <w:rPr>
                <w:rFonts w:ascii="Arial" w:hAnsi="Arial"/>
                <w:lang w:eastAsia="en-GB"/>
              </w:rPr>
              <w:t>= v_IMS_REFER_REQ_ByRef.Request.Refer.msgHeader.referTo.nameAddr.addrSpec;</w:t>
            </w:r>
          </w:p>
          <w:p w14:paraId="42035F57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  if (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v_ReplacesHeaderIsRequired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) </w:t>
            </w:r>
            <w:proofErr w:type="gramStart"/>
            <w:r w:rsidRPr="00B65948">
              <w:rPr>
                <w:rFonts w:ascii="Arial" w:hAnsi="Arial"/>
                <w:lang w:eastAsia="en-GB"/>
              </w:rPr>
              <w:t xml:space="preserve">{  </w:t>
            </w:r>
            <w:proofErr w:type="gramEnd"/>
            <w:r w:rsidRPr="00B65948">
              <w:rPr>
                <w:rFonts w:ascii="Arial" w:hAnsi="Arial"/>
                <w:lang w:eastAsia="en-GB"/>
              </w:rPr>
              <w:t xml:space="preserve"> /* @sic R5-153765, R5s150909 sic@ */</w:t>
            </w:r>
          </w:p>
          <w:p w14:paraId="166D52F7" w14:textId="60034C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</w:t>
            </w:r>
            <w:proofErr w:type="gramStart"/>
            <w:r w:rsidRPr="00B65948">
              <w:rPr>
                <w:rFonts w:ascii="Arial" w:hAnsi="Arial"/>
                <w:lang w:eastAsia="en-GB"/>
              </w:rPr>
              <w:t>Replaces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6594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f_SIP_AmpersandParamList_GetParam</w:t>
            </w:r>
            <w:proofErr w:type="spellEnd"/>
            <w:r w:rsidRPr="00B65948">
              <w:rPr>
                <w:rFonts w:ascii="Arial" w:hAnsi="Arial"/>
                <w:lang w:eastAsia="en-GB"/>
              </w:rPr>
              <w:t>(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v_ReferToUrl.headers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, "Replaces"); </w:t>
            </w:r>
          </w:p>
          <w:p w14:paraId="7B1496B5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    if (not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isvalue</w:t>
            </w:r>
            <w:proofErr w:type="spellEnd"/>
            <w:r w:rsidRPr="00B65948">
              <w:rPr>
                <w:rFonts w:ascii="Arial" w:hAnsi="Arial"/>
                <w:lang w:eastAsia="en-GB"/>
              </w:rPr>
              <w:t>(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v_Replaces</w:t>
            </w:r>
            <w:proofErr w:type="spellEnd"/>
            <w:r w:rsidRPr="00B65948">
              <w:rPr>
                <w:rFonts w:ascii="Arial" w:hAnsi="Arial"/>
                <w:lang w:eastAsia="en-GB"/>
              </w:rPr>
              <w:t>)) {</w:t>
            </w:r>
          </w:p>
          <w:p w14:paraId="5FE69ACF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f_IMS_</w:t>
            </w:r>
            <w:proofErr w:type="gramStart"/>
            <w:r w:rsidRPr="00B65948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B65948">
              <w:rPr>
                <w:rFonts w:ascii="Arial" w:hAnsi="Arial"/>
                <w:lang w:eastAsia="en-GB"/>
              </w:rPr>
              <w:t>(</w:t>
            </w:r>
            <w:proofErr w:type="gramEnd"/>
            <w:r w:rsidRPr="00B65948">
              <w:rPr>
                <w:rFonts w:ascii="Arial" w:hAnsi="Arial"/>
                <w:lang w:eastAsia="en-GB"/>
              </w:rPr>
              <w:t>__FILE__, __LINE__, "'Replaces' header missing");</w:t>
            </w:r>
          </w:p>
          <w:p w14:paraId="2CCDD72F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    }</w:t>
            </w:r>
          </w:p>
          <w:p w14:paraId="6FC4F3B3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    if (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v_RequireHeaderIsRequired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and not </w:t>
            </w:r>
            <w:proofErr w:type="spellStart"/>
            <w:proofErr w:type="gramStart"/>
            <w:r w:rsidRPr="00B65948">
              <w:rPr>
                <w:rFonts w:ascii="Arial" w:hAnsi="Arial"/>
                <w:lang w:eastAsia="en-GB"/>
              </w:rPr>
              <w:t>isvalue</w:t>
            </w:r>
            <w:proofErr w:type="spellEnd"/>
            <w:r w:rsidRPr="00B65948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B65948">
              <w:rPr>
                <w:rFonts w:ascii="Arial" w:hAnsi="Arial"/>
                <w:lang w:eastAsia="en-GB"/>
              </w:rPr>
              <w:t>f_SIP_AmpersandParamList_GetParam</w:t>
            </w:r>
            <w:proofErr w:type="spellEnd"/>
            <w:r w:rsidRPr="00B65948">
              <w:rPr>
                <w:rFonts w:ascii="Arial" w:hAnsi="Arial"/>
                <w:lang w:eastAsia="en-GB"/>
              </w:rPr>
              <w:t>(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v_ReferToUrl.headers</w:t>
            </w:r>
            <w:proofErr w:type="spellEnd"/>
            <w:r w:rsidRPr="00B65948">
              <w:rPr>
                <w:rFonts w:ascii="Arial" w:hAnsi="Arial"/>
                <w:lang w:eastAsia="en-GB"/>
              </w:rPr>
              <w:t>, "Require"))) {</w:t>
            </w:r>
          </w:p>
          <w:p w14:paraId="71C5FAC2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f_IMS_</w:t>
            </w:r>
            <w:proofErr w:type="gramStart"/>
            <w:r w:rsidRPr="00B65948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B65948">
              <w:rPr>
                <w:rFonts w:ascii="Arial" w:hAnsi="Arial"/>
                <w:lang w:eastAsia="en-GB"/>
              </w:rPr>
              <w:t>(</w:t>
            </w:r>
            <w:proofErr w:type="gramEnd"/>
            <w:r w:rsidRPr="00B65948">
              <w:rPr>
                <w:rFonts w:ascii="Arial" w:hAnsi="Arial"/>
                <w:lang w:eastAsia="en-GB"/>
              </w:rPr>
              <w:t>__FILE__, __LINE__, "'Require' header missing");</w:t>
            </w:r>
          </w:p>
          <w:p w14:paraId="5331D17F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    }</w:t>
            </w:r>
          </w:p>
          <w:p w14:paraId="393EDA11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</w:p>
          <w:p w14:paraId="3B408B5A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v_CallId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</w:t>
            </w:r>
            <w:proofErr w:type="gramStart"/>
            <w:r w:rsidRPr="00B65948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B6594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f_IMS_PTC_ImsInfo_DialogGetCallId</w:t>
            </w:r>
            <w:proofErr w:type="spellEnd"/>
            <w:r w:rsidRPr="00B65948">
              <w:rPr>
                <w:rFonts w:ascii="Arial" w:hAnsi="Arial"/>
                <w:lang w:eastAsia="en-GB"/>
              </w:rPr>
              <w:t>(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B65948">
              <w:rPr>
                <w:rFonts w:ascii="Arial" w:hAnsi="Arial"/>
                <w:lang w:eastAsia="en-GB"/>
              </w:rPr>
              <w:t>);</w:t>
            </w:r>
          </w:p>
          <w:p w14:paraId="362ED8FB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</w:t>
            </w:r>
            <w:proofErr w:type="gramStart"/>
            <w:r w:rsidRPr="00B65948">
              <w:rPr>
                <w:rFonts w:ascii="Arial" w:hAnsi="Arial"/>
                <w:lang w:eastAsia="en-GB"/>
              </w:rPr>
              <w:t>FromTag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B65948">
              <w:rPr>
                <w:rFonts w:ascii="Arial" w:hAnsi="Arial"/>
                <w:lang w:eastAsia="en-GB"/>
              </w:rPr>
              <w:t>= valueof(f_IMS_PTC_ImsInfo_DialogGetRemoteTag(p_ActiveSessionToBeReplaced));   // @sic R5s150909 sic@</w:t>
            </w:r>
          </w:p>
          <w:p w14:paraId="3E46F47E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v_ToTag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B65948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B65948">
              <w:rPr>
                <w:rFonts w:ascii="Arial" w:hAnsi="Arial"/>
                <w:lang w:eastAsia="en-GB"/>
              </w:rPr>
              <w:t>= valueof(f_IMS_PTC_ImsInfo_DialogGetLocalTag(p_ActiveSessionToBeReplaced));    // @sic R5s150909 sic@</w:t>
            </w:r>
          </w:p>
          <w:p w14:paraId="431E6169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</w:t>
            </w:r>
            <w:proofErr w:type="gramStart"/>
            <w:r w:rsidRPr="00B65948">
              <w:rPr>
                <w:rFonts w:ascii="Arial" w:hAnsi="Arial"/>
                <w:lang w:eastAsia="en-GB"/>
              </w:rPr>
              <w:t>ExpectedDialogId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65948">
              <w:rPr>
                <w:rFonts w:ascii="Arial" w:hAnsi="Arial"/>
                <w:lang w:eastAsia="en-GB"/>
              </w:rPr>
              <w:t>= {</w:t>
            </w:r>
          </w:p>
          <w:p w14:paraId="7F8BD89A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v_CallId.callid</w:t>
            </w:r>
            <w:proofErr w:type="spellEnd"/>
            <w:r w:rsidRPr="00B65948">
              <w:rPr>
                <w:rFonts w:ascii="Arial" w:hAnsi="Arial"/>
                <w:lang w:eastAsia="en-GB"/>
              </w:rPr>
              <w:t>,</w:t>
            </w:r>
          </w:p>
          <w:p w14:paraId="33017585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      </w:t>
            </w:r>
            <w:proofErr w:type="gramStart"/>
            <w:r w:rsidRPr="00B65948">
              <w:rPr>
                <w:rFonts w:ascii="Arial" w:hAnsi="Arial"/>
                <w:lang w:eastAsia="en-GB"/>
              </w:rPr>
              <w:t>permutation(</w:t>
            </w:r>
            <w:proofErr w:type="gramEnd"/>
            <w:r w:rsidRPr="00B65948">
              <w:rPr>
                <w:rFonts w:ascii="Arial" w:hAnsi="Arial"/>
                <w:lang w:eastAsia="en-GB"/>
              </w:rPr>
              <w:t xml:space="preserve">"to-tag=" &amp;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v_ToTag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, "from-tag=" &amp;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v_FromTag</w:t>
            </w:r>
            <w:proofErr w:type="spellEnd"/>
            <w:r w:rsidRPr="00B65948">
              <w:rPr>
                <w:rFonts w:ascii="Arial" w:hAnsi="Arial"/>
                <w:lang w:eastAsia="en-GB"/>
              </w:rPr>
              <w:t>, *)</w:t>
            </w:r>
          </w:p>
          <w:p w14:paraId="5A06469B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    };</w:t>
            </w:r>
          </w:p>
          <w:p w14:paraId="3DCF999A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</w:t>
            </w:r>
            <w:proofErr w:type="gramStart"/>
            <w:r w:rsidRPr="00B65948">
              <w:rPr>
                <w:rFonts w:ascii="Arial" w:hAnsi="Arial"/>
                <w:lang w:eastAsia="en-GB"/>
              </w:rPr>
              <w:t>ReceivedDialogId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6594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f_StringSplit</w:t>
            </w:r>
            <w:proofErr w:type="spellEnd"/>
            <w:r w:rsidRPr="00B65948">
              <w:rPr>
                <w:rFonts w:ascii="Arial" w:hAnsi="Arial"/>
                <w:lang w:eastAsia="en-GB"/>
              </w:rPr>
              <w:t>(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f_URL_Decoding</w:t>
            </w:r>
            <w:proofErr w:type="spellEnd"/>
            <w:r w:rsidRPr="00B65948">
              <w:rPr>
                <w:rFonts w:ascii="Arial" w:hAnsi="Arial"/>
                <w:lang w:eastAsia="en-GB"/>
              </w:rPr>
              <w:t>(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v_Replaces.paramValue.tokenOrHost</w:t>
            </w:r>
            <w:proofErr w:type="spellEnd"/>
            <w:r w:rsidRPr="00B65948">
              <w:rPr>
                <w:rFonts w:ascii="Arial" w:hAnsi="Arial"/>
                <w:lang w:eastAsia="en-GB"/>
              </w:rPr>
              <w:t>), {";"}); // see RFC 3891 6.1</w:t>
            </w:r>
          </w:p>
          <w:p w14:paraId="604474FF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    if (not </w:t>
            </w:r>
            <w:proofErr w:type="gramStart"/>
            <w:r w:rsidRPr="00B65948">
              <w:rPr>
                <w:rFonts w:ascii="Arial" w:hAnsi="Arial"/>
                <w:lang w:eastAsia="en-GB"/>
              </w:rPr>
              <w:t>match(</w:t>
            </w:r>
            <w:proofErr w:type="spellStart"/>
            <w:proofErr w:type="gramEnd"/>
            <w:r w:rsidRPr="00B65948">
              <w:rPr>
                <w:rFonts w:ascii="Arial" w:hAnsi="Arial"/>
                <w:lang w:eastAsia="en-GB"/>
              </w:rPr>
              <w:t>v_ReceivedDialogId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v_ExpectedDialogId</w:t>
            </w:r>
            <w:proofErr w:type="spellEnd"/>
            <w:r w:rsidRPr="00B65948">
              <w:rPr>
                <w:rFonts w:ascii="Arial" w:hAnsi="Arial"/>
                <w:lang w:eastAsia="en-GB"/>
              </w:rPr>
              <w:t>)) {</w:t>
            </w:r>
          </w:p>
          <w:p w14:paraId="3D49427D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f_IMS_</w:t>
            </w:r>
            <w:proofErr w:type="gramStart"/>
            <w:r w:rsidRPr="00B65948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B65948">
              <w:rPr>
                <w:rFonts w:ascii="Arial" w:hAnsi="Arial"/>
                <w:lang w:eastAsia="en-GB"/>
              </w:rPr>
              <w:t>(</w:t>
            </w:r>
            <w:proofErr w:type="gramEnd"/>
            <w:r w:rsidRPr="00B65948">
              <w:rPr>
                <w:rFonts w:ascii="Arial" w:hAnsi="Arial"/>
                <w:lang w:eastAsia="en-GB"/>
              </w:rPr>
              <w:t>__FILE__, __LINE__, "Invalid dialog id in Replaces header of Refer-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To's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SipUri</w:t>
            </w:r>
            <w:proofErr w:type="spellEnd"/>
            <w:r w:rsidRPr="00B65948">
              <w:rPr>
                <w:rFonts w:ascii="Arial" w:hAnsi="Arial"/>
                <w:lang w:eastAsia="en-GB"/>
              </w:rPr>
              <w:t>");</w:t>
            </w:r>
          </w:p>
          <w:p w14:paraId="3E8885CF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    }</w:t>
            </w:r>
          </w:p>
          <w:p w14:paraId="16822C38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  }</w:t>
            </w:r>
          </w:p>
          <w:p w14:paraId="1AE727E7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p_IMS_REFER_</w:t>
            </w:r>
            <w:proofErr w:type="gramStart"/>
            <w:r w:rsidRPr="00B65948">
              <w:rPr>
                <w:rFonts w:ascii="Arial" w:hAnsi="Arial"/>
                <w:lang w:eastAsia="en-GB"/>
              </w:rPr>
              <w:t>REQ</w:t>
            </w:r>
            <w:proofErr w:type="spellEnd"/>
            <w:r w:rsidRPr="00B6594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6594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65948">
              <w:rPr>
                <w:rFonts w:ascii="Arial" w:hAnsi="Arial"/>
                <w:lang w:eastAsia="en-GB"/>
              </w:rPr>
              <w:t>v_IMS_REFER_REQ_ByRef</w:t>
            </w:r>
            <w:proofErr w:type="spellEnd"/>
            <w:r w:rsidRPr="00B65948">
              <w:rPr>
                <w:rFonts w:ascii="Arial" w:hAnsi="Arial"/>
                <w:lang w:eastAsia="en-GB"/>
              </w:rPr>
              <w:t>;  // return message by ref</w:t>
            </w:r>
          </w:p>
          <w:p w14:paraId="30F28E4E" w14:textId="77777777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    }</w:t>
            </w:r>
          </w:p>
          <w:p w14:paraId="532A95E3" w14:textId="644A0174" w:rsidR="00B5096F" w:rsidRPr="00B65948" w:rsidRDefault="00B5096F" w:rsidP="00B5096F">
            <w:pPr>
              <w:spacing w:after="0"/>
              <w:rPr>
                <w:rFonts w:ascii="Arial" w:hAnsi="Arial"/>
                <w:lang w:eastAsia="en-GB"/>
              </w:rPr>
            </w:pPr>
            <w:r w:rsidRPr="00B65948">
              <w:rPr>
                <w:rFonts w:ascii="Arial" w:hAnsi="Arial"/>
                <w:lang w:eastAsia="en-GB"/>
              </w:rPr>
              <w:t xml:space="preserve">  }</w:t>
            </w:r>
          </w:p>
          <w:p w14:paraId="7CD82A04" w14:textId="5A0DB28D" w:rsidR="00E277D2" w:rsidRDefault="00E277D2" w:rsidP="00E277D2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EB9709" w14:textId="77777777" w:rsidR="005A2F1B" w:rsidRDefault="005A2F1B">
      <w:r>
        <w:separator/>
      </w:r>
    </w:p>
  </w:endnote>
  <w:endnote w:type="continuationSeparator" w:id="0">
    <w:p w14:paraId="51CB18B2" w14:textId="77777777" w:rsidR="005A2F1B" w:rsidRDefault="005A2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0A596" w14:textId="77777777" w:rsidR="00351CC1" w:rsidRDefault="00351C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8159D" w14:textId="77777777" w:rsidR="00351CC1" w:rsidRDefault="00351C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2118C" w14:textId="77777777" w:rsidR="00351CC1" w:rsidRDefault="00351C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19B3A" w14:textId="77777777" w:rsidR="005A2F1B" w:rsidRDefault="005A2F1B">
      <w:r>
        <w:separator/>
      </w:r>
    </w:p>
  </w:footnote>
  <w:footnote w:type="continuationSeparator" w:id="0">
    <w:p w14:paraId="35B3B181" w14:textId="77777777" w:rsidR="005A2F1B" w:rsidRDefault="005A2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8691" w14:textId="24668EE5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552C2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84BB30" wp14:editId="380DEB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38667197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A531CED" w14:textId="2E08E0E4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84BB3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38667197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A531CED" w14:textId="2E08E0E4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19417" w14:textId="0291645D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C3F1A5" wp14:editId="5E1A00B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E726D9F" w14:textId="7449A342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C3F1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E726D9F" w14:textId="7449A342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E0981" w14:textId="125171EE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98C755A" wp14:editId="7C7ED8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76512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AD6B4EF" w14:textId="6DC132CF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8C755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76512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AD6B4EF" w14:textId="6DC132CF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ABD1F" w14:textId="45E71A73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EE9A59" wp14:editId="55A429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4738610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B53A88" w14:textId="253C343E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EE9A5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4738610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B53A88" w14:textId="253C343E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22B8A" w14:textId="0375D5FC" w:rsidR="002057B1" w:rsidRDefault="002057B1">
    <w:pPr>
      <w:pStyle w:val="Header"/>
      <w:tabs>
        <w:tab w:val="right" w:pos="9639"/>
      </w:tabs>
    </w:pPr>
    <w:r>
      <w:tab/>
    </w:r>
    <w:r w:rsidR="00552C2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A9ECB0F" wp14:editId="18E0E63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04976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35E7F72" w14:textId="64E3270C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9ECB0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04976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35E7F72" w14:textId="64E3270C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45CD2" w14:textId="6AF3261C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D09E434" wp14:editId="4F8465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3243080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FB8AC3" w14:textId="64052FC6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9E43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3243080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FB8AC3" w14:textId="64052FC6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9176279"/>
    <w:multiLevelType w:val="multilevel"/>
    <w:tmpl w:val="1F569E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8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0"/>
  </w:num>
  <w:num w:numId="6">
    <w:abstractNumId w:val="7"/>
  </w:num>
  <w:num w:numId="7">
    <w:abstractNumId w:val="9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2E4A"/>
    <w:rsid w:val="00023A2C"/>
    <w:rsid w:val="00025A9C"/>
    <w:rsid w:val="00032AFA"/>
    <w:rsid w:val="000332AC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94232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D478C"/>
    <w:rsid w:val="000E24EE"/>
    <w:rsid w:val="000E320B"/>
    <w:rsid w:val="000E5278"/>
    <w:rsid w:val="00101556"/>
    <w:rsid w:val="00101917"/>
    <w:rsid w:val="00103A7D"/>
    <w:rsid w:val="001070A6"/>
    <w:rsid w:val="00113F96"/>
    <w:rsid w:val="0011688C"/>
    <w:rsid w:val="0011735A"/>
    <w:rsid w:val="00126787"/>
    <w:rsid w:val="00126B57"/>
    <w:rsid w:val="001400B0"/>
    <w:rsid w:val="00145D43"/>
    <w:rsid w:val="0014706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96CE1"/>
    <w:rsid w:val="001A08B3"/>
    <w:rsid w:val="001A277A"/>
    <w:rsid w:val="001A32FF"/>
    <w:rsid w:val="001A7B60"/>
    <w:rsid w:val="001B1EC2"/>
    <w:rsid w:val="001B5052"/>
    <w:rsid w:val="001B52F0"/>
    <w:rsid w:val="001B7A65"/>
    <w:rsid w:val="001B7D43"/>
    <w:rsid w:val="001C1DBF"/>
    <w:rsid w:val="001C2DD6"/>
    <w:rsid w:val="001C2DEE"/>
    <w:rsid w:val="001C75E8"/>
    <w:rsid w:val="001D2640"/>
    <w:rsid w:val="001D686C"/>
    <w:rsid w:val="001E41F3"/>
    <w:rsid w:val="001E5DA1"/>
    <w:rsid w:val="001F13A2"/>
    <w:rsid w:val="001F20C8"/>
    <w:rsid w:val="001F7921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085D"/>
    <w:rsid w:val="002224C4"/>
    <w:rsid w:val="00222692"/>
    <w:rsid w:val="00223A37"/>
    <w:rsid w:val="0022723D"/>
    <w:rsid w:val="00227619"/>
    <w:rsid w:val="00237356"/>
    <w:rsid w:val="0024018C"/>
    <w:rsid w:val="00247A0D"/>
    <w:rsid w:val="00250CD8"/>
    <w:rsid w:val="00250F0B"/>
    <w:rsid w:val="0026004D"/>
    <w:rsid w:val="002640DD"/>
    <w:rsid w:val="002658E6"/>
    <w:rsid w:val="00265ED8"/>
    <w:rsid w:val="00267A1C"/>
    <w:rsid w:val="002702F7"/>
    <w:rsid w:val="00270392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9660A"/>
    <w:rsid w:val="002A0667"/>
    <w:rsid w:val="002B0546"/>
    <w:rsid w:val="002B5741"/>
    <w:rsid w:val="002B6EC7"/>
    <w:rsid w:val="002C2EC3"/>
    <w:rsid w:val="002C4220"/>
    <w:rsid w:val="002C50EA"/>
    <w:rsid w:val="002C73AF"/>
    <w:rsid w:val="002D0FB6"/>
    <w:rsid w:val="002D2D9F"/>
    <w:rsid w:val="002D4A50"/>
    <w:rsid w:val="002D7C7D"/>
    <w:rsid w:val="002E65B2"/>
    <w:rsid w:val="002E6FCB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5F"/>
    <w:rsid w:val="003336EB"/>
    <w:rsid w:val="00333E67"/>
    <w:rsid w:val="003361A3"/>
    <w:rsid w:val="00336328"/>
    <w:rsid w:val="00337788"/>
    <w:rsid w:val="00337D13"/>
    <w:rsid w:val="003431B4"/>
    <w:rsid w:val="003476D1"/>
    <w:rsid w:val="00351CC1"/>
    <w:rsid w:val="00353459"/>
    <w:rsid w:val="0036017A"/>
    <w:rsid w:val="003609EF"/>
    <w:rsid w:val="0036231A"/>
    <w:rsid w:val="00374DD4"/>
    <w:rsid w:val="00375DD1"/>
    <w:rsid w:val="00377DCE"/>
    <w:rsid w:val="0038078F"/>
    <w:rsid w:val="00382B4D"/>
    <w:rsid w:val="00382EBD"/>
    <w:rsid w:val="00390996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B52"/>
    <w:rsid w:val="003A7D71"/>
    <w:rsid w:val="003B34F9"/>
    <w:rsid w:val="003B5696"/>
    <w:rsid w:val="003B5F68"/>
    <w:rsid w:val="003C0C00"/>
    <w:rsid w:val="003C4CE2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1B6F"/>
    <w:rsid w:val="003E3219"/>
    <w:rsid w:val="003E3EC2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24C2"/>
    <w:rsid w:val="004240D4"/>
    <w:rsid w:val="004242F1"/>
    <w:rsid w:val="004300FB"/>
    <w:rsid w:val="00443565"/>
    <w:rsid w:val="00447EFD"/>
    <w:rsid w:val="00450B75"/>
    <w:rsid w:val="00452AA6"/>
    <w:rsid w:val="0046086D"/>
    <w:rsid w:val="0046273F"/>
    <w:rsid w:val="00465034"/>
    <w:rsid w:val="0046581F"/>
    <w:rsid w:val="004718F0"/>
    <w:rsid w:val="004719E7"/>
    <w:rsid w:val="00474242"/>
    <w:rsid w:val="00477148"/>
    <w:rsid w:val="0048440C"/>
    <w:rsid w:val="004859B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67A6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06BB"/>
    <w:rsid w:val="0051110E"/>
    <w:rsid w:val="00512641"/>
    <w:rsid w:val="0051296C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1CE7"/>
    <w:rsid w:val="00552AC7"/>
    <w:rsid w:val="00552C20"/>
    <w:rsid w:val="005566F9"/>
    <w:rsid w:val="005568A9"/>
    <w:rsid w:val="00565D42"/>
    <w:rsid w:val="00566723"/>
    <w:rsid w:val="00566E0B"/>
    <w:rsid w:val="0057253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2F1B"/>
    <w:rsid w:val="005A701D"/>
    <w:rsid w:val="005A7365"/>
    <w:rsid w:val="005A7798"/>
    <w:rsid w:val="005B4464"/>
    <w:rsid w:val="005B4AC9"/>
    <w:rsid w:val="005B4B85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0C96"/>
    <w:rsid w:val="005F4EBC"/>
    <w:rsid w:val="00602C4A"/>
    <w:rsid w:val="00604735"/>
    <w:rsid w:val="00607310"/>
    <w:rsid w:val="0060799D"/>
    <w:rsid w:val="00607EC7"/>
    <w:rsid w:val="00607FC7"/>
    <w:rsid w:val="00621188"/>
    <w:rsid w:val="0062210C"/>
    <w:rsid w:val="00624017"/>
    <w:rsid w:val="0062480B"/>
    <w:rsid w:val="00624DA5"/>
    <w:rsid w:val="00624DA9"/>
    <w:rsid w:val="006257ED"/>
    <w:rsid w:val="00632151"/>
    <w:rsid w:val="006325C0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313B"/>
    <w:rsid w:val="00695808"/>
    <w:rsid w:val="006961DF"/>
    <w:rsid w:val="00696508"/>
    <w:rsid w:val="006A0CCA"/>
    <w:rsid w:val="006A53E7"/>
    <w:rsid w:val="006A6E7C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1832"/>
    <w:rsid w:val="006D2168"/>
    <w:rsid w:val="006E21FB"/>
    <w:rsid w:val="006E368E"/>
    <w:rsid w:val="006E4E23"/>
    <w:rsid w:val="006E5000"/>
    <w:rsid w:val="006E5F56"/>
    <w:rsid w:val="006F1C64"/>
    <w:rsid w:val="006F2177"/>
    <w:rsid w:val="006F29CF"/>
    <w:rsid w:val="006F2AAB"/>
    <w:rsid w:val="006F4767"/>
    <w:rsid w:val="007035D6"/>
    <w:rsid w:val="00705AEC"/>
    <w:rsid w:val="007111EE"/>
    <w:rsid w:val="00713526"/>
    <w:rsid w:val="00713B12"/>
    <w:rsid w:val="007169C4"/>
    <w:rsid w:val="00716A9B"/>
    <w:rsid w:val="007174C0"/>
    <w:rsid w:val="007176D3"/>
    <w:rsid w:val="0072018A"/>
    <w:rsid w:val="007219B0"/>
    <w:rsid w:val="007224E1"/>
    <w:rsid w:val="00722BD3"/>
    <w:rsid w:val="00722CF4"/>
    <w:rsid w:val="00723555"/>
    <w:rsid w:val="00725930"/>
    <w:rsid w:val="00725F0C"/>
    <w:rsid w:val="00730D8B"/>
    <w:rsid w:val="007327C9"/>
    <w:rsid w:val="0073327F"/>
    <w:rsid w:val="00734806"/>
    <w:rsid w:val="0073550D"/>
    <w:rsid w:val="00737027"/>
    <w:rsid w:val="00740A4F"/>
    <w:rsid w:val="00751E34"/>
    <w:rsid w:val="00752B56"/>
    <w:rsid w:val="00754FAD"/>
    <w:rsid w:val="00756DC7"/>
    <w:rsid w:val="00757A31"/>
    <w:rsid w:val="0077032E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412C"/>
    <w:rsid w:val="007D6A07"/>
    <w:rsid w:val="007E0C19"/>
    <w:rsid w:val="007E0F29"/>
    <w:rsid w:val="007E1BFB"/>
    <w:rsid w:val="007E4120"/>
    <w:rsid w:val="007F4D18"/>
    <w:rsid w:val="007F7259"/>
    <w:rsid w:val="0080122E"/>
    <w:rsid w:val="00803D36"/>
    <w:rsid w:val="00803F0A"/>
    <w:rsid w:val="008040A8"/>
    <w:rsid w:val="00810213"/>
    <w:rsid w:val="00811CDE"/>
    <w:rsid w:val="0081458D"/>
    <w:rsid w:val="00814E39"/>
    <w:rsid w:val="00814E81"/>
    <w:rsid w:val="008161A2"/>
    <w:rsid w:val="008225DA"/>
    <w:rsid w:val="008256FD"/>
    <w:rsid w:val="008279FA"/>
    <w:rsid w:val="00831090"/>
    <w:rsid w:val="00831BBA"/>
    <w:rsid w:val="0083564B"/>
    <w:rsid w:val="00840ECC"/>
    <w:rsid w:val="0084401E"/>
    <w:rsid w:val="0085238E"/>
    <w:rsid w:val="00852961"/>
    <w:rsid w:val="00855AD4"/>
    <w:rsid w:val="0086025A"/>
    <w:rsid w:val="00860C7A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77FE4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C783B"/>
    <w:rsid w:val="008D0EEE"/>
    <w:rsid w:val="008D61D6"/>
    <w:rsid w:val="008E003A"/>
    <w:rsid w:val="008E0124"/>
    <w:rsid w:val="008E33C7"/>
    <w:rsid w:val="008E4B11"/>
    <w:rsid w:val="008E4F81"/>
    <w:rsid w:val="008F686C"/>
    <w:rsid w:val="00902980"/>
    <w:rsid w:val="00907252"/>
    <w:rsid w:val="00907D24"/>
    <w:rsid w:val="009131B6"/>
    <w:rsid w:val="009148DE"/>
    <w:rsid w:val="00920F40"/>
    <w:rsid w:val="009337D6"/>
    <w:rsid w:val="0093685E"/>
    <w:rsid w:val="009373D0"/>
    <w:rsid w:val="00942E11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B3C4A"/>
    <w:rsid w:val="009B642B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F4C0C"/>
    <w:rsid w:val="009F5DC0"/>
    <w:rsid w:val="009F734F"/>
    <w:rsid w:val="009F7B67"/>
    <w:rsid w:val="009F7ED6"/>
    <w:rsid w:val="00A028A6"/>
    <w:rsid w:val="00A031C9"/>
    <w:rsid w:val="00A03EB9"/>
    <w:rsid w:val="00A0718C"/>
    <w:rsid w:val="00A07881"/>
    <w:rsid w:val="00A10B7F"/>
    <w:rsid w:val="00A21CCD"/>
    <w:rsid w:val="00A246B6"/>
    <w:rsid w:val="00A300B3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3689"/>
    <w:rsid w:val="00A55983"/>
    <w:rsid w:val="00A56770"/>
    <w:rsid w:val="00A5713B"/>
    <w:rsid w:val="00A57529"/>
    <w:rsid w:val="00A577AF"/>
    <w:rsid w:val="00A63864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771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A78"/>
    <w:rsid w:val="00AA2CBC"/>
    <w:rsid w:val="00AA6E80"/>
    <w:rsid w:val="00AA7112"/>
    <w:rsid w:val="00AA768D"/>
    <w:rsid w:val="00AB038D"/>
    <w:rsid w:val="00AB03D6"/>
    <w:rsid w:val="00AB0990"/>
    <w:rsid w:val="00AB1104"/>
    <w:rsid w:val="00AC5405"/>
    <w:rsid w:val="00AC5820"/>
    <w:rsid w:val="00AC5FF7"/>
    <w:rsid w:val="00AC6108"/>
    <w:rsid w:val="00AC7F1E"/>
    <w:rsid w:val="00AD1CD8"/>
    <w:rsid w:val="00AD693D"/>
    <w:rsid w:val="00AE12FB"/>
    <w:rsid w:val="00AE149F"/>
    <w:rsid w:val="00AE432C"/>
    <w:rsid w:val="00AF3431"/>
    <w:rsid w:val="00AF72A9"/>
    <w:rsid w:val="00B02863"/>
    <w:rsid w:val="00B036DB"/>
    <w:rsid w:val="00B0518D"/>
    <w:rsid w:val="00B0683C"/>
    <w:rsid w:val="00B0725F"/>
    <w:rsid w:val="00B10BB9"/>
    <w:rsid w:val="00B1256A"/>
    <w:rsid w:val="00B1570E"/>
    <w:rsid w:val="00B160DF"/>
    <w:rsid w:val="00B245EC"/>
    <w:rsid w:val="00B258BB"/>
    <w:rsid w:val="00B26060"/>
    <w:rsid w:val="00B26829"/>
    <w:rsid w:val="00B273CA"/>
    <w:rsid w:val="00B35603"/>
    <w:rsid w:val="00B35C4A"/>
    <w:rsid w:val="00B35F20"/>
    <w:rsid w:val="00B36C91"/>
    <w:rsid w:val="00B427F5"/>
    <w:rsid w:val="00B43EE8"/>
    <w:rsid w:val="00B4563F"/>
    <w:rsid w:val="00B472F6"/>
    <w:rsid w:val="00B5096F"/>
    <w:rsid w:val="00B54073"/>
    <w:rsid w:val="00B55541"/>
    <w:rsid w:val="00B6249E"/>
    <w:rsid w:val="00B65948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1474"/>
    <w:rsid w:val="00BA3A6A"/>
    <w:rsid w:val="00BA3EC5"/>
    <w:rsid w:val="00BA51D9"/>
    <w:rsid w:val="00BB138B"/>
    <w:rsid w:val="00BB5DFC"/>
    <w:rsid w:val="00BC1975"/>
    <w:rsid w:val="00BC37AF"/>
    <w:rsid w:val="00BC470D"/>
    <w:rsid w:val="00BD02C6"/>
    <w:rsid w:val="00BD15BD"/>
    <w:rsid w:val="00BD279D"/>
    <w:rsid w:val="00BD4B5B"/>
    <w:rsid w:val="00BD6BB8"/>
    <w:rsid w:val="00BE18AC"/>
    <w:rsid w:val="00BE669F"/>
    <w:rsid w:val="00BE7224"/>
    <w:rsid w:val="00BF58B7"/>
    <w:rsid w:val="00BF7CAD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52A8F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3B97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36BCC"/>
    <w:rsid w:val="00D4148A"/>
    <w:rsid w:val="00D427F5"/>
    <w:rsid w:val="00D43688"/>
    <w:rsid w:val="00D50255"/>
    <w:rsid w:val="00D62AF5"/>
    <w:rsid w:val="00D65877"/>
    <w:rsid w:val="00D6768E"/>
    <w:rsid w:val="00D715CB"/>
    <w:rsid w:val="00D7765B"/>
    <w:rsid w:val="00D778A9"/>
    <w:rsid w:val="00D81EE4"/>
    <w:rsid w:val="00DA2011"/>
    <w:rsid w:val="00DA257E"/>
    <w:rsid w:val="00DA34DF"/>
    <w:rsid w:val="00DA6B17"/>
    <w:rsid w:val="00DA725F"/>
    <w:rsid w:val="00DB1792"/>
    <w:rsid w:val="00DB7A8F"/>
    <w:rsid w:val="00DC2CDA"/>
    <w:rsid w:val="00DC4359"/>
    <w:rsid w:val="00DC59B2"/>
    <w:rsid w:val="00DC6958"/>
    <w:rsid w:val="00DD115E"/>
    <w:rsid w:val="00DD2A8D"/>
    <w:rsid w:val="00DD67C4"/>
    <w:rsid w:val="00DE07F2"/>
    <w:rsid w:val="00DE19E4"/>
    <w:rsid w:val="00DE287C"/>
    <w:rsid w:val="00DE34CF"/>
    <w:rsid w:val="00DE65FC"/>
    <w:rsid w:val="00DE70E2"/>
    <w:rsid w:val="00DE73A3"/>
    <w:rsid w:val="00DF1720"/>
    <w:rsid w:val="00DF4F97"/>
    <w:rsid w:val="00DF6312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277D2"/>
    <w:rsid w:val="00E34898"/>
    <w:rsid w:val="00E3495C"/>
    <w:rsid w:val="00E3760D"/>
    <w:rsid w:val="00E40CB8"/>
    <w:rsid w:val="00E40FCE"/>
    <w:rsid w:val="00E4597F"/>
    <w:rsid w:val="00E54D1F"/>
    <w:rsid w:val="00E55295"/>
    <w:rsid w:val="00E56D64"/>
    <w:rsid w:val="00E65EAB"/>
    <w:rsid w:val="00E706EF"/>
    <w:rsid w:val="00E70D41"/>
    <w:rsid w:val="00E74065"/>
    <w:rsid w:val="00E75DB2"/>
    <w:rsid w:val="00E7772E"/>
    <w:rsid w:val="00E80173"/>
    <w:rsid w:val="00E80DB5"/>
    <w:rsid w:val="00E81836"/>
    <w:rsid w:val="00E83D37"/>
    <w:rsid w:val="00E83F45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EF6362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43A03"/>
    <w:rsid w:val="00F52CA3"/>
    <w:rsid w:val="00F535A6"/>
    <w:rsid w:val="00F60BDF"/>
    <w:rsid w:val="00F612BD"/>
    <w:rsid w:val="00F61FD5"/>
    <w:rsid w:val="00F634FA"/>
    <w:rsid w:val="00F652C1"/>
    <w:rsid w:val="00F674A1"/>
    <w:rsid w:val="00F7157E"/>
    <w:rsid w:val="00F750D5"/>
    <w:rsid w:val="00F75883"/>
    <w:rsid w:val="00F77FC8"/>
    <w:rsid w:val="00F84BEE"/>
    <w:rsid w:val="00F92AD0"/>
    <w:rsid w:val="00FA09B0"/>
    <w:rsid w:val="00FA64D4"/>
    <w:rsid w:val="00FB1D56"/>
    <w:rsid w:val="00FB6011"/>
    <w:rsid w:val="00FB6386"/>
    <w:rsid w:val="00FC37A0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E0C1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BF7CAD"/>
    <w:rPr>
      <w:rFonts w:ascii="Times New Roman" w:hAnsi="Times New Roman"/>
      <w:lang w:val="en-GB"/>
    </w:rPr>
  </w:style>
  <w:style w:type="character" w:customStyle="1" w:styleId="H6Char">
    <w:name w:val="H6 Char"/>
    <w:link w:val="H6"/>
    <w:qFormat/>
    <w:rsid w:val="00BF7CAD"/>
    <w:rPr>
      <w:rFonts w:ascii="Arial" w:hAnsi="Arial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52C2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52C2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52C2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52C2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52C20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A1FE8-22F5-4700-9EA9-69336DB2B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2677</Words>
  <Characters>15264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17906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1900-01-01T08:00:00Z</cp:lastPrinted>
  <dcterms:created xsi:type="dcterms:W3CDTF">2022-09-26T05:52:00Z</dcterms:created>
  <dcterms:modified xsi:type="dcterms:W3CDTF">2022-09-26T05:52:00Z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2022-06-29T07:48:49Z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f36e3a44-91b1-4448-998f-042c7d77e91b</vt:lpwstr>
  </property>
  <property fmtid="{D5CDD505-2E9C-101B-9397-08002B2CF9AE}" pid="30" name="MSIP_Label_9764cdcd-3664-4d05-9615-7cbf65a4f0a8_ContentBits">
    <vt:lpwstr>0</vt:lpwstr>
  </property>
</Properties>
</file>