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72D7767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DE7E4F">
        <w:fldChar w:fldCharType="begin"/>
      </w:r>
      <w:r w:rsidR="00DE7E4F">
        <w:instrText xml:space="preserve"> DOCPROPERTY  Tdoc#  \* MERGEFORMAT </w:instrText>
      </w:r>
      <w:r w:rsidR="00DE7E4F">
        <w:fldChar w:fldCharType="separate"/>
      </w:r>
      <w:r w:rsidR="00DC4393">
        <w:rPr>
          <w:b/>
          <w:i/>
          <w:noProof/>
          <w:sz w:val="28"/>
        </w:rPr>
        <w:t>R5s22</w:t>
      </w:r>
      <w:r w:rsidR="00B91AA7">
        <w:rPr>
          <w:b/>
          <w:i/>
          <w:noProof/>
          <w:sz w:val="28"/>
        </w:rPr>
        <w:t>1</w:t>
      </w:r>
      <w:r w:rsidR="0026190E">
        <w:rPr>
          <w:b/>
          <w:i/>
          <w:noProof/>
          <w:sz w:val="28"/>
        </w:rPr>
        <w:t>1</w:t>
      </w:r>
      <w:r w:rsidR="00B046B6">
        <w:rPr>
          <w:b/>
          <w:i/>
          <w:noProof/>
          <w:sz w:val="28"/>
        </w:rPr>
        <w:t>43</w:t>
      </w:r>
      <w:r w:rsidR="00DE7E4F">
        <w:rPr>
          <w:b/>
          <w:i/>
          <w:noProof/>
          <w:sz w:val="28"/>
        </w:rPr>
        <w:fldChar w:fldCharType="end"/>
      </w:r>
    </w:p>
    <w:p w14:paraId="210A5493" w14:textId="77777777" w:rsidR="00745C21" w:rsidRDefault="00DE7E4F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DE7E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30BF78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435C73">
              <w:rPr>
                <w:b/>
                <w:noProof/>
                <w:sz w:val="28"/>
              </w:rPr>
              <w:t>7</w:t>
            </w:r>
            <w:r w:rsidR="00354FBD">
              <w:rPr>
                <w:b/>
                <w:noProof/>
                <w:sz w:val="28"/>
              </w:rPr>
              <w:t>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BA3EF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B23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ACC95F" w:rsidR="001E41F3" w:rsidRDefault="00354FBD" w:rsidP="00B7489A">
            <w:pPr>
              <w:pStyle w:val="CRCoverPage"/>
              <w:spacing w:after="0"/>
              <w:rPr>
                <w:noProof/>
              </w:rPr>
            </w:pPr>
            <w:r w:rsidRPr="00354FBD">
              <w:t>Correction for NR5GC IRAT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6468EC" w:rsidR="001E41F3" w:rsidRDefault="008C5234" w:rsidP="003C7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</w:t>
            </w:r>
            <w:r w:rsidR="00DE7E4F">
              <w:rPr>
                <w:noProof/>
              </w:rPr>
              <w:t>5</w:t>
            </w:r>
            <w:r>
              <w:rPr>
                <w:noProof/>
              </w:rPr>
              <w:t>_Tes</w:t>
            </w:r>
            <w:r w:rsidR="00DE7E4F">
              <w:rPr>
                <w:noProof/>
              </w:rPr>
              <w:t xml:space="preserve">t, </w:t>
            </w:r>
            <w:r w:rsidR="00DE7E4F"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111F86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867982">
              <w:rPr>
                <w:noProof/>
              </w:rPr>
              <w:t>10-05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DE7E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72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3726" w:rsidRDefault="00DF3726" w:rsidP="00DF3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1A84B5" w:rsidR="00DF3726" w:rsidRDefault="00DF3726" w:rsidP="00DF37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EUTRA band is greater than maxFBI then </w:t>
            </w:r>
            <w:r w:rsidRPr="006B04DB">
              <w:rPr>
                <w:noProof/>
              </w:rPr>
              <w:t xml:space="preserve">"freqBandIndicator-v9e0" </w:t>
            </w:r>
            <w:r>
              <w:rPr>
                <w:noProof/>
              </w:rPr>
              <w:t>should be included</w:t>
            </w:r>
            <w:r w:rsidRPr="006B04DB">
              <w:rPr>
                <w:noProof/>
              </w:rPr>
              <w:t xml:space="preserve"> in the SIB1.</w:t>
            </w:r>
          </w:p>
        </w:tc>
      </w:tr>
      <w:tr w:rsidR="00DF372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3726" w:rsidRDefault="00DF3726" w:rsidP="00DF37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50ADB0D" w:rsidR="00DF3726" w:rsidRDefault="00DF3726" w:rsidP="00DF3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72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3726" w:rsidRDefault="00DF3726" w:rsidP="00DF3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A57BE4" w:rsidR="00DF3726" w:rsidRPr="0035396C" w:rsidRDefault="00DF3726" w:rsidP="00DF37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Include</w:t>
            </w:r>
            <w:r w:rsidRPr="00A00E36">
              <w:rPr>
                <w:noProof/>
              </w:rPr>
              <w:t xml:space="preserve"> "freqBandIndicator-v9e0" </w:t>
            </w:r>
            <w:r>
              <w:rPr>
                <w:noProof/>
              </w:rPr>
              <w:t xml:space="preserve">in SIB1 </w:t>
            </w:r>
            <w:r w:rsidRPr="00A00E36">
              <w:rPr>
                <w:noProof/>
              </w:rPr>
              <w:t>for</w:t>
            </w:r>
            <w:r>
              <w:rPr>
                <w:noProof/>
              </w:rPr>
              <w:t xml:space="preserve">EUTRA </w:t>
            </w:r>
            <w:r w:rsidRPr="00A00E36">
              <w:rPr>
                <w:noProof/>
              </w:rPr>
              <w:t xml:space="preserve"> band</w:t>
            </w:r>
            <w:r>
              <w:rPr>
                <w:noProof/>
              </w:rPr>
              <w:t>s</w:t>
            </w:r>
            <w:r w:rsidRPr="00A00E36">
              <w:rPr>
                <w:noProof/>
              </w:rPr>
              <w:t xml:space="preserve"> greater than </w:t>
            </w:r>
            <w:r>
              <w:rPr>
                <w:noProof/>
              </w:rPr>
              <w:t xml:space="preserve">or </w:t>
            </w:r>
            <w:r w:rsidRPr="00A00E36">
              <w:rPr>
                <w:noProof/>
              </w:rPr>
              <w:t>equal to maxFBI</w:t>
            </w:r>
            <w:r>
              <w:rPr>
                <w:noProof/>
              </w:rPr>
              <w:t>.</w:t>
            </w:r>
          </w:p>
        </w:tc>
      </w:tr>
      <w:tr w:rsidR="00DF372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3726" w:rsidRDefault="00DF3726" w:rsidP="00DF37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3726" w:rsidRDefault="00DF3726" w:rsidP="00DF3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72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3726" w:rsidRDefault="00DF3726" w:rsidP="00DF3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578A57" w:rsidR="00DF3726" w:rsidRPr="00BD4675" w:rsidRDefault="00DF3726" w:rsidP="00DF37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DF3726" w14:paraId="034AF533" w14:textId="77777777" w:rsidTr="00547111">
        <w:tc>
          <w:tcPr>
            <w:tcW w:w="2694" w:type="dxa"/>
            <w:gridSpan w:val="2"/>
          </w:tcPr>
          <w:p w14:paraId="39D9EB5B" w14:textId="77777777" w:rsidR="00DF3726" w:rsidRDefault="00DF3726" w:rsidP="00DF37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F3726" w:rsidRDefault="00DF3726" w:rsidP="00DF3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726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F3726" w:rsidRDefault="00DF3726" w:rsidP="00DF3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507DC4" w:rsidR="00DF3726" w:rsidRDefault="00DF3726" w:rsidP="00DF3726">
            <w:pPr>
              <w:pStyle w:val="CRCoverPage"/>
              <w:spacing w:after="0"/>
              <w:rPr>
                <w:noProof/>
              </w:rPr>
            </w:pPr>
            <w:r>
              <w:t>6.2.3.10.NR5GC, 6.2.3.11.NR5GC</w:t>
            </w:r>
          </w:p>
        </w:tc>
      </w:tr>
      <w:tr w:rsidR="00DF372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F3726" w:rsidRDefault="00DF3726" w:rsidP="00DF37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F3726" w:rsidRDefault="00DF3726" w:rsidP="00DF3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72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F3726" w:rsidRDefault="00DF3726" w:rsidP="00DF3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F3726" w:rsidRDefault="00DF3726" w:rsidP="00DF3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F3726" w:rsidRDefault="00DF3726" w:rsidP="00DF3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F3726" w:rsidRDefault="00DF3726" w:rsidP="00DF37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F3726" w:rsidRDefault="00DF3726" w:rsidP="00DF37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372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F3726" w:rsidRDefault="00DF3726" w:rsidP="00DF3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F3726" w:rsidRDefault="00DF3726" w:rsidP="00DF3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DF3726" w:rsidRDefault="00DF3726" w:rsidP="00DF3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F3726" w:rsidRDefault="00DF3726" w:rsidP="00DF37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F3726" w:rsidRDefault="00DF3726" w:rsidP="00DF37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372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F3726" w:rsidRDefault="00DF3726" w:rsidP="00DF37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B392FA" w:rsidR="00DF3726" w:rsidRDefault="00DF3726" w:rsidP="00DF3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86568F" w:rsidR="00DF3726" w:rsidRDefault="00DF3726" w:rsidP="00DF3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F3726" w:rsidRDefault="00DF3726" w:rsidP="00DF37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09FFEA" w:rsidR="00DF3726" w:rsidRDefault="00DF3726" w:rsidP="00DF37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372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F3726" w:rsidRDefault="00DF3726" w:rsidP="00DF37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F3726" w:rsidRDefault="00DF3726" w:rsidP="00DF3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DF3726" w:rsidRDefault="00DF3726" w:rsidP="00DF3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F3726" w:rsidRDefault="00DF3726" w:rsidP="00DF37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F3726" w:rsidRDefault="00DF3726" w:rsidP="00DF37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372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F3726" w:rsidRDefault="00DF3726" w:rsidP="00DF37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F3726" w:rsidRDefault="00DF3726" w:rsidP="00DF3726">
            <w:pPr>
              <w:pStyle w:val="CRCoverPage"/>
              <w:spacing w:after="0"/>
              <w:rPr>
                <w:noProof/>
              </w:rPr>
            </w:pPr>
          </w:p>
        </w:tc>
      </w:tr>
      <w:tr w:rsidR="00DF372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F3726" w:rsidRDefault="00DF3726" w:rsidP="00DF3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F3726" w:rsidRDefault="00DF3726" w:rsidP="00DF37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372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F3726" w:rsidRPr="008863B9" w:rsidRDefault="00DF3726" w:rsidP="00DF3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F3726" w:rsidRPr="008863B9" w:rsidRDefault="00DF3726" w:rsidP="00DF37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372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F3726" w:rsidRDefault="00DF3726" w:rsidP="00DF3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F3726" w:rsidRDefault="00DF3726" w:rsidP="00DF37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588129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A7F5063" w14:textId="138B1FDF" w:rsidR="00DF3726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F3726" w:rsidRPr="00560B37">
        <w:rPr>
          <w:rFonts w:cs="Arial"/>
          <w:iCs/>
        </w:rPr>
        <w:t>Table of Contents</w:t>
      </w:r>
      <w:r w:rsidR="00DF3726">
        <w:tab/>
      </w:r>
      <w:r w:rsidR="00DF3726">
        <w:fldChar w:fldCharType="begin"/>
      </w:r>
      <w:r w:rsidR="00DF3726">
        <w:instrText xml:space="preserve"> PAGEREF _Toc115881291 \h </w:instrText>
      </w:r>
      <w:r w:rsidR="00DF3726">
        <w:fldChar w:fldCharType="separate"/>
      </w:r>
      <w:r w:rsidR="00DF3726">
        <w:t>2</w:t>
      </w:r>
      <w:r w:rsidR="00DF3726">
        <w:fldChar w:fldCharType="end"/>
      </w:r>
    </w:p>
    <w:p w14:paraId="313BD5C2" w14:textId="0AC56231" w:rsidR="00DF3726" w:rsidRDefault="00DF372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60B3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60B3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_Toc115881292 \h </w:instrText>
      </w:r>
      <w:r>
        <w:fldChar w:fldCharType="separate"/>
      </w:r>
      <w:r>
        <w:t>3</w:t>
      </w:r>
      <w:r>
        <w:fldChar w:fldCharType="end"/>
      </w:r>
    </w:p>
    <w:p w14:paraId="5F844D9D" w14:textId="380A89BA" w:rsidR="00DF3726" w:rsidRDefault="00DF372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60B3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60B3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_Toc115881293 \h </w:instrText>
      </w:r>
      <w:r>
        <w:fldChar w:fldCharType="separate"/>
      </w:r>
      <w:r>
        <w:t>3</w:t>
      </w:r>
      <w:r>
        <w:fldChar w:fldCharType="end"/>
      </w:r>
    </w:p>
    <w:p w14:paraId="71A26D94" w14:textId="44DC112F" w:rsidR="00DF3726" w:rsidRDefault="00DF372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60B37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60B37">
        <w:rPr>
          <w:rFonts w:cs="Arial"/>
          <w:color w:val="000000"/>
          <w:lang w:eastAsia="en-GB"/>
        </w:rPr>
        <w:t xml:space="preserve">Change </w:t>
      </w:r>
      <w:r w:rsidRPr="00560B37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_Toc115881294 \h </w:instrText>
      </w:r>
      <w:r>
        <w:fldChar w:fldCharType="separate"/>
      </w:r>
      <w:r>
        <w:t>3</w:t>
      </w:r>
      <w:r>
        <w:fldChar w:fldCharType="end"/>
      </w:r>
    </w:p>
    <w:p w14:paraId="7F52B608" w14:textId="59525926" w:rsidR="00DF3726" w:rsidRDefault="00DF372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60B37">
        <w:rPr>
          <w:rFonts w:eastAsia="Arial"/>
        </w:rPr>
        <w:t>2.2 Change 2</w:t>
      </w:r>
      <w:r>
        <w:tab/>
      </w:r>
      <w:r>
        <w:fldChar w:fldCharType="begin"/>
      </w:r>
      <w:r>
        <w:instrText xml:space="preserve"> PAGEREF _Toc115881295 \h </w:instrText>
      </w:r>
      <w:r>
        <w:fldChar w:fldCharType="separate"/>
      </w:r>
      <w:r>
        <w:t>4</w:t>
      </w:r>
      <w:r>
        <w:fldChar w:fldCharType="end"/>
      </w:r>
    </w:p>
    <w:p w14:paraId="325A0C2F" w14:textId="231E471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5881292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33F0FAB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EA7C4F">
        <w:rPr>
          <w:rFonts w:cs="Arial"/>
          <w:lang w:eastAsia="ja-JP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7C255FC4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15881293"/>
      <w:r w:rsidRPr="00854C55">
        <w:rPr>
          <w:b/>
        </w:rPr>
        <w:t>Corrections required</w:t>
      </w:r>
      <w:bookmarkEnd w:id="4"/>
      <w:bookmarkEnd w:id="5"/>
      <w:bookmarkEnd w:id="6"/>
    </w:p>
    <w:p w14:paraId="43337F3C" w14:textId="77777777" w:rsidR="005D2052" w:rsidRDefault="005D2052" w:rsidP="005D2052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15881294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052" w14:paraId="3B18543F" w14:textId="77777777" w:rsidTr="002722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FD1C" w14:textId="77777777" w:rsidR="005D2052" w:rsidRDefault="005D2052" w:rsidP="0027220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EC9F" w14:textId="12496A91" w:rsidR="005D2052" w:rsidRPr="00B65B1E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B04DB">
              <w:rPr>
                <w:rFonts w:ascii="Arial" w:hAnsi="Arial" w:cs="Arial"/>
                <w:lang w:val="en-US" w:eastAsia="en-GB"/>
              </w:rPr>
              <w:t>f_TC_6_2_3_10_NR5GC_EUTRA</w:t>
            </w:r>
            <w:r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5D2052" w14:paraId="262051D2" w14:textId="77777777" w:rsidTr="0027220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CF7A" w14:textId="77777777" w:rsidR="005D2052" w:rsidRDefault="005D2052" w:rsidP="002722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45F3" w14:textId="2CA0C09B" w:rsidR="005D2052" w:rsidRPr="008D31B6" w:rsidRDefault="005D2052" w:rsidP="00272206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/>
                <w:noProof/>
              </w:rPr>
              <w:t xml:space="preserve">If EUTRA band is greater than </w:t>
            </w:r>
            <w:r w:rsidR="006B2B0B">
              <w:rPr>
                <w:rFonts w:ascii="Arial" w:hAnsi="Arial"/>
                <w:noProof/>
              </w:rPr>
              <w:t xml:space="preserve">maxFBI then </w:t>
            </w:r>
            <w:r w:rsidRPr="006B04DB">
              <w:rPr>
                <w:rFonts w:ascii="Arial" w:hAnsi="Arial"/>
                <w:noProof/>
              </w:rPr>
              <w:t xml:space="preserve">"freqBandIndicator-v9e0" </w:t>
            </w:r>
            <w:r w:rsidR="006B2B0B">
              <w:rPr>
                <w:rFonts w:ascii="Arial" w:hAnsi="Arial"/>
                <w:noProof/>
              </w:rPr>
              <w:t>should be included</w:t>
            </w:r>
            <w:r w:rsidRPr="006B04DB">
              <w:rPr>
                <w:rFonts w:ascii="Arial" w:hAnsi="Arial"/>
                <w:noProof/>
              </w:rPr>
              <w:t xml:space="preserve"> in the SIB1.</w:t>
            </w:r>
          </w:p>
        </w:tc>
      </w:tr>
      <w:tr w:rsidR="005D2052" w14:paraId="55EA8C43" w14:textId="77777777" w:rsidTr="00272206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B743" w14:textId="77777777" w:rsidR="005D2052" w:rsidRDefault="005D2052" w:rsidP="002722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543D" w14:textId="7BC9A1F7" w:rsidR="005D2052" w:rsidRPr="0066224B" w:rsidRDefault="00DF3726" w:rsidP="00272206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Include</w:t>
            </w:r>
            <w:r w:rsidRPr="00A00E36">
              <w:rPr>
                <w:noProof/>
              </w:rPr>
              <w:t xml:space="preserve"> "freqBandIndicator-v9e0" </w:t>
            </w:r>
            <w:r>
              <w:rPr>
                <w:noProof/>
              </w:rPr>
              <w:t xml:space="preserve">in SIB1 </w:t>
            </w:r>
            <w:r w:rsidRPr="00A00E36">
              <w:rPr>
                <w:noProof/>
              </w:rPr>
              <w:t>for</w:t>
            </w:r>
            <w:r>
              <w:rPr>
                <w:noProof/>
              </w:rPr>
              <w:t xml:space="preserve">EUTRA </w:t>
            </w:r>
            <w:r w:rsidRPr="00A00E36">
              <w:rPr>
                <w:noProof/>
              </w:rPr>
              <w:t xml:space="preserve"> band</w:t>
            </w:r>
            <w:r>
              <w:rPr>
                <w:noProof/>
              </w:rPr>
              <w:t>s</w:t>
            </w:r>
            <w:r w:rsidRPr="00A00E36">
              <w:rPr>
                <w:noProof/>
              </w:rPr>
              <w:t xml:space="preserve"> greater than </w:t>
            </w:r>
            <w:r>
              <w:rPr>
                <w:noProof/>
              </w:rPr>
              <w:t xml:space="preserve">or </w:t>
            </w:r>
            <w:r w:rsidRPr="00A00E36">
              <w:rPr>
                <w:noProof/>
              </w:rPr>
              <w:t>equal to maxFBI</w:t>
            </w:r>
            <w:r>
              <w:rPr>
                <w:noProof/>
              </w:rPr>
              <w:t>.</w:t>
            </w:r>
          </w:p>
        </w:tc>
      </w:tr>
      <w:tr w:rsidR="005D2052" w14:paraId="2328B162" w14:textId="77777777" w:rsidTr="002722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D9F5" w14:textId="77777777" w:rsidR="005D2052" w:rsidRDefault="005D2052" w:rsidP="002722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49E4" w14:textId="77777777" w:rsidR="005D2052" w:rsidRDefault="005D2052" w:rsidP="00272206">
            <w:pPr>
              <w:spacing w:after="0"/>
              <w:rPr>
                <w:rFonts w:ascii="Arial" w:hAnsi="Arial" w:cs="Arial"/>
                <w:lang w:eastAsia="en-GB"/>
              </w:rPr>
            </w:pPr>
            <w:r w:rsidRPr="00A25007">
              <w:rPr>
                <w:rFonts w:ascii="Arial" w:hAnsi="Arial" w:cs="Arial"/>
                <w:lang w:eastAsia="en-GB"/>
              </w:rPr>
              <w:t>Idle_CellReSelection_NR5GC_EUTRA.ttcn</w:t>
            </w:r>
          </w:p>
        </w:tc>
      </w:tr>
      <w:tr w:rsidR="005D2052" w14:paraId="6FBAF94B" w14:textId="77777777" w:rsidTr="002722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B253" w14:textId="77777777" w:rsidR="005D2052" w:rsidRDefault="005D2052" w:rsidP="002722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FD0F" w14:textId="77777777" w:rsidR="005D2052" w:rsidRDefault="005D2052" w:rsidP="00272206">
            <w:pPr>
              <w:rPr>
                <w:rFonts w:ascii="Arial" w:hAnsi="Arial"/>
                <w:lang w:eastAsia="zh-CN"/>
              </w:rPr>
            </w:pPr>
          </w:p>
        </w:tc>
      </w:tr>
    </w:tbl>
    <w:p w14:paraId="72FAB212" w14:textId="77777777" w:rsidR="005D2052" w:rsidRDefault="005D2052" w:rsidP="005D2052">
      <w:pPr>
        <w:rPr>
          <w:lang w:val="en-US" w:eastAsia="zh-CN"/>
        </w:rPr>
      </w:pPr>
    </w:p>
    <w:p w14:paraId="168E5840" w14:textId="77777777" w:rsidR="005D2052" w:rsidRDefault="005D2052" w:rsidP="005D205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D2052" w14:paraId="03CBB225" w14:textId="77777777" w:rsidTr="0027220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3E87" w14:textId="77777777" w:rsidR="005D2052" w:rsidRPr="009E66E1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E66E1">
              <w:rPr>
                <w:rFonts w:ascii="Arial" w:hAnsi="Arial" w:cs="Arial"/>
                <w:lang w:val="en-US" w:eastAsia="en-GB"/>
              </w:rPr>
              <w:t>function f_TC_6_2_3_10_NR5GC_EUTRA() runs on EUTRA_Multi5GS_PTC</w:t>
            </w:r>
          </w:p>
          <w:p w14:paraId="3557B27C" w14:textId="77777777" w:rsidR="005D2052" w:rsidRPr="009E66E1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E66E1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00671931" w14:textId="357623F0" w:rsidR="005D2052" w:rsidRPr="009E66E1" w:rsidRDefault="00DF3726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……………..</w:t>
            </w:r>
          </w:p>
          <w:p w14:paraId="0E3E0D9F" w14:textId="77777777" w:rsidR="005D2052" w:rsidRPr="009E66E1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D9D55AA" w14:textId="77777777" w:rsidR="005D2052" w:rsidRPr="009E66E1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E66E1">
              <w:rPr>
                <w:rFonts w:ascii="Arial" w:hAnsi="Arial" w:cs="Arial"/>
                <w:lang w:val="en-US" w:eastAsia="en-GB"/>
              </w:rPr>
              <w:t xml:space="preserve">    //Modify SIB1 scheduling as per Table 6.2.3.10.3.3-1: SystemInformationBlockType1 for cell 1  - as per </w:t>
            </w:r>
            <w:proofErr w:type="spellStart"/>
            <w:r w:rsidRPr="009E66E1">
              <w:rPr>
                <w:rFonts w:ascii="Arial" w:hAnsi="Arial" w:cs="Arial"/>
                <w:lang w:val="en-US" w:eastAsia="en-GB"/>
              </w:rPr>
              <w:t>ccombination</w:t>
            </w:r>
            <w:proofErr w:type="spellEnd"/>
            <w:r w:rsidRPr="009E66E1">
              <w:rPr>
                <w:rFonts w:ascii="Arial" w:hAnsi="Arial" w:cs="Arial"/>
                <w:lang w:val="en-US" w:eastAsia="en-GB"/>
              </w:rPr>
              <w:t xml:space="preserve"> 1</w:t>
            </w:r>
          </w:p>
          <w:p w14:paraId="17EC5F37" w14:textId="77777777" w:rsidR="005D2052" w:rsidRPr="009E66E1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E66E1">
              <w:rPr>
                <w:rFonts w:ascii="Arial" w:hAnsi="Arial" w:cs="Arial"/>
                <w:lang w:val="en-US" w:eastAsia="en-GB"/>
              </w:rPr>
              <w:t xml:space="preserve">    // Acc to Table 6.2.3.10.3.3-1: schedulingInfoList-v12j0 includes the same number of entries, and listed in the same order, as in </w:t>
            </w:r>
            <w:proofErr w:type="spellStart"/>
            <w:r w:rsidRPr="009E66E1">
              <w:rPr>
                <w:rFonts w:ascii="Arial" w:hAnsi="Arial" w:cs="Arial"/>
                <w:lang w:val="en-US" w:eastAsia="en-GB"/>
              </w:rPr>
              <w:t>schedulingInfoList</w:t>
            </w:r>
            <w:proofErr w:type="spellEnd"/>
            <w:r w:rsidRPr="009E66E1">
              <w:rPr>
                <w:rFonts w:ascii="Arial" w:hAnsi="Arial" w:cs="Arial"/>
                <w:lang w:val="en-US" w:eastAsia="en-GB"/>
              </w:rPr>
              <w:t xml:space="preserve"> (without suffix) =&gt; SIB2+SIB24 =&gt; remove SIB3 in </w:t>
            </w:r>
            <w:proofErr w:type="spellStart"/>
            <w:r w:rsidRPr="009E66E1">
              <w:rPr>
                <w:rFonts w:ascii="Arial" w:hAnsi="Arial" w:cs="Arial"/>
                <w:lang w:val="en-US" w:eastAsia="en-GB"/>
              </w:rPr>
              <w:t>schedulingInfoList</w:t>
            </w:r>
            <w:proofErr w:type="spellEnd"/>
          </w:p>
          <w:p w14:paraId="620D81CB" w14:textId="77777777" w:rsidR="005D2052" w:rsidRPr="009E66E1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E66E1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E66E1">
              <w:rPr>
                <w:rFonts w:ascii="Arial" w:hAnsi="Arial" w:cs="Arial"/>
                <w:lang w:val="en-US" w:eastAsia="en-GB"/>
              </w:rPr>
              <w:t>v_ChannelBandwidthDependency</w:t>
            </w:r>
            <w:proofErr w:type="spellEnd"/>
            <w:r w:rsidRPr="009E66E1">
              <w:rPr>
                <w:rFonts w:ascii="Arial" w:hAnsi="Arial" w:cs="Arial"/>
                <w:lang w:val="en-US" w:eastAsia="en-GB"/>
              </w:rPr>
              <w:t xml:space="preserve"> := f_EUTRA_BandDependentParam(f_EUTRA_CellInfo_GetDL_ChBandwidth(eutra_Cell1), </w:t>
            </w:r>
            <w:proofErr w:type="spellStart"/>
            <w:r w:rsidRPr="009E66E1">
              <w:rPr>
                <w:rFonts w:ascii="Arial" w:hAnsi="Arial" w:cs="Arial"/>
                <w:lang w:val="en-US" w:eastAsia="en-GB"/>
              </w:rPr>
              <w:t>f_EUTRA_CellInfo_GetUL_ChBandwidth</w:t>
            </w:r>
            <w:proofErr w:type="spellEnd"/>
            <w:r w:rsidRPr="009E66E1">
              <w:rPr>
                <w:rFonts w:ascii="Arial" w:hAnsi="Arial" w:cs="Arial"/>
                <w:lang w:val="en-US" w:eastAsia="en-GB"/>
              </w:rPr>
              <w:t>(eutra_Cell1));</w:t>
            </w:r>
          </w:p>
          <w:p w14:paraId="3B392728" w14:textId="77777777" w:rsidR="005D2052" w:rsidRPr="009E66E1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E66E1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E66E1">
              <w:rPr>
                <w:rFonts w:ascii="Arial" w:hAnsi="Arial" w:cs="Arial"/>
                <w:lang w:val="en-US" w:eastAsia="en-GB"/>
              </w:rPr>
              <w:t>f_EUTRA_CellInfo_SetSysInfo_SchedulingInfoList</w:t>
            </w:r>
            <w:proofErr w:type="spellEnd"/>
            <w:r w:rsidRPr="009E66E1">
              <w:rPr>
                <w:rFonts w:ascii="Arial" w:hAnsi="Arial" w:cs="Arial"/>
                <w:lang w:val="en-US" w:eastAsia="en-GB"/>
              </w:rPr>
              <w:t>(eutra_Cell1, cs_SchedulingInfo_2SI(v_ChannelBandwidthDependency.SIB3_periodicity));</w:t>
            </w:r>
          </w:p>
          <w:p w14:paraId="1A9FFE47" w14:textId="77777777" w:rsidR="005D2052" w:rsidRPr="009E66E1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E66E1">
              <w:rPr>
                <w:rFonts w:ascii="Arial" w:hAnsi="Arial" w:cs="Arial"/>
                <w:lang w:val="en-US" w:eastAsia="en-GB"/>
              </w:rPr>
              <w:t xml:space="preserve">    // Add schedulingInfoList-v12j0 acc to Table 6.2.3.10.3.3-1</w:t>
            </w:r>
          </w:p>
          <w:p w14:paraId="06EAADFB" w14:textId="77777777" w:rsidR="005D2052" w:rsidRPr="009E66E1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E66E1">
              <w:rPr>
                <w:rFonts w:ascii="Arial" w:hAnsi="Arial" w:cs="Arial"/>
                <w:lang w:val="en-US" w:eastAsia="en-GB"/>
              </w:rPr>
              <w:t xml:space="preserve">     </w:t>
            </w:r>
            <w:r w:rsidRPr="001A1B8C">
              <w:rPr>
                <w:rFonts w:ascii="Arial" w:hAnsi="Arial" w:cs="Arial"/>
                <w:highlight w:val="yellow"/>
                <w:lang w:val="en-US" w:eastAsia="en-GB"/>
              </w:rPr>
              <w:t>v_SIB1_v8h0 := cs_SystemInformationBlockType1_v8h0_IEs(omit,cs_SystemInformationBlockType1_v9e0(omit, omit, cs_SystemInformationBlockType1_v10j0(cs_SystemInformationBlockType1_v10l0(cs_SystemInformationBlockType1_v10x0(v_SystemInformationBlockType1_v12j0)))));</w:t>
            </w:r>
          </w:p>
          <w:p w14:paraId="742134E5" w14:textId="77777777" w:rsidR="005D2052" w:rsidRPr="009E66E1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8F736AB" w14:textId="77777777" w:rsidR="005D2052" w:rsidRPr="009E66E1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E66E1">
              <w:rPr>
                <w:rFonts w:ascii="Arial" w:hAnsi="Arial" w:cs="Arial"/>
                <w:lang w:val="en-US" w:eastAsia="en-GB"/>
              </w:rPr>
              <w:t xml:space="preserve">    f_EUTRA_CellInfo_SetSysInfo_SIB1_v8h0_IEs(eutra_Cell1, v_SIB1_v8h0);</w:t>
            </w:r>
          </w:p>
          <w:p w14:paraId="7EF91329" w14:textId="77777777" w:rsidR="005D2052" w:rsidRPr="009E66E1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E66E1">
              <w:rPr>
                <w:rFonts w:ascii="Arial" w:hAnsi="Arial" w:cs="Arial"/>
                <w:lang w:val="en-US" w:eastAsia="en-GB"/>
              </w:rPr>
              <w:t xml:space="preserve">    //Modify SI list</w:t>
            </w:r>
          </w:p>
          <w:p w14:paraId="34611251" w14:textId="77777777" w:rsidR="005D2052" w:rsidRPr="009E66E1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E66E1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E66E1">
              <w:rPr>
                <w:rFonts w:ascii="Arial" w:hAnsi="Arial" w:cs="Arial"/>
                <w:lang w:val="en-US" w:eastAsia="en-GB"/>
              </w:rPr>
              <w:t>v_SIs</w:t>
            </w:r>
            <w:proofErr w:type="spellEnd"/>
            <w:r w:rsidRPr="009E66E1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9E66E1">
              <w:rPr>
                <w:rFonts w:ascii="Arial" w:hAnsi="Arial" w:cs="Arial"/>
                <w:lang w:val="en-US" w:eastAsia="en-GB"/>
              </w:rPr>
              <w:t>f_EUTRA_CellInfo_GetSysinfoSIs</w:t>
            </w:r>
            <w:proofErr w:type="spellEnd"/>
            <w:r w:rsidRPr="009E66E1">
              <w:rPr>
                <w:rFonts w:ascii="Arial" w:hAnsi="Arial" w:cs="Arial"/>
                <w:lang w:val="en-US" w:eastAsia="en-GB"/>
              </w:rPr>
              <w:t>(eutra_Cell1);</w:t>
            </w:r>
          </w:p>
          <w:p w14:paraId="0B08822C" w14:textId="77777777" w:rsidR="005D2052" w:rsidRPr="009E66E1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E66E1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076962B" w14:textId="50B3A892" w:rsidR="005D2052" w:rsidRPr="009E66E1" w:rsidRDefault="00DF3726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……………..</w:t>
            </w:r>
          </w:p>
          <w:p w14:paraId="406BD4B3" w14:textId="77777777" w:rsidR="005D2052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E66E1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387DE41F" w14:textId="77777777" w:rsidR="005D2052" w:rsidRDefault="005D2052" w:rsidP="005D2052">
      <w:pPr>
        <w:spacing w:after="0"/>
        <w:rPr>
          <w:rFonts w:ascii="Arial" w:hAnsi="Arial"/>
          <w:b/>
          <w:lang w:eastAsia="en-GB"/>
        </w:rPr>
      </w:pPr>
    </w:p>
    <w:p w14:paraId="50A55952" w14:textId="77777777" w:rsidR="005D2052" w:rsidRDefault="005D2052" w:rsidP="005D2052">
      <w:pPr>
        <w:spacing w:after="0"/>
        <w:rPr>
          <w:rFonts w:ascii="Arial" w:hAnsi="Arial"/>
          <w:b/>
          <w:lang w:eastAsia="en-GB"/>
        </w:rPr>
      </w:pPr>
    </w:p>
    <w:p w14:paraId="72607361" w14:textId="77777777" w:rsidR="005D2052" w:rsidRDefault="005D2052" w:rsidP="005D2052">
      <w:pPr>
        <w:spacing w:after="0"/>
        <w:rPr>
          <w:rFonts w:ascii="Arial" w:hAnsi="Arial"/>
          <w:b/>
          <w:lang w:eastAsia="en-GB"/>
        </w:rPr>
      </w:pPr>
    </w:p>
    <w:p w14:paraId="79375336" w14:textId="77777777" w:rsidR="005D2052" w:rsidRDefault="005D2052" w:rsidP="005D2052">
      <w:pPr>
        <w:spacing w:after="0"/>
        <w:rPr>
          <w:rFonts w:ascii="Arial" w:hAnsi="Arial"/>
          <w:b/>
          <w:lang w:eastAsia="en-GB"/>
        </w:rPr>
      </w:pPr>
    </w:p>
    <w:p w14:paraId="5A802BF0" w14:textId="77777777" w:rsidR="005D2052" w:rsidRDefault="005D2052" w:rsidP="005D205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D2052" w14:paraId="148BA256" w14:textId="77777777" w:rsidTr="0027220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70A1" w14:textId="77777777" w:rsidR="005D2052" w:rsidRPr="00543C06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43C06">
              <w:rPr>
                <w:rFonts w:ascii="Arial" w:hAnsi="Arial" w:cs="Arial"/>
                <w:lang w:val="en-US" w:eastAsia="en-GB"/>
              </w:rPr>
              <w:t>function f_TC_6_2_3_10_NR5GC_EUTRA() runs on EUTRA_Multi5GS_PTC</w:t>
            </w:r>
          </w:p>
          <w:p w14:paraId="7E478D2D" w14:textId="77777777" w:rsidR="005D2052" w:rsidRPr="00543C06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43C06">
              <w:rPr>
                <w:rFonts w:ascii="Arial" w:hAnsi="Arial" w:cs="Arial"/>
                <w:lang w:val="en-US" w:eastAsia="en-GB"/>
              </w:rPr>
              <w:lastRenderedPageBreak/>
              <w:t xml:space="preserve">  { </w:t>
            </w:r>
          </w:p>
          <w:p w14:paraId="19FFFC80" w14:textId="25FC4E72" w:rsidR="005D2052" w:rsidRPr="00543C06" w:rsidRDefault="00DF3726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………………..</w:t>
            </w:r>
          </w:p>
          <w:p w14:paraId="0C867C5E" w14:textId="77777777" w:rsidR="005D2052" w:rsidRPr="00543C06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E5DC8AA" w14:textId="77777777" w:rsidR="005D2052" w:rsidRPr="00543C06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43C06">
              <w:rPr>
                <w:rFonts w:ascii="Arial" w:hAnsi="Arial" w:cs="Arial"/>
                <w:lang w:val="en-US" w:eastAsia="en-GB"/>
              </w:rPr>
              <w:t xml:space="preserve">    //Modify SIB1 scheduling as per Table 6.2.3.10.3.3-1: SystemInformationBlockType1 for cell 1  - as per </w:t>
            </w:r>
            <w:proofErr w:type="spellStart"/>
            <w:r w:rsidRPr="00543C06">
              <w:rPr>
                <w:rFonts w:ascii="Arial" w:hAnsi="Arial" w:cs="Arial"/>
                <w:lang w:val="en-US" w:eastAsia="en-GB"/>
              </w:rPr>
              <w:t>ccombination</w:t>
            </w:r>
            <w:proofErr w:type="spellEnd"/>
            <w:r w:rsidRPr="00543C06">
              <w:rPr>
                <w:rFonts w:ascii="Arial" w:hAnsi="Arial" w:cs="Arial"/>
                <w:lang w:val="en-US" w:eastAsia="en-GB"/>
              </w:rPr>
              <w:t xml:space="preserve"> 1</w:t>
            </w:r>
          </w:p>
          <w:p w14:paraId="0EE7E32C" w14:textId="77777777" w:rsidR="005D2052" w:rsidRPr="00543C06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43C06">
              <w:rPr>
                <w:rFonts w:ascii="Arial" w:hAnsi="Arial" w:cs="Arial"/>
                <w:lang w:val="en-US" w:eastAsia="en-GB"/>
              </w:rPr>
              <w:t xml:space="preserve">    // Acc to Table 6.2.3.10.3.3-1: schedulingInfoList-v12j0 includes the same number of entries, and listed in the same order, as in </w:t>
            </w:r>
            <w:proofErr w:type="spellStart"/>
            <w:r w:rsidRPr="00543C06">
              <w:rPr>
                <w:rFonts w:ascii="Arial" w:hAnsi="Arial" w:cs="Arial"/>
                <w:lang w:val="en-US" w:eastAsia="en-GB"/>
              </w:rPr>
              <w:t>schedulingInfoList</w:t>
            </w:r>
            <w:proofErr w:type="spellEnd"/>
            <w:r w:rsidRPr="00543C06">
              <w:rPr>
                <w:rFonts w:ascii="Arial" w:hAnsi="Arial" w:cs="Arial"/>
                <w:lang w:val="en-US" w:eastAsia="en-GB"/>
              </w:rPr>
              <w:t xml:space="preserve"> (without suffix) =&gt; SIB2+SIB24 =&gt; remove SIB3 in </w:t>
            </w:r>
            <w:proofErr w:type="spellStart"/>
            <w:r w:rsidRPr="00543C06">
              <w:rPr>
                <w:rFonts w:ascii="Arial" w:hAnsi="Arial" w:cs="Arial"/>
                <w:lang w:val="en-US" w:eastAsia="en-GB"/>
              </w:rPr>
              <w:t>schedulingInfoList</w:t>
            </w:r>
            <w:proofErr w:type="spellEnd"/>
          </w:p>
          <w:p w14:paraId="7102D869" w14:textId="77777777" w:rsidR="005D2052" w:rsidRPr="00543C06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43C06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43C06">
              <w:rPr>
                <w:rFonts w:ascii="Arial" w:hAnsi="Arial" w:cs="Arial"/>
                <w:lang w:val="en-US" w:eastAsia="en-GB"/>
              </w:rPr>
              <w:t>v_ChannelBandwidthDependency</w:t>
            </w:r>
            <w:proofErr w:type="spellEnd"/>
            <w:r w:rsidRPr="00543C06">
              <w:rPr>
                <w:rFonts w:ascii="Arial" w:hAnsi="Arial" w:cs="Arial"/>
                <w:lang w:val="en-US" w:eastAsia="en-GB"/>
              </w:rPr>
              <w:t xml:space="preserve"> := f_EUTRA_BandDependentParam(f_EUTRA_CellInfo_GetDL_ChBandwidth(eutra_Cell1), </w:t>
            </w:r>
            <w:proofErr w:type="spellStart"/>
            <w:r w:rsidRPr="00543C06">
              <w:rPr>
                <w:rFonts w:ascii="Arial" w:hAnsi="Arial" w:cs="Arial"/>
                <w:lang w:val="en-US" w:eastAsia="en-GB"/>
              </w:rPr>
              <w:t>f_EUTRA_CellInfo_GetUL_ChBandwidth</w:t>
            </w:r>
            <w:proofErr w:type="spellEnd"/>
            <w:r w:rsidRPr="00543C06">
              <w:rPr>
                <w:rFonts w:ascii="Arial" w:hAnsi="Arial" w:cs="Arial"/>
                <w:lang w:val="en-US" w:eastAsia="en-GB"/>
              </w:rPr>
              <w:t>(eutra_Cell1));</w:t>
            </w:r>
          </w:p>
          <w:p w14:paraId="153534A6" w14:textId="77777777" w:rsidR="005D2052" w:rsidRPr="00543C06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43C06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43C06">
              <w:rPr>
                <w:rFonts w:ascii="Arial" w:hAnsi="Arial" w:cs="Arial"/>
                <w:lang w:val="en-US" w:eastAsia="en-GB"/>
              </w:rPr>
              <w:t>f_EUTRA_CellInfo_SetSysInfo_SchedulingInfoList</w:t>
            </w:r>
            <w:proofErr w:type="spellEnd"/>
            <w:r w:rsidRPr="00543C06">
              <w:rPr>
                <w:rFonts w:ascii="Arial" w:hAnsi="Arial" w:cs="Arial"/>
                <w:lang w:val="en-US" w:eastAsia="en-GB"/>
              </w:rPr>
              <w:t>(eutra_Cell1, cs_SchedulingInfo_2SI(v_ChannelBandwidthDependency.SIB3_periodicity));</w:t>
            </w:r>
          </w:p>
          <w:p w14:paraId="35318B90" w14:textId="77777777" w:rsidR="005D2052" w:rsidRPr="00543C06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43C06">
              <w:rPr>
                <w:rFonts w:ascii="Arial" w:hAnsi="Arial" w:cs="Arial"/>
                <w:lang w:val="en-US" w:eastAsia="en-GB"/>
              </w:rPr>
              <w:t xml:space="preserve">    // Add schedulingInfoList-v12j0 acc to Table 6.2.3.10.3.3-1</w:t>
            </w:r>
          </w:p>
          <w:p w14:paraId="48C3E330" w14:textId="28510B7F" w:rsidR="005D2052" w:rsidRPr="00B13AC9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543C06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B13AC9">
              <w:rPr>
                <w:rFonts w:ascii="Arial" w:hAnsi="Arial" w:cs="Arial"/>
                <w:highlight w:val="yellow"/>
                <w:lang w:val="en-US" w:eastAsia="en-GB"/>
              </w:rPr>
              <w:t>if(</w:t>
            </w:r>
            <w:proofErr w:type="spellStart"/>
            <w:r w:rsidRPr="00B13AC9">
              <w:rPr>
                <w:rFonts w:ascii="Arial" w:hAnsi="Arial" w:cs="Arial"/>
                <w:highlight w:val="yellow"/>
                <w:lang w:val="en-US" w:eastAsia="en-GB"/>
              </w:rPr>
              <w:t>px_ePrimaryFrequencyBand</w:t>
            </w:r>
            <w:proofErr w:type="spellEnd"/>
            <w:r w:rsidRPr="00B13AC9">
              <w:rPr>
                <w:rFonts w:ascii="Arial" w:hAnsi="Arial" w:cs="Arial"/>
                <w:highlight w:val="yellow"/>
                <w:lang w:val="en-US" w:eastAsia="en-GB"/>
              </w:rPr>
              <w:t xml:space="preserve"> &gt;= </w:t>
            </w:r>
            <w:proofErr w:type="spellStart"/>
            <w:r w:rsidRPr="00B13AC9">
              <w:rPr>
                <w:rFonts w:ascii="Arial" w:hAnsi="Arial" w:cs="Arial"/>
                <w:highlight w:val="yellow"/>
                <w:lang w:val="en-US" w:eastAsia="en-GB"/>
              </w:rPr>
              <w:t>maxFBI</w:t>
            </w:r>
            <w:proofErr w:type="spellEnd"/>
            <w:r w:rsidRPr="00B13AC9">
              <w:rPr>
                <w:rFonts w:ascii="Arial" w:hAnsi="Arial" w:cs="Arial"/>
                <w:highlight w:val="yellow"/>
                <w:lang w:val="en-US" w:eastAsia="en-GB"/>
              </w:rPr>
              <w:t xml:space="preserve">){ </w:t>
            </w:r>
          </w:p>
          <w:p w14:paraId="1DEF740B" w14:textId="77777777" w:rsidR="005D2052" w:rsidRPr="00B13AC9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B13AC9">
              <w:rPr>
                <w:rFonts w:ascii="Arial" w:hAnsi="Arial" w:cs="Arial"/>
                <w:highlight w:val="yellow"/>
                <w:lang w:val="en-US" w:eastAsia="en-GB"/>
              </w:rPr>
              <w:t xml:space="preserve">      v_SIB1_v8h0 := cs_SystemInformationBlockType1_v8h0_IEs(omit,cs_SystemInformationBlockType1_v9e0(px_ePrimaryFrequencyBand, omit, cs_SystemInformationBlockType1_v10j0(cs_SystemInformationBlockType1_v10l0(cs_SystemInformationBlockType1_v10x0(v_SystemInformationBlockType1_v12j0)))));</w:t>
            </w:r>
          </w:p>
          <w:p w14:paraId="0643880A" w14:textId="77777777" w:rsidR="005D2052" w:rsidRPr="00B13AC9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B13AC9">
              <w:rPr>
                <w:rFonts w:ascii="Arial" w:hAnsi="Arial" w:cs="Arial"/>
                <w:highlight w:val="yellow"/>
                <w:lang w:val="en-US" w:eastAsia="en-GB"/>
              </w:rPr>
              <w:t xml:space="preserve">      }</w:t>
            </w:r>
          </w:p>
          <w:p w14:paraId="67C6AA64" w14:textId="77777777" w:rsidR="005D2052" w:rsidRPr="00B13AC9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B13AC9">
              <w:rPr>
                <w:rFonts w:ascii="Arial" w:hAnsi="Arial" w:cs="Arial"/>
                <w:highlight w:val="yellow"/>
                <w:lang w:val="en-US" w:eastAsia="en-GB"/>
              </w:rPr>
              <w:t xml:space="preserve">    else{</w:t>
            </w:r>
          </w:p>
          <w:p w14:paraId="4B83B876" w14:textId="77777777" w:rsidR="005D2052" w:rsidRPr="00B13AC9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B13AC9">
              <w:rPr>
                <w:rFonts w:ascii="Arial" w:hAnsi="Arial" w:cs="Arial"/>
                <w:highlight w:val="yellow"/>
                <w:lang w:val="en-US" w:eastAsia="en-GB"/>
              </w:rPr>
              <w:t xml:space="preserve">      v_SIB1_v8h0 := cs_SystemInformationBlockType1_v8h0_IEs(omit,cs_SystemInformationBlockType1_v9e0(omit, omit, cs_SystemInformationBlockType1_v10j0(cs_SystemInformationBlockType1_v10l0(cs_SystemInformationBlockType1_v10x0(v_SystemInformationBlockType1_v12j0)))));</w:t>
            </w:r>
          </w:p>
          <w:p w14:paraId="1748638E" w14:textId="77777777" w:rsidR="005D2052" w:rsidRPr="00543C06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13AC9">
              <w:rPr>
                <w:rFonts w:ascii="Arial" w:hAnsi="Arial" w:cs="Arial"/>
                <w:highlight w:val="yellow"/>
                <w:lang w:val="en-US" w:eastAsia="en-GB"/>
              </w:rPr>
              <w:t xml:space="preserve">    }</w:t>
            </w:r>
          </w:p>
          <w:p w14:paraId="4F200C83" w14:textId="77777777" w:rsidR="005D2052" w:rsidRPr="00543C06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43C06">
              <w:rPr>
                <w:rFonts w:ascii="Arial" w:hAnsi="Arial" w:cs="Arial"/>
                <w:lang w:val="en-US" w:eastAsia="en-GB"/>
              </w:rPr>
              <w:t xml:space="preserve">    f_EUTRA_CellInfo_SetSysInfo_SIB1_v8h0_IEs(eutra_Cell1, v_SIB1_v8h0);</w:t>
            </w:r>
          </w:p>
          <w:p w14:paraId="1B8CD3D6" w14:textId="77777777" w:rsidR="005D2052" w:rsidRPr="00543C06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43C06">
              <w:rPr>
                <w:rFonts w:ascii="Arial" w:hAnsi="Arial" w:cs="Arial"/>
                <w:lang w:val="en-US" w:eastAsia="en-GB"/>
              </w:rPr>
              <w:t xml:space="preserve">    //Modify SI list</w:t>
            </w:r>
          </w:p>
          <w:p w14:paraId="04A76ED8" w14:textId="77777777" w:rsidR="005D2052" w:rsidRPr="00543C06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43C06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43C06">
              <w:rPr>
                <w:rFonts w:ascii="Arial" w:hAnsi="Arial" w:cs="Arial"/>
                <w:lang w:val="en-US" w:eastAsia="en-GB"/>
              </w:rPr>
              <w:t>v_SIs</w:t>
            </w:r>
            <w:proofErr w:type="spellEnd"/>
            <w:r w:rsidRPr="00543C06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543C06">
              <w:rPr>
                <w:rFonts w:ascii="Arial" w:hAnsi="Arial" w:cs="Arial"/>
                <w:lang w:val="en-US" w:eastAsia="en-GB"/>
              </w:rPr>
              <w:t>f_EUTRA_CellInfo_GetSysinfoSIs</w:t>
            </w:r>
            <w:proofErr w:type="spellEnd"/>
            <w:r w:rsidRPr="00543C06">
              <w:rPr>
                <w:rFonts w:ascii="Arial" w:hAnsi="Arial" w:cs="Arial"/>
                <w:lang w:val="en-US" w:eastAsia="en-GB"/>
              </w:rPr>
              <w:t>(eutra_Cell1);</w:t>
            </w:r>
          </w:p>
          <w:p w14:paraId="26540D7E" w14:textId="77777777" w:rsidR="005D2052" w:rsidRPr="00543C06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43C06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1965705" w14:textId="1F5526C9" w:rsidR="005D2052" w:rsidRPr="00543C06" w:rsidRDefault="00DF3726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……………….</w:t>
            </w:r>
          </w:p>
          <w:p w14:paraId="7F950FCA" w14:textId="77777777" w:rsidR="005D2052" w:rsidRPr="00571BB2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43C06">
              <w:rPr>
                <w:rFonts w:ascii="Arial" w:hAnsi="Arial" w:cs="Arial"/>
                <w:lang w:val="en-US" w:eastAsia="en-GB"/>
              </w:rPr>
              <w:t xml:space="preserve">}    </w:t>
            </w:r>
          </w:p>
        </w:tc>
      </w:tr>
    </w:tbl>
    <w:p w14:paraId="4BDF761D" w14:textId="77777777" w:rsidR="005D2052" w:rsidRDefault="005D2052" w:rsidP="005D2052">
      <w:pPr>
        <w:rPr>
          <w:lang w:val="en-US" w:eastAsia="zh-CN"/>
        </w:rPr>
      </w:pPr>
    </w:p>
    <w:p w14:paraId="56C30B34" w14:textId="1CC666CC" w:rsidR="005D2052" w:rsidRPr="00DF3726" w:rsidRDefault="00DF3726" w:rsidP="00DF3726">
      <w:pPr>
        <w:pStyle w:val="Heading2"/>
        <w:rPr>
          <w:rFonts w:eastAsia="Arial"/>
        </w:rPr>
      </w:pPr>
      <w:bookmarkStart w:id="8" w:name="_Toc115881295"/>
      <w:r>
        <w:rPr>
          <w:rFonts w:eastAsia="Arial"/>
        </w:rPr>
        <w:t xml:space="preserve">2.2 </w:t>
      </w:r>
      <w:r w:rsidR="005D2052" w:rsidRPr="00DF3726">
        <w:rPr>
          <w:rFonts w:eastAsia="Arial"/>
        </w:rPr>
        <w:t>Change 2</w:t>
      </w:r>
      <w:bookmarkEnd w:id="8"/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70"/>
        <w:gridCol w:w="7589"/>
      </w:tblGrid>
      <w:tr w:rsidR="005D2052" w14:paraId="0855EF7D" w14:textId="77777777" w:rsidTr="00DF3726"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391AD79" w14:textId="77777777" w:rsidR="005D2052" w:rsidRDefault="005D2052" w:rsidP="00272206">
            <w:pPr>
              <w:spacing w:before="40" w:after="40"/>
            </w:pPr>
            <w:r>
              <w:rPr>
                <w:rFonts w:ascii="Arial" w:eastAsia="Arial" w:hAnsi="Arial" w:cs="Arial"/>
                <w:b/>
                <w:sz w:val="22"/>
              </w:rPr>
              <w:t>Function name</w:t>
            </w: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6B8BDCB" w14:textId="77777777" w:rsidR="005D2052" w:rsidRPr="00F20025" w:rsidRDefault="005D2052" w:rsidP="00272206">
            <w:pPr>
              <w:spacing w:after="0"/>
              <w:rPr>
                <w:rFonts w:ascii="Arial" w:hAnsi="Arial"/>
                <w:noProof/>
              </w:rPr>
            </w:pPr>
            <w:r w:rsidRPr="00F20025">
              <w:rPr>
                <w:rFonts w:ascii="Arial" w:hAnsi="Arial"/>
                <w:noProof/>
              </w:rPr>
              <w:t>f_TC_6_2_3_11_NR5GC_EUTRA</w:t>
            </w:r>
          </w:p>
        </w:tc>
      </w:tr>
      <w:tr w:rsidR="00DF3726" w14:paraId="7775D6F6" w14:textId="77777777" w:rsidTr="00DF3726"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3D1409C" w14:textId="77777777" w:rsidR="00DF3726" w:rsidRDefault="00DF3726" w:rsidP="00DF3726">
            <w:pPr>
              <w:spacing w:before="40" w:after="40"/>
            </w:pPr>
            <w:r>
              <w:rPr>
                <w:rFonts w:ascii="Arial" w:eastAsia="Arial" w:hAnsi="Arial" w:cs="Arial"/>
                <w:b/>
                <w:sz w:val="22"/>
              </w:rPr>
              <w:t>Reason for change</w:t>
            </w: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6DA89555" w14:textId="5E11F3D6" w:rsidR="00DF3726" w:rsidRPr="00DF3726" w:rsidRDefault="00DF3726" w:rsidP="00DF3726">
            <w:pPr>
              <w:spacing w:after="0"/>
              <w:rPr>
                <w:rFonts w:ascii="Arial" w:hAnsi="Arial" w:cs="Arial"/>
                <w:noProof/>
              </w:rPr>
            </w:pPr>
            <w:r w:rsidRPr="00DF3726">
              <w:rPr>
                <w:rFonts w:ascii="Arial" w:hAnsi="Arial" w:cs="Arial"/>
                <w:noProof/>
              </w:rPr>
              <w:t>If EUTRA band is greater than maxFBI then "freqBandIndicator-v9e0" should be included in the SIB1.</w:t>
            </w:r>
          </w:p>
        </w:tc>
      </w:tr>
      <w:tr w:rsidR="00DF3726" w14:paraId="0EFB16B2" w14:textId="77777777" w:rsidTr="00DF3726">
        <w:trPr>
          <w:trHeight w:val="1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EC48995" w14:textId="77777777" w:rsidR="00DF3726" w:rsidRDefault="00DF3726" w:rsidP="00DF3726">
            <w:pPr>
              <w:spacing w:before="40" w:after="40"/>
            </w:pPr>
            <w:r>
              <w:rPr>
                <w:rFonts w:ascii="Arial" w:eastAsia="Arial" w:hAnsi="Arial" w:cs="Arial"/>
                <w:b/>
                <w:sz w:val="22"/>
              </w:rPr>
              <w:t>Summary of change</w:t>
            </w: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54DF20D3" w14:textId="13003956" w:rsidR="00DF3726" w:rsidRPr="00DF3726" w:rsidRDefault="00DF3726" w:rsidP="00DF3726">
            <w:pPr>
              <w:spacing w:after="0"/>
              <w:rPr>
                <w:rFonts w:ascii="Arial" w:hAnsi="Arial" w:cs="Arial"/>
                <w:noProof/>
              </w:rPr>
            </w:pPr>
            <w:r w:rsidRPr="00DF3726">
              <w:rPr>
                <w:rFonts w:ascii="Arial" w:hAnsi="Arial" w:cs="Arial"/>
                <w:noProof/>
              </w:rPr>
              <w:t>Include "freqBandIndicator-v9e0" in SIB1 forEUTRA  bands greater than or equal to maxFBI.</w:t>
            </w:r>
          </w:p>
        </w:tc>
      </w:tr>
      <w:tr w:rsidR="005D2052" w14:paraId="14E9A133" w14:textId="77777777" w:rsidTr="00DF3726">
        <w:trPr>
          <w:trHeight w:val="1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1A26E8C" w14:textId="77777777" w:rsidR="005D2052" w:rsidRDefault="005D2052" w:rsidP="00272206">
            <w:pPr>
              <w:spacing w:before="40" w:after="40"/>
            </w:pPr>
            <w:r>
              <w:rPr>
                <w:rFonts w:ascii="Arial" w:eastAsia="Arial" w:hAnsi="Arial" w:cs="Arial"/>
                <w:b/>
                <w:sz w:val="22"/>
              </w:rPr>
              <w:t>TTCN module</w:t>
            </w: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5F77E06D" w14:textId="77777777" w:rsidR="005D2052" w:rsidRPr="00F20025" w:rsidRDefault="005D2052" w:rsidP="00272206">
            <w:pPr>
              <w:spacing w:after="0"/>
              <w:rPr>
                <w:rFonts w:ascii="Arial" w:hAnsi="Arial"/>
                <w:noProof/>
              </w:rPr>
            </w:pPr>
            <w:r w:rsidRPr="00F20025">
              <w:rPr>
                <w:rFonts w:ascii="Arial" w:hAnsi="Arial"/>
                <w:noProof/>
              </w:rPr>
              <w:t>Idle_CellReSelection_NR5GC_EUTRA.ttcn</w:t>
            </w:r>
          </w:p>
        </w:tc>
      </w:tr>
      <w:tr w:rsidR="005D2052" w14:paraId="3DC2C8D8" w14:textId="77777777" w:rsidTr="00DF3726">
        <w:trPr>
          <w:trHeight w:val="1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1D9CEB5" w14:textId="77777777" w:rsidR="005D2052" w:rsidRDefault="005D2052" w:rsidP="00272206">
            <w:pPr>
              <w:spacing w:before="40" w:after="40"/>
            </w:pPr>
            <w:r>
              <w:rPr>
                <w:rFonts w:ascii="Arial" w:eastAsia="Arial" w:hAnsi="Arial" w:cs="Arial"/>
                <w:b/>
                <w:sz w:val="22"/>
              </w:rPr>
              <w:t>MCC160 Comment</w:t>
            </w: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BDBE3E5" w14:textId="77777777" w:rsidR="005D2052" w:rsidRDefault="005D2052" w:rsidP="00272206">
            <w:pPr>
              <w:rPr>
                <w:rFonts w:ascii="Calibri" w:eastAsia="Calibri" w:hAnsi="Calibri" w:cs="Calibri"/>
              </w:rPr>
            </w:pPr>
          </w:p>
        </w:tc>
      </w:tr>
    </w:tbl>
    <w:p w14:paraId="749FDBA9" w14:textId="77777777" w:rsidR="005D2052" w:rsidRDefault="005D2052" w:rsidP="005D2052"/>
    <w:p w14:paraId="33BAD064" w14:textId="77777777" w:rsidR="005D2052" w:rsidRDefault="005D2052" w:rsidP="005D2052">
      <w:pPr>
        <w:rPr>
          <w:b/>
        </w:rPr>
      </w:pPr>
      <w:r>
        <w:rPr>
          <w:b/>
          <w:sz w:val="22"/>
        </w:rPr>
        <w:t>Before Change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21"/>
      </w:tblGrid>
      <w:tr w:rsidR="005D2052" w:rsidRPr="00F20025" w14:paraId="46CF67C7" w14:textId="77777777" w:rsidTr="00272206">
        <w:trPr>
          <w:trHeight w:val="1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D958AF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function f_TC_6_2_3_11_NR5GC_EUTRA() runs on EUTRA_Multi5GS_PTC</w:t>
            </w:r>
          </w:p>
          <w:p w14:paraId="4D2BE892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28860F51" w14:textId="7129DA53" w:rsidR="005D2052" w:rsidRPr="00F20025" w:rsidRDefault="00DF3726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…………….</w:t>
            </w:r>
          </w:p>
          <w:p w14:paraId="3A066DF1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3B49663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   </w:t>
            </w:r>
            <w:proofErr w:type="spellStart"/>
            <w:r w:rsidRPr="00F20025">
              <w:rPr>
                <w:rFonts w:ascii="Arial" w:hAnsi="Arial" w:cs="Arial"/>
                <w:lang w:val="en-US" w:eastAsia="en-GB"/>
              </w:rPr>
              <w:t>v_ChannelBandwidthDependency</w:t>
            </w:r>
            <w:proofErr w:type="spellEnd"/>
            <w:r w:rsidRPr="00F20025">
              <w:rPr>
                <w:rFonts w:ascii="Arial" w:hAnsi="Arial" w:cs="Arial"/>
                <w:lang w:val="en-US" w:eastAsia="en-GB"/>
              </w:rPr>
              <w:t xml:space="preserve"> := f_EUTRA_BandDependentParam(f_EUTRA_CellInfo_GetDL_ChBandwidth(eutra_Cell1), </w:t>
            </w:r>
            <w:proofErr w:type="spellStart"/>
            <w:r w:rsidRPr="00F20025">
              <w:rPr>
                <w:rFonts w:ascii="Arial" w:hAnsi="Arial" w:cs="Arial"/>
                <w:lang w:val="en-US" w:eastAsia="en-GB"/>
              </w:rPr>
              <w:t>f_EUTRA_CellInfo_GetUL_ChBandwidth</w:t>
            </w:r>
            <w:proofErr w:type="spellEnd"/>
            <w:r w:rsidRPr="00F20025">
              <w:rPr>
                <w:rFonts w:ascii="Arial" w:hAnsi="Arial" w:cs="Arial"/>
                <w:lang w:val="en-US" w:eastAsia="en-GB"/>
              </w:rPr>
              <w:t>(eutra_Cell1));</w:t>
            </w:r>
          </w:p>
          <w:p w14:paraId="61FA13A7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20025">
              <w:rPr>
                <w:rFonts w:ascii="Arial" w:hAnsi="Arial" w:cs="Arial"/>
                <w:lang w:val="en-US" w:eastAsia="en-GB"/>
              </w:rPr>
              <w:t>f_EUTRA_CellInfo_SetSysInfo_SchedulingInfoList</w:t>
            </w:r>
            <w:proofErr w:type="spellEnd"/>
            <w:r w:rsidRPr="00F20025">
              <w:rPr>
                <w:rFonts w:ascii="Arial" w:hAnsi="Arial" w:cs="Arial"/>
                <w:lang w:val="en-US" w:eastAsia="en-GB"/>
              </w:rPr>
              <w:t>(eutra_Cell1, cs_SchedulingInfo_2SI(v_ChannelBandwidthDependency.SIB3_periodicity));</w:t>
            </w:r>
          </w:p>
          <w:p w14:paraId="51D0D6A4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  //set schedulingInfoListExt-r12 in SIB1 with sib24</w:t>
            </w:r>
          </w:p>
          <w:p w14:paraId="53C73DC6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lastRenderedPageBreak/>
              <w:t xml:space="preserve">    v_SystemInformationBlockType1_v12j0 := cs_SystemInformationBlockType1_v12j0(omit, cs_SchedulingInfoListExt_1SI(v_ChannelBandwidthDependency.SIB24_periodicity,{sibType24_v1530}));</w:t>
            </w:r>
          </w:p>
          <w:p w14:paraId="1D99B9DC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DD5BD0">
              <w:rPr>
                <w:rFonts w:ascii="Arial" w:hAnsi="Arial" w:cs="Arial"/>
                <w:highlight w:val="yellow"/>
                <w:lang w:val="en-US" w:eastAsia="en-GB"/>
              </w:rPr>
              <w:t>v_SIB1_v8h0 := cs_SystemInformationBlockType1_v8h0_IEs(omit,cs_SystemInformationBlockType1_v9e0(omit, omit,cs_SystemInformationBlockType1_v10j0(cs_SystemInformationBlockType1_v10l0(cs_SystemInformationBlockType1_v10x0(v_SystemInformationBlockType1_v12j0)))));</w:t>
            </w:r>
          </w:p>
          <w:p w14:paraId="2D7BFA19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  f_EUTRA_CellInfo_SetSysInfo_SIB1_v8h0_IEs(eutra_Cell1, v_SIB1_v8h0);</w:t>
            </w:r>
          </w:p>
          <w:p w14:paraId="08366E5F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B34EB75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  // Modify </w:t>
            </w:r>
            <w:proofErr w:type="spellStart"/>
            <w:r w:rsidRPr="00F20025">
              <w:rPr>
                <w:rFonts w:ascii="Arial" w:hAnsi="Arial" w:cs="Arial"/>
                <w:lang w:val="en-US" w:eastAsia="en-GB"/>
              </w:rPr>
              <w:t>sysinfo</w:t>
            </w:r>
            <w:proofErr w:type="spellEnd"/>
            <w:r w:rsidRPr="00F20025">
              <w:rPr>
                <w:rFonts w:ascii="Arial" w:hAnsi="Arial" w:cs="Arial"/>
                <w:lang w:val="en-US" w:eastAsia="en-GB"/>
              </w:rPr>
              <w:t xml:space="preserve"> UE off with the scheduling including the extended SI sib24</w:t>
            </w:r>
          </w:p>
          <w:p w14:paraId="2839C325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  // The </w:t>
            </w:r>
            <w:proofErr w:type="spellStart"/>
            <w:r w:rsidRPr="00F20025">
              <w:rPr>
                <w:rFonts w:ascii="Arial" w:hAnsi="Arial" w:cs="Arial"/>
                <w:lang w:val="en-US" w:eastAsia="en-GB"/>
              </w:rPr>
              <w:t>schuling</w:t>
            </w:r>
            <w:proofErr w:type="spellEnd"/>
            <w:r w:rsidRPr="00F20025">
              <w:rPr>
                <w:rFonts w:ascii="Arial" w:hAnsi="Arial" w:cs="Arial"/>
                <w:lang w:val="en-US" w:eastAsia="en-GB"/>
              </w:rPr>
              <w:t xml:space="preserve"> in SIB1 includes only 2 SI, the extended scheduling include 1 SI - provide to SS all 3 SIs (in </w:t>
            </w:r>
            <w:proofErr w:type="spellStart"/>
            <w:r w:rsidRPr="00F20025">
              <w:rPr>
                <w:rFonts w:ascii="Arial" w:hAnsi="Arial" w:cs="Arial"/>
                <w:lang w:val="en-US" w:eastAsia="en-GB"/>
              </w:rPr>
              <w:t>v_SiSchedul</w:t>
            </w:r>
            <w:proofErr w:type="spellEnd"/>
            <w:r w:rsidRPr="00F20025">
              <w:rPr>
                <w:rFonts w:ascii="Arial" w:hAnsi="Arial" w:cs="Arial"/>
                <w:lang w:val="en-US" w:eastAsia="en-GB"/>
              </w:rPr>
              <w:t>)</w:t>
            </w:r>
          </w:p>
          <w:p w14:paraId="4B001B89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20025">
              <w:rPr>
                <w:rFonts w:ascii="Arial" w:hAnsi="Arial" w:cs="Arial"/>
                <w:lang w:val="en-US" w:eastAsia="en-GB"/>
              </w:rPr>
              <w:t>f_EUTRA_SS_ConfigureSysinfo</w:t>
            </w:r>
            <w:proofErr w:type="spellEnd"/>
            <w:r w:rsidRPr="00F20025">
              <w:rPr>
                <w:rFonts w:ascii="Arial" w:hAnsi="Arial" w:cs="Arial"/>
                <w:lang w:val="en-US" w:eastAsia="en-GB"/>
              </w:rPr>
              <w:t xml:space="preserve">(eutra_Cell1, -, -, -, -, </w:t>
            </w:r>
            <w:proofErr w:type="spellStart"/>
            <w:r w:rsidRPr="00F20025">
              <w:rPr>
                <w:rFonts w:ascii="Arial" w:hAnsi="Arial" w:cs="Arial"/>
                <w:lang w:val="en-US" w:eastAsia="en-GB"/>
              </w:rPr>
              <w:t>v_SiSchedul</w:t>
            </w:r>
            <w:proofErr w:type="spellEnd"/>
            <w:r w:rsidRPr="00F20025">
              <w:rPr>
                <w:rFonts w:ascii="Arial" w:hAnsi="Arial" w:cs="Arial"/>
                <w:lang w:val="en-US" w:eastAsia="en-GB"/>
              </w:rPr>
              <w:t>);</w:t>
            </w:r>
          </w:p>
          <w:p w14:paraId="5E2D4058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90A4730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A59C065" w14:textId="26577CBA" w:rsidR="005D2052" w:rsidRPr="00F20025" w:rsidRDefault="00DF3726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…………….</w:t>
            </w:r>
          </w:p>
          <w:p w14:paraId="1036D93B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 }</w:t>
            </w:r>
          </w:p>
          <w:p w14:paraId="23386D8C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</w:tbl>
    <w:p w14:paraId="1DCD27EB" w14:textId="77777777" w:rsidR="005D2052" w:rsidRPr="00F20025" w:rsidRDefault="005D2052" w:rsidP="005D2052">
      <w:pPr>
        <w:rPr>
          <w:rFonts w:ascii="Arial" w:hAnsi="Arial" w:cs="Arial"/>
          <w:lang w:val="en-US" w:eastAsia="en-GB"/>
        </w:rPr>
      </w:pPr>
    </w:p>
    <w:p w14:paraId="6281280D" w14:textId="77777777" w:rsidR="005D2052" w:rsidRPr="00F20025" w:rsidRDefault="005D2052" w:rsidP="005D2052">
      <w:pPr>
        <w:rPr>
          <w:rFonts w:ascii="Arial" w:hAnsi="Arial" w:cs="Arial"/>
          <w:lang w:val="en-US" w:eastAsia="en-GB"/>
        </w:rPr>
      </w:pPr>
    </w:p>
    <w:p w14:paraId="0FEA7815" w14:textId="77777777" w:rsidR="005D2052" w:rsidRPr="00F20025" w:rsidRDefault="005D2052" w:rsidP="005D2052">
      <w:pPr>
        <w:rPr>
          <w:rFonts w:ascii="Arial" w:hAnsi="Arial" w:cs="Arial"/>
          <w:lang w:val="en-US" w:eastAsia="en-GB"/>
        </w:rPr>
      </w:pPr>
      <w:r w:rsidRPr="00F20025">
        <w:rPr>
          <w:rFonts w:ascii="Arial" w:hAnsi="Arial" w:cs="Arial"/>
          <w:lang w:val="en-US" w:eastAsia="en-GB"/>
        </w:rPr>
        <w:t>After Change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21"/>
      </w:tblGrid>
      <w:tr w:rsidR="005D2052" w:rsidRPr="00F20025" w14:paraId="2B9A9B48" w14:textId="77777777" w:rsidTr="00272206">
        <w:trPr>
          <w:trHeight w:val="1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0D6CAF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function f_TC_6_2_3_11_NR5GC_EUTRA() runs on EUTRA_Multi5GS_PTC</w:t>
            </w:r>
          </w:p>
          <w:p w14:paraId="6B0F521C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45CDE286" w14:textId="6ACBB917" w:rsidR="005D2052" w:rsidRPr="00F20025" w:rsidRDefault="00DF3726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</w:t>
            </w:r>
          </w:p>
          <w:p w14:paraId="06780D51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6A39FB6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20025">
              <w:rPr>
                <w:rFonts w:ascii="Arial" w:hAnsi="Arial" w:cs="Arial"/>
                <w:lang w:val="en-US" w:eastAsia="en-GB"/>
              </w:rPr>
              <w:t>v_ChannelBandwidthDependency</w:t>
            </w:r>
            <w:proofErr w:type="spellEnd"/>
            <w:r w:rsidRPr="00F20025">
              <w:rPr>
                <w:rFonts w:ascii="Arial" w:hAnsi="Arial" w:cs="Arial"/>
                <w:lang w:val="en-US" w:eastAsia="en-GB"/>
              </w:rPr>
              <w:t xml:space="preserve"> := f_EUTRA_BandDependentParam(f_EUTRA_CellInfo_GetDL_ChBandwidth(eutra_Cell1), </w:t>
            </w:r>
            <w:proofErr w:type="spellStart"/>
            <w:r w:rsidRPr="00F20025">
              <w:rPr>
                <w:rFonts w:ascii="Arial" w:hAnsi="Arial" w:cs="Arial"/>
                <w:lang w:val="en-US" w:eastAsia="en-GB"/>
              </w:rPr>
              <w:t>f_EUTRA_CellInfo_GetUL_ChBandwidth</w:t>
            </w:r>
            <w:proofErr w:type="spellEnd"/>
            <w:r w:rsidRPr="00F20025">
              <w:rPr>
                <w:rFonts w:ascii="Arial" w:hAnsi="Arial" w:cs="Arial"/>
                <w:lang w:val="en-US" w:eastAsia="en-GB"/>
              </w:rPr>
              <w:t>(eutra_Cell1));</w:t>
            </w:r>
          </w:p>
          <w:p w14:paraId="0E32E74E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20025">
              <w:rPr>
                <w:rFonts w:ascii="Arial" w:hAnsi="Arial" w:cs="Arial"/>
                <w:lang w:val="en-US" w:eastAsia="en-GB"/>
              </w:rPr>
              <w:t>f_EUTRA_CellInfo_SetSysInfo_SchedulingInfoList</w:t>
            </w:r>
            <w:proofErr w:type="spellEnd"/>
            <w:r w:rsidRPr="00F20025">
              <w:rPr>
                <w:rFonts w:ascii="Arial" w:hAnsi="Arial" w:cs="Arial"/>
                <w:lang w:val="en-US" w:eastAsia="en-GB"/>
              </w:rPr>
              <w:t>(eutra_Cell1, cs_SchedulingInfo_2SI(v_ChannelBandwidthDependency.SIB3_periodicity));</w:t>
            </w:r>
          </w:p>
          <w:p w14:paraId="51E05B2D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  //set schedulingInfoListExt-r12 in SIB1 with sib24</w:t>
            </w:r>
          </w:p>
          <w:p w14:paraId="27169DE6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  v_SystemInformationBlockType1_v12j0 := cs_SystemInformationBlockType1_v12j0(omit, cs_SchedulingInfoListExt_1SI(v_ChannelBandwidthDependency.SIB24_periodicity,{sibType24_v1530}));</w:t>
            </w:r>
          </w:p>
          <w:p w14:paraId="29B43E26" w14:textId="0B3E101D" w:rsidR="005D2052" w:rsidRPr="00DD5BD0" w:rsidRDefault="005D2052" w:rsidP="00272206">
            <w:pPr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DD5BD0">
              <w:rPr>
                <w:rFonts w:ascii="Arial" w:hAnsi="Arial" w:cs="Arial"/>
                <w:highlight w:val="yellow"/>
                <w:lang w:val="en-US" w:eastAsia="en-GB"/>
              </w:rPr>
              <w:t>if(</w:t>
            </w:r>
            <w:proofErr w:type="spellStart"/>
            <w:r w:rsidRPr="00DD5BD0">
              <w:rPr>
                <w:rFonts w:ascii="Arial" w:hAnsi="Arial" w:cs="Arial"/>
                <w:highlight w:val="yellow"/>
                <w:lang w:val="en-US" w:eastAsia="en-GB"/>
              </w:rPr>
              <w:t>px_ePrimaryFrequencyBand</w:t>
            </w:r>
            <w:proofErr w:type="spellEnd"/>
            <w:r w:rsidRPr="00DD5BD0">
              <w:rPr>
                <w:rFonts w:ascii="Arial" w:hAnsi="Arial" w:cs="Arial"/>
                <w:highlight w:val="yellow"/>
                <w:lang w:val="en-US" w:eastAsia="en-GB"/>
              </w:rPr>
              <w:t xml:space="preserve"> &gt;= </w:t>
            </w:r>
            <w:proofErr w:type="spellStart"/>
            <w:r w:rsidRPr="00DD5BD0">
              <w:rPr>
                <w:rFonts w:ascii="Arial" w:hAnsi="Arial" w:cs="Arial"/>
                <w:highlight w:val="yellow"/>
                <w:lang w:val="en-US" w:eastAsia="en-GB"/>
              </w:rPr>
              <w:t>maxFBI</w:t>
            </w:r>
            <w:proofErr w:type="spellEnd"/>
            <w:r w:rsidRPr="00DD5BD0">
              <w:rPr>
                <w:rFonts w:ascii="Arial" w:hAnsi="Arial" w:cs="Arial"/>
                <w:highlight w:val="yellow"/>
                <w:lang w:val="en-US" w:eastAsia="en-GB"/>
              </w:rPr>
              <w:t xml:space="preserve">){ </w:t>
            </w:r>
          </w:p>
          <w:p w14:paraId="02C0F720" w14:textId="77777777" w:rsidR="005D2052" w:rsidRPr="00DD5BD0" w:rsidRDefault="005D2052" w:rsidP="00272206">
            <w:pPr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D5BD0">
              <w:rPr>
                <w:rFonts w:ascii="Arial" w:hAnsi="Arial" w:cs="Arial"/>
                <w:highlight w:val="yellow"/>
                <w:lang w:val="en-US" w:eastAsia="en-GB"/>
              </w:rPr>
              <w:t xml:space="preserve">      v_SIB1_v8h0 := cs_SystemInformationBlockType1_v8h0_IEs(omit,cs_SystemInformationBlockType1_v9e0(px_ePrimaryFrequencyBand, omit, cs_SystemInformationBlockType1_v10j0(cs_SystemInformationBlockType1_v10l0(cs_SystemInformationBlockType1_v10x0(v_SystemInformationBlockType1_v12j0)))));</w:t>
            </w:r>
          </w:p>
          <w:p w14:paraId="3FD52665" w14:textId="77777777" w:rsidR="005D2052" w:rsidRPr="00DD5BD0" w:rsidRDefault="005D2052" w:rsidP="00272206">
            <w:pPr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D5BD0">
              <w:rPr>
                <w:rFonts w:ascii="Arial" w:hAnsi="Arial" w:cs="Arial"/>
                <w:highlight w:val="yellow"/>
                <w:lang w:val="en-US" w:eastAsia="en-GB"/>
              </w:rPr>
              <w:t xml:space="preserve">    }</w:t>
            </w:r>
          </w:p>
          <w:p w14:paraId="6F2ECB21" w14:textId="77777777" w:rsidR="005D2052" w:rsidRPr="00DD5BD0" w:rsidRDefault="005D2052" w:rsidP="00272206">
            <w:pPr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D5BD0">
              <w:rPr>
                <w:rFonts w:ascii="Arial" w:hAnsi="Arial" w:cs="Arial"/>
                <w:highlight w:val="yellow"/>
                <w:lang w:val="en-US" w:eastAsia="en-GB"/>
              </w:rPr>
              <w:t xml:space="preserve">    else{</w:t>
            </w:r>
          </w:p>
          <w:p w14:paraId="7133AB0B" w14:textId="77777777" w:rsidR="005D2052" w:rsidRPr="00DD5BD0" w:rsidRDefault="005D2052" w:rsidP="00272206">
            <w:pPr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D5BD0">
              <w:rPr>
                <w:rFonts w:ascii="Arial" w:hAnsi="Arial" w:cs="Arial"/>
                <w:highlight w:val="yellow"/>
                <w:lang w:val="en-US" w:eastAsia="en-GB"/>
              </w:rPr>
              <w:t xml:space="preserve">      v_SIB1_v8h0 := cs_SystemInformationBlockType1_v8h0_IEs(omit,cs_SystemInformationBlockType1_v9e0(omit, omit, cs_SystemInformationBlockType1_v10j0(cs_SystemInformationBlockType1_v10l0(cs_SystemInformationBlockType1_v10x0(v_SystemInformationBlockType1_v12j0)))));</w:t>
            </w:r>
          </w:p>
          <w:p w14:paraId="6635C126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DD5BD0">
              <w:rPr>
                <w:rFonts w:ascii="Arial" w:hAnsi="Arial" w:cs="Arial"/>
                <w:highlight w:val="yellow"/>
                <w:lang w:val="en-US" w:eastAsia="en-GB"/>
              </w:rPr>
              <w:t xml:space="preserve">    }</w:t>
            </w:r>
          </w:p>
          <w:p w14:paraId="373FCE42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  f_EUTRA_CellInfo_SetSysInfo_SIB1_v8h0_IEs(eutra_Cell1, v_SIB1_v8h0);</w:t>
            </w:r>
          </w:p>
          <w:p w14:paraId="25D892B2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0806C8B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  // Modify </w:t>
            </w:r>
            <w:proofErr w:type="spellStart"/>
            <w:r w:rsidRPr="00F20025">
              <w:rPr>
                <w:rFonts w:ascii="Arial" w:hAnsi="Arial" w:cs="Arial"/>
                <w:lang w:val="en-US" w:eastAsia="en-GB"/>
              </w:rPr>
              <w:t>sysinfo</w:t>
            </w:r>
            <w:proofErr w:type="spellEnd"/>
            <w:r w:rsidRPr="00F20025">
              <w:rPr>
                <w:rFonts w:ascii="Arial" w:hAnsi="Arial" w:cs="Arial"/>
                <w:lang w:val="en-US" w:eastAsia="en-GB"/>
              </w:rPr>
              <w:t xml:space="preserve"> UE off with the scheduling including the extended SI sib24</w:t>
            </w:r>
          </w:p>
          <w:p w14:paraId="59D0B49C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  // The </w:t>
            </w:r>
            <w:proofErr w:type="spellStart"/>
            <w:r w:rsidRPr="00F20025">
              <w:rPr>
                <w:rFonts w:ascii="Arial" w:hAnsi="Arial" w:cs="Arial"/>
                <w:lang w:val="en-US" w:eastAsia="en-GB"/>
              </w:rPr>
              <w:t>schuling</w:t>
            </w:r>
            <w:proofErr w:type="spellEnd"/>
            <w:r w:rsidRPr="00F20025">
              <w:rPr>
                <w:rFonts w:ascii="Arial" w:hAnsi="Arial" w:cs="Arial"/>
                <w:lang w:val="en-US" w:eastAsia="en-GB"/>
              </w:rPr>
              <w:t xml:space="preserve"> in SIB1 includes only 2 SI, the extended scheduling include 1 SI - provide to SS all 3 SIs (in </w:t>
            </w:r>
            <w:proofErr w:type="spellStart"/>
            <w:r w:rsidRPr="00F20025">
              <w:rPr>
                <w:rFonts w:ascii="Arial" w:hAnsi="Arial" w:cs="Arial"/>
                <w:lang w:val="en-US" w:eastAsia="en-GB"/>
              </w:rPr>
              <w:t>v_SiSchedul</w:t>
            </w:r>
            <w:proofErr w:type="spellEnd"/>
            <w:r w:rsidRPr="00F20025">
              <w:rPr>
                <w:rFonts w:ascii="Arial" w:hAnsi="Arial" w:cs="Arial"/>
                <w:lang w:val="en-US" w:eastAsia="en-GB"/>
              </w:rPr>
              <w:t>)</w:t>
            </w:r>
          </w:p>
          <w:p w14:paraId="36ADB3A5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20025">
              <w:rPr>
                <w:rFonts w:ascii="Arial" w:hAnsi="Arial" w:cs="Arial"/>
                <w:lang w:val="en-US" w:eastAsia="en-GB"/>
              </w:rPr>
              <w:t>f_EUTRA_SS_ConfigureSysinfo</w:t>
            </w:r>
            <w:proofErr w:type="spellEnd"/>
            <w:r w:rsidRPr="00F20025">
              <w:rPr>
                <w:rFonts w:ascii="Arial" w:hAnsi="Arial" w:cs="Arial"/>
                <w:lang w:val="en-US" w:eastAsia="en-GB"/>
              </w:rPr>
              <w:t xml:space="preserve">(eutra_Cell1, -, -, -, -, </w:t>
            </w:r>
            <w:proofErr w:type="spellStart"/>
            <w:r w:rsidRPr="00F20025">
              <w:rPr>
                <w:rFonts w:ascii="Arial" w:hAnsi="Arial" w:cs="Arial"/>
                <w:lang w:val="en-US" w:eastAsia="en-GB"/>
              </w:rPr>
              <w:t>v_SiSchedul</w:t>
            </w:r>
            <w:proofErr w:type="spellEnd"/>
            <w:r w:rsidRPr="00F20025">
              <w:rPr>
                <w:rFonts w:ascii="Arial" w:hAnsi="Arial" w:cs="Arial"/>
                <w:lang w:val="en-US" w:eastAsia="en-GB"/>
              </w:rPr>
              <w:t>);</w:t>
            </w:r>
          </w:p>
          <w:p w14:paraId="40D18042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40322A1C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F864E9C" w14:textId="465A0749" w:rsidR="005D2052" w:rsidRPr="00F20025" w:rsidRDefault="00DF3726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…………………….</w:t>
            </w:r>
          </w:p>
          <w:p w14:paraId="3E8299BA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 }</w:t>
            </w:r>
          </w:p>
          <w:p w14:paraId="3350535B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</w:tbl>
    <w:p w14:paraId="6543EF19" w14:textId="77777777" w:rsidR="005D2052" w:rsidRPr="00F20025" w:rsidRDefault="005D2052" w:rsidP="005D2052">
      <w:pPr>
        <w:rPr>
          <w:rFonts w:ascii="Arial" w:hAnsi="Arial" w:cs="Arial"/>
          <w:lang w:val="en-US" w:eastAsia="en-GB"/>
        </w:rPr>
      </w:pPr>
    </w:p>
    <w:p w14:paraId="40D7D239" w14:textId="32A89D77" w:rsidR="00223731" w:rsidRDefault="00223731" w:rsidP="00223731"/>
    <w:sectPr w:rsidR="0022373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F2CC6" w14:textId="77777777" w:rsidR="0005746C" w:rsidRDefault="0005746C">
      <w:r>
        <w:separator/>
      </w:r>
    </w:p>
  </w:endnote>
  <w:endnote w:type="continuationSeparator" w:id="0">
    <w:p w14:paraId="2FFFA74F" w14:textId="77777777" w:rsidR="0005746C" w:rsidRDefault="00057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1DD55" w14:textId="77777777" w:rsidR="0005746C" w:rsidRDefault="0005746C">
      <w:r>
        <w:separator/>
      </w:r>
    </w:p>
  </w:footnote>
  <w:footnote w:type="continuationSeparator" w:id="0">
    <w:p w14:paraId="2BC3847C" w14:textId="77777777" w:rsidR="0005746C" w:rsidRDefault="00057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00072B"/>
    <w:multiLevelType w:val="multilevel"/>
    <w:tmpl w:val="500424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3281D0F"/>
    <w:multiLevelType w:val="hybridMultilevel"/>
    <w:tmpl w:val="340AC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907820"/>
    <w:multiLevelType w:val="hybridMultilevel"/>
    <w:tmpl w:val="FB8A8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A06047"/>
    <w:multiLevelType w:val="hybridMultilevel"/>
    <w:tmpl w:val="0A8C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8D8405C"/>
    <w:multiLevelType w:val="hybridMultilevel"/>
    <w:tmpl w:val="E20C7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2"/>
  </w:num>
  <w:num w:numId="5">
    <w:abstractNumId w:val="1"/>
  </w:num>
  <w:num w:numId="6">
    <w:abstractNumId w:val="28"/>
  </w:num>
  <w:num w:numId="7">
    <w:abstractNumId w:val="23"/>
  </w:num>
  <w:num w:numId="8">
    <w:abstractNumId w:val="19"/>
  </w:num>
  <w:num w:numId="9">
    <w:abstractNumId w:val="30"/>
  </w:num>
  <w:num w:numId="10">
    <w:abstractNumId w:val="3"/>
  </w:num>
  <w:num w:numId="11">
    <w:abstractNumId w:val="5"/>
  </w:num>
  <w:num w:numId="12">
    <w:abstractNumId w:val="10"/>
  </w:num>
  <w:num w:numId="13">
    <w:abstractNumId w:val="2"/>
  </w:num>
  <w:num w:numId="14">
    <w:abstractNumId w:val="25"/>
  </w:num>
  <w:num w:numId="15">
    <w:abstractNumId w:val="4"/>
  </w:num>
  <w:num w:numId="16">
    <w:abstractNumId w:val="8"/>
  </w:num>
  <w:num w:numId="17">
    <w:abstractNumId w:val="24"/>
  </w:num>
  <w:num w:numId="18">
    <w:abstractNumId w:val="7"/>
  </w:num>
  <w:num w:numId="19">
    <w:abstractNumId w:val="11"/>
  </w:num>
  <w:num w:numId="20">
    <w:abstractNumId w:val="26"/>
  </w:num>
  <w:num w:numId="21">
    <w:abstractNumId w:val="20"/>
  </w:num>
  <w:num w:numId="22">
    <w:abstractNumId w:val="9"/>
  </w:num>
  <w:num w:numId="23">
    <w:abstractNumId w:val="27"/>
  </w:num>
  <w:num w:numId="24">
    <w:abstractNumId w:val="15"/>
  </w:num>
  <w:num w:numId="25">
    <w:abstractNumId w:val="14"/>
  </w:num>
  <w:num w:numId="26">
    <w:abstractNumId w:val="13"/>
  </w:num>
  <w:num w:numId="27">
    <w:abstractNumId w:val="16"/>
  </w:num>
  <w:num w:numId="28">
    <w:abstractNumId w:val="0"/>
  </w:num>
  <w:num w:numId="29">
    <w:abstractNumId w:val="22"/>
  </w:num>
  <w:num w:numId="30">
    <w:abstractNumId w:val="21"/>
  </w:num>
  <w:num w:numId="31">
    <w:abstractNumId w:val="18"/>
  </w:num>
  <w:num w:numId="32">
    <w:abstractNumId w:val="29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7D89"/>
    <w:rsid w:val="00010FCE"/>
    <w:rsid w:val="00012992"/>
    <w:rsid w:val="00015963"/>
    <w:rsid w:val="00021215"/>
    <w:rsid w:val="00022013"/>
    <w:rsid w:val="00022E4A"/>
    <w:rsid w:val="00044055"/>
    <w:rsid w:val="00044F4C"/>
    <w:rsid w:val="0005746C"/>
    <w:rsid w:val="0006343B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4878"/>
    <w:rsid w:val="000C594D"/>
    <w:rsid w:val="000C6598"/>
    <w:rsid w:val="000C79AB"/>
    <w:rsid w:val="000D0AA1"/>
    <w:rsid w:val="000D44B3"/>
    <w:rsid w:val="000D4A62"/>
    <w:rsid w:val="000D6632"/>
    <w:rsid w:val="000E2318"/>
    <w:rsid w:val="000E4C8D"/>
    <w:rsid w:val="000E5B4E"/>
    <w:rsid w:val="000F16FA"/>
    <w:rsid w:val="00100678"/>
    <w:rsid w:val="001012CF"/>
    <w:rsid w:val="001113BD"/>
    <w:rsid w:val="001213B3"/>
    <w:rsid w:val="00132F38"/>
    <w:rsid w:val="001344D9"/>
    <w:rsid w:val="00136340"/>
    <w:rsid w:val="00145D43"/>
    <w:rsid w:val="0015018C"/>
    <w:rsid w:val="00152F0C"/>
    <w:rsid w:val="00155CC0"/>
    <w:rsid w:val="00156BC9"/>
    <w:rsid w:val="00172233"/>
    <w:rsid w:val="00175179"/>
    <w:rsid w:val="001764BE"/>
    <w:rsid w:val="00183F49"/>
    <w:rsid w:val="0018700F"/>
    <w:rsid w:val="00192C46"/>
    <w:rsid w:val="001A08B3"/>
    <w:rsid w:val="001A7B60"/>
    <w:rsid w:val="001B2373"/>
    <w:rsid w:val="001B52F0"/>
    <w:rsid w:val="001B767B"/>
    <w:rsid w:val="001B7A65"/>
    <w:rsid w:val="001C0E7B"/>
    <w:rsid w:val="001E2565"/>
    <w:rsid w:val="001E41F3"/>
    <w:rsid w:val="001E790C"/>
    <w:rsid w:val="002034C2"/>
    <w:rsid w:val="002109BE"/>
    <w:rsid w:val="0021430A"/>
    <w:rsid w:val="002150CC"/>
    <w:rsid w:val="00223731"/>
    <w:rsid w:val="002241D3"/>
    <w:rsid w:val="00226749"/>
    <w:rsid w:val="00242E5E"/>
    <w:rsid w:val="002433D2"/>
    <w:rsid w:val="0026004D"/>
    <w:rsid w:val="0026190E"/>
    <w:rsid w:val="002622D2"/>
    <w:rsid w:val="002640DD"/>
    <w:rsid w:val="0026560F"/>
    <w:rsid w:val="00265939"/>
    <w:rsid w:val="00275D12"/>
    <w:rsid w:val="00280C49"/>
    <w:rsid w:val="00282A39"/>
    <w:rsid w:val="0028349D"/>
    <w:rsid w:val="00284FEB"/>
    <w:rsid w:val="002860C4"/>
    <w:rsid w:val="00287BE8"/>
    <w:rsid w:val="002A0753"/>
    <w:rsid w:val="002A58AB"/>
    <w:rsid w:val="002B48E4"/>
    <w:rsid w:val="002B5741"/>
    <w:rsid w:val="002D0CA1"/>
    <w:rsid w:val="002E0E19"/>
    <w:rsid w:val="002E472E"/>
    <w:rsid w:val="00303144"/>
    <w:rsid w:val="00305409"/>
    <w:rsid w:val="003103B5"/>
    <w:rsid w:val="003156FB"/>
    <w:rsid w:val="0032322D"/>
    <w:rsid w:val="00326E89"/>
    <w:rsid w:val="0034722E"/>
    <w:rsid w:val="00352F12"/>
    <w:rsid w:val="0035396C"/>
    <w:rsid w:val="00354FBD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91CD6"/>
    <w:rsid w:val="003A265E"/>
    <w:rsid w:val="003A572C"/>
    <w:rsid w:val="003C15E3"/>
    <w:rsid w:val="003C1984"/>
    <w:rsid w:val="003C70D3"/>
    <w:rsid w:val="003C7EE9"/>
    <w:rsid w:val="003D161B"/>
    <w:rsid w:val="003D1F89"/>
    <w:rsid w:val="003E1A36"/>
    <w:rsid w:val="003E4623"/>
    <w:rsid w:val="003F69AD"/>
    <w:rsid w:val="00401F65"/>
    <w:rsid w:val="00410371"/>
    <w:rsid w:val="004242F1"/>
    <w:rsid w:val="00425D3D"/>
    <w:rsid w:val="004320A5"/>
    <w:rsid w:val="00434123"/>
    <w:rsid w:val="00435C73"/>
    <w:rsid w:val="00445588"/>
    <w:rsid w:val="00453856"/>
    <w:rsid w:val="00455BE8"/>
    <w:rsid w:val="0046272D"/>
    <w:rsid w:val="00470DDD"/>
    <w:rsid w:val="00477364"/>
    <w:rsid w:val="00480EFE"/>
    <w:rsid w:val="004904C4"/>
    <w:rsid w:val="0049264C"/>
    <w:rsid w:val="00494371"/>
    <w:rsid w:val="004B0794"/>
    <w:rsid w:val="004B75B7"/>
    <w:rsid w:val="004C71BC"/>
    <w:rsid w:val="004E733F"/>
    <w:rsid w:val="004F7492"/>
    <w:rsid w:val="00511C6D"/>
    <w:rsid w:val="00513610"/>
    <w:rsid w:val="005141D9"/>
    <w:rsid w:val="0051580D"/>
    <w:rsid w:val="005200AB"/>
    <w:rsid w:val="00525F46"/>
    <w:rsid w:val="00527F57"/>
    <w:rsid w:val="005330C6"/>
    <w:rsid w:val="00547111"/>
    <w:rsid w:val="0056261A"/>
    <w:rsid w:val="00585A14"/>
    <w:rsid w:val="005913A9"/>
    <w:rsid w:val="00592D74"/>
    <w:rsid w:val="00593D1D"/>
    <w:rsid w:val="00597D75"/>
    <w:rsid w:val="005B201C"/>
    <w:rsid w:val="005B2F31"/>
    <w:rsid w:val="005B45D3"/>
    <w:rsid w:val="005B76D2"/>
    <w:rsid w:val="005C75A6"/>
    <w:rsid w:val="005D2052"/>
    <w:rsid w:val="005E2C44"/>
    <w:rsid w:val="005E396E"/>
    <w:rsid w:val="005E547A"/>
    <w:rsid w:val="005F2F85"/>
    <w:rsid w:val="005F7BED"/>
    <w:rsid w:val="00606706"/>
    <w:rsid w:val="006142A7"/>
    <w:rsid w:val="00620510"/>
    <w:rsid w:val="00621188"/>
    <w:rsid w:val="006257ED"/>
    <w:rsid w:val="00627CC8"/>
    <w:rsid w:val="00633F0B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2B0B"/>
    <w:rsid w:val="006B46FB"/>
    <w:rsid w:val="006C0803"/>
    <w:rsid w:val="006C157D"/>
    <w:rsid w:val="006D5593"/>
    <w:rsid w:val="006D763F"/>
    <w:rsid w:val="006E21FB"/>
    <w:rsid w:val="006E6FC1"/>
    <w:rsid w:val="006F0E74"/>
    <w:rsid w:val="007018D8"/>
    <w:rsid w:val="00702E2B"/>
    <w:rsid w:val="00711669"/>
    <w:rsid w:val="00714985"/>
    <w:rsid w:val="00724DDB"/>
    <w:rsid w:val="007254D7"/>
    <w:rsid w:val="00726E85"/>
    <w:rsid w:val="00731B27"/>
    <w:rsid w:val="00743FD0"/>
    <w:rsid w:val="00744877"/>
    <w:rsid w:val="00745C21"/>
    <w:rsid w:val="0074764B"/>
    <w:rsid w:val="007502F1"/>
    <w:rsid w:val="007649AE"/>
    <w:rsid w:val="007713F3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3095"/>
    <w:rsid w:val="007D6A07"/>
    <w:rsid w:val="007F7259"/>
    <w:rsid w:val="00800AA3"/>
    <w:rsid w:val="008040A8"/>
    <w:rsid w:val="00807A24"/>
    <w:rsid w:val="00815BE6"/>
    <w:rsid w:val="008221B7"/>
    <w:rsid w:val="008279FA"/>
    <w:rsid w:val="0083785A"/>
    <w:rsid w:val="008466B8"/>
    <w:rsid w:val="008530F0"/>
    <w:rsid w:val="008626E7"/>
    <w:rsid w:val="008668CF"/>
    <w:rsid w:val="00867982"/>
    <w:rsid w:val="00867A79"/>
    <w:rsid w:val="00870EE7"/>
    <w:rsid w:val="00873D96"/>
    <w:rsid w:val="00882056"/>
    <w:rsid w:val="008863B9"/>
    <w:rsid w:val="008A45A6"/>
    <w:rsid w:val="008A719E"/>
    <w:rsid w:val="008C023C"/>
    <w:rsid w:val="008C044C"/>
    <w:rsid w:val="008C5234"/>
    <w:rsid w:val="008C6828"/>
    <w:rsid w:val="008D22A9"/>
    <w:rsid w:val="008D3CCC"/>
    <w:rsid w:val="008D4170"/>
    <w:rsid w:val="008D4BE9"/>
    <w:rsid w:val="008E0EAE"/>
    <w:rsid w:val="008E6D23"/>
    <w:rsid w:val="008F3789"/>
    <w:rsid w:val="008F686C"/>
    <w:rsid w:val="009148DE"/>
    <w:rsid w:val="0093083B"/>
    <w:rsid w:val="009374D1"/>
    <w:rsid w:val="00941E30"/>
    <w:rsid w:val="009453AA"/>
    <w:rsid w:val="0095746E"/>
    <w:rsid w:val="009733F1"/>
    <w:rsid w:val="009770AA"/>
    <w:rsid w:val="009777D9"/>
    <w:rsid w:val="009912E7"/>
    <w:rsid w:val="00991B88"/>
    <w:rsid w:val="00995E46"/>
    <w:rsid w:val="009A2ADE"/>
    <w:rsid w:val="009A5753"/>
    <w:rsid w:val="009A579D"/>
    <w:rsid w:val="009B1DDE"/>
    <w:rsid w:val="009C2963"/>
    <w:rsid w:val="009C3482"/>
    <w:rsid w:val="009C6508"/>
    <w:rsid w:val="009C7678"/>
    <w:rsid w:val="009D2549"/>
    <w:rsid w:val="009D2DF8"/>
    <w:rsid w:val="009E05EB"/>
    <w:rsid w:val="009E3297"/>
    <w:rsid w:val="009F01C8"/>
    <w:rsid w:val="009F45F0"/>
    <w:rsid w:val="009F719E"/>
    <w:rsid w:val="009F734F"/>
    <w:rsid w:val="00A12EAC"/>
    <w:rsid w:val="00A16706"/>
    <w:rsid w:val="00A22FB8"/>
    <w:rsid w:val="00A246B6"/>
    <w:rsid w:val="00A251D1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00E4"/>
    <w:rsid w:val="00AC4CF7"/>
    <w:rsid w:val="00AC5820"/>
    <w:rsid w:val="00AD1CD8"/>
    <w:rsid w:val="00AE4A05"/>
    <w:rsid w:val="00AE4EE3"/>
    <w:rsid w:val="00AE518C"/>
    <w:rsid w:val="00AF5186"/>
    <w:rsid w:val="00B010BE"/>
    <w:rsid w:val="00B0233C"/>
    <w:rsid w:val="00B046B6"/>
    <w:rsid w:val="00B10C49"/>
    <w:rsid w:val="00B128A7"/>
    <w:rsid w:val="00B258BB"/>
    <w:rsid w:val="00B31734"/>
    <w:rsid w:val="00B328F2"/>
    <w:rsid w:val="00B32A5C"/>
    <w:rsid w:val="00B358E3"/>
    <w:rsid w:val="00B445E3"/>
    <w:rsid w:val="00B450BE"/>
    <w:rsid w:val="00B539EF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C2495"/>
    <w:rsid w:val="00BC37DC"/>
    <w:rsid w:val="00BD12E5"/>
    <w:rsid w:val="00BD279D"/>
    <w:rsid w:val="00BD4675"/>
    <w:rsid w:val="00BD6BB8"/>
    <w:rsid w:val="00BE43C5"/>
    <w:rsid w:val="00C34F75"/>
    <w:rsid w:val="00C35AF3"/>
    <w:rsid w:val="00C4052E"/>
    <w:rsid w:val="00C65729"/>
    <w:rsid w:val="00C66BA2"/>
    <w:rsid w:val="00C74795"/>
    <w:rsid w:val="00C86676"/>
    <w:rsid w:val="00C870F6"/>
    <w:rsid w:val="00C95985"/>
    <w:rsid w:val="00C97771"/>
    <w:rsid w:val="00CA2173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E6379"/>
    <w:rsid w:val="00CF0A0B"/>
    <w:rsid w:val="00CF1EF1"/>
    <w:rsid w:val="00CF4A4D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624D1"/>
    <w:rsid w:val="00D66520"/>
    <w:rsid w:val="00D74B7A"/>
    <w:rsid w:val="00D80F81"/>
    <w:rsid w:val="00D84AE9"/>
    <w:rsid w:val="00D90741"/>
    <w:rsid w:val="00D9376D"/>
    <w:rsid w:val="00D943C3"/>
    <w:rsid w:val="00DA11E9"/>
    <w:rsid w:val="00DA2E86"/>
    <w:rsid w:val="00DA4EEB"/>
    <w:rsid w:val="00DC1876"/>
    <w:rsid w:val="00DC4393"/>
    <w:rsid w:val="00DC64DC"/>
    <w:rsid w:val="00DC75E1"/>
    <w:rsid w:val="00DC7A19"/>
    <w:rsid w:val="00DD1E56"/>
    <w:rsid w:val="00DE34CF"/>
    <w:rsid w:val="00DE7E4F"/>
    <w:rsid w:val="00DF3726"/>
    <w:rsid w:val="00E049DE"/>
    <w:rsid w:val="00E11A89"/>
    <w:rsid w:val="00E13F3D"/>
    <w:rsid w:val="00E20D6E"/>
    <w:rsid w:val="00E21EF8"/>
    <w:rsid w:val="00E34898"/>
    <w:rsid w:val="00E34C5C"/>
    <w:rsid w:val="00E42660"/>
    <w:rsid w:val="00E42691"/>
    <w:rsid w:val="00E45779"/>
    <w:rsid w:val="00E57EAB"/>
    <w:rsid w:val="00E74F48"/>
    <w:rsid w:val="00E75843"/>
    <w:rsid w:val="00E77AF8"/>
    <w:rsid w:val="00E9331E"/>
    <w:rsid w:val="00E96FEC"/>
    <w:rsid w:val="00EA4595"/>
    <w:rsid w:val="00EA7C4F"/>
    <w:rsid w:val="00EB09B7"/>
    <w:rsid w:val="00EB1D6D"/>
    <w:rsid w:val="00EC2245"/>
    <w:rsid w:val="00EE7370"/>
    <w:rsid w:val="00EE7D7C"/>
    <w:rsid w:val="00F00FF6"/>
    <w:rsid w:val="00F02DF8"/>
    <w:rsid w:val="00F0528C"/>
    <w:rsid w:val="00F128A5"/>
    <w:rsid w:val="00F16AA1"/>
    <w:rsid w:val="00F25D98"/>
    <w:rsid w:val="00F2700A"/>
    <w:rsid w:val="00F300FB"/>
    <w:rsid w:val="00F309BF"/>
    <w:rsid w:val="00F337FB"/>
    <w:rsid w:val="00F34F6A"/>
    <w:rsid w:val="00F416C2"/>
    <w:rsid w:val="00F50AF1"/>
    <w:rsid w:val="00F62183"/>
    <w:rsid w:val="00F67A23"/>
    <w:rsid w:val="00F75083"/>
    <w:rsid w:val="00F9407C"/>
    <w:rsid w:val="00FA50D2"/>
    <w:rsid w:val="00FA556D"/>
    <w:rsid w:val="00FB6386"/>
    <w:rsid w:val="00FC1023"/>
    <w:rsid w:val="00FC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1998</TotalTime>
  <Pages>5</Pages>
  <Words>713</Words>
  <Characters>8320</Characters>
  <Application>Microsoft Office Word</Application>
  <DocSecurity>0</DocSecurity>
  <Lines>69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249</cp:revision>
  <cp:lastPrinted>1900-01-01T08:00:00Z</cp:lastPrinted>
  <dcterms:created xsi:type="dcterms:W3CDTF">2022-04-15T19:39:00Z</dcterms:created>
  <dcterms:modified xsi:type="dcterms:W3CDTF">2022-10-05T16:00:00Z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