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4CE" w:rsidRDefault="008944CE" w:rsidP="00894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R5s221089</w:t>
      </w:r>
      <w:r>
        <w:rPr>
          <w:b/>
          <w:i/>
          <w:noProof/>
          <w:sz w:val="28"/>
        </w:rPr>
        <w:fldChar w:fldCharType="end"/>
      </w:r>
    </w:p>
    <w:p w:rsidR="008944CE" w:rsidRDefault="008944CE" w:rsidP="008944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4CE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4CE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4CE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142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944CE" w:rsidRPr="00410371" w:rsidRDefault="008944CE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4CE" w:rsidRPr="00410371" w:rsidRDefault="008944CE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944CE" w:rsidRDefault="008944CE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4CE" w:rsidRPr="00410371" w:rsidRDefault="008944CE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944CE" w:rsidRDefault="008944CE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4CE" w:rsidRPr="00410371" w:rsidRDefault="008944CE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4CE" w:rsidRPr="00F25D98" w:rsidRDefault="008944CE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4CE" w:rsidTr="001045A3">
        <w:tc>
          <w:tcPr>
            <w:tcW w:w="9641" w:type="dxa"/>
            <w:gridSpan w:val="9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44CE" w:rsidRDefault="008944CE" w:rsidP="008944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4CE" w:rsidTr="001045A3">
        <w:tc>
          <w:tcPr>
            <w:tcW w:w="2835" w:type="dxa"/>
          </w:tcPr>
          <w:p w:rsidR="008944CE" w:rsidRDefault="008944CE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4CE" w:rsidRDefault="008944CE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44CE" w:rsidRDefault="008944CE" w:rsidP="008944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4CE" w:rsidTr="001045A3">
        <w:tc>
          <w:tcPr>
            <w:tcW w:w="9640" w:type="dxa"/>
            <w:gridSpan w:val="11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bwp_SwitchingDelay</w:t>
            </w:r>
            <w:r>
              <w:fldChar w:fldCharType="end"/>
            </w: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944CE" w:rsidRDefault="008944CE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4CE" w:rsidRDefault="008944CE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944CE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4CE" w:rsidRDefault="008944CE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44CE" w:rsidRDefault="008944CE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4CE" w:rsidRPr="007C2097" w:rsidRDefault="008944CE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44CE" w:rsidTr="001045A3">
        <w:tc>
          <w:tcPr>
            <w:tcW w:w="1843" w:type="dxa"/>
          </w:tcPr>
          <w:p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</w:r>
            <w:r>
              <w:rPr>
                <w:noProof/>
              </w:rPr>
              <w:t xml:space="preserve">so Following statement :: </w:t>
            </w:r>
          </w:p>
          <w:p w:rsidR="008944CE" w:rsidRPr="00DC2A60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C2A60">
              <w:rPr>
                <w:i/>
                <w:noProof/>
              </w:rPr>
              <w:t>bwp_SwitchingDelay := f_NR_Derive_Phy_ParametersCommon_bwp_SwitchingDelay(),</w:t>
            </w:r>
          </w:p>
          <w:p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:rsidR="008944CE" w:rsidRPr="005E6B96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E6B96">
              <w:rPr>
                <w:i/>
                <w:noProof/>
              </w:rPr>
              <w:t>if (not (pc_bwp_SwitchingDelay_Type1 xor pc_bwp_SwitchingDelay_Type2)){</w:t>
            </w:r>
          </w:p>
          <w:p w:rsidR="008944CE" w:rsidRPr="00DA35D4" w:rsidRDefault="008944CE" w:rsidP="008944CE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DA35D4">
              <w:rPr>
                <w:b/>
                <w:i/>
                <w:noProof/>
              </w:rPr>
              <w:t xml:space="preserve">        f_SetVerdict(fail, __FILE__, __LINE__, "Acc. to 38.306, 4.2.7.10, It is mandatory to report type 1 or type 2");</w:t>
            </w:r>
          </w:p>
          <w:p w:rsidR="008944CE" w:rsidRPr="00F23BE2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E6B96">
              <w:rPr>
                <w:i/>
                <w:noProof/>
              </w:rPr>
              <w:t xml:space="preserve">    }</w:t>
            </w:r>
            <w:r>
              <w:rPr>
                <w:noProof/>
              </w:rPr>
              <w:t xml:space="preserve"> for  the UEs which are not reporting </w:t>
            </w:r>
            <w:r w:rsidRPr="005F65F2">
              <w:rPr>
                <w:noProof/>
              </w:rPr>
              <w:t>bwp-SwitchingDelay</w:t>
            </w:r>
          </w:p>
          <w:p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944CE" w:rsidRPr="0037699A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38306 says , reporting </w:t>
            </w:r>
            <w:r>
              <w:t>bwp-SwitchingDelay as “ conditional yes “ / not mandatory Yes</w:t>
            </w: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4CE" w:rsidRPr="00F12C50" w:rsidRDefault="008944CE" w:rsidP="008944C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4CE" w:rsidRPr="006316B2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4CE" w:rsidRPr="00CF39F2" w:rsidRDefault="008944CE" w:rsidP="008944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Pr="00CF39F2" w:rsidRDefault="008944CE" w:rsidP="008944C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8944CE" w:rsidTr="001045A3">
        <w:tc>
          <w:tcPr>
            <w:tcW w:w="2694" w:type="dxa"/>
            <w:gridSpan w:val="2"/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</w:t>
            </w:r>
            <w:r>
              <w:rPr>
                <w:noProof/>
              </w:rPr>
              <w:t>NR5GC and ENDC test</w:t>
            </w:r>
            <w:r>
              <w:rPr>
                <w:noProof/>
              </w:rPr>
              <w:t>cases</w:t>
            </w: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4CE" w:rsidRDefault="008944CE" w:rsidP="008944CE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CE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4CE" w:rsidRPr="008863B9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4CE" w:rsidRPr="008863B9" w:rsidRDefault="008944CE" w:rsidP="0089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4CE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44CE" w:rsidRDefault="008944CE" w:rsidP="008944C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00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8944C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944CE" w:rsidRPr="00F328E8">
        <w:rPr>
          <w:rFonts w:ascii="Arial" w:hAnsi="Arial" w:cs="Arial"/>
          <w:iCs/>
        </w:rPr>
        <w:t>Table of Contents</w:t>
      </w:r>
      <w:r w:rsidR="008944CE">
        <w:tab/>
      </w:r>
      <w:r w:rsidR="008944CE">
        <w:fldChar w:fldCharType="begin"/>
      </w:r>
      <w:r w:rsidR="008944CE">
        <w:instrText xml:space="preserve"> PAGEREF _Toc114490045 \h </w:instrText>
      </w:r>
      <w:r w:rsidR="008944CE">
        <w:fldChar w:fldCharType="separate"/>
      </w:r>
      <w:r w:rsidR="008944CE">
        <w:t>3</w:t>
      </w:r>
      <w:r w:rsidR="008944CE">
        <w:fldChar w:fldCharType="end"/>
      </w:r>
    </w:p>
    <w:p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_Toc114490046 \h </w:instrText>
      </w:r>
      <w:r>
        <w:fldChar w:fldCharType="separate"/>
      </w:r>
      <w:r>
        <w:t>3</w:t>
      </w:r>
      <w:r>
        <w:fldChar w:fldCharType="end"/>
      </w:r>
    </w:p>
    <w:p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_Toc114490047 \h </w:instrText>
      </w:r>
      <w:r>
        <w:fldChar w:fldCharType="separate"/>
      </w:r>
      <w:r>
        <w:t>3</w:t>
      </w:r>
      <w:r>
        <w:fldChar w:fldCharType="end"/>
      </w:r>
    </w:p>
    <w:p w:rsidR="008944CE" w:rsidRDefault="008944C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28E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28E8">
        <w:rPr>
          <w:rFonts w:cs="Arial"/>
          <w:b/>
          <w:color w:val="000000"/>
          <w:lang w:eastAsia="en-GB"/>
        </w:rPr>
        <w:t xml:space="preserve">Correction to the </w:t>
      </w:r>
      <w:r w:rsidRPr="00F328E8">
        <w:rPr>
          <w:rFonts w:cs="Arial"/>
          <w:b/>
          <w:bCs/>
          <w:color w:val="000000"/>
          <w:lang w:val="en-US" w:eastAsia="en-GB"/>
        </w:rPr>
        <w:t>template cr_Phy_ParametersCommon</w:t>
      </w:r>
      <w:r>
        <w:tab/>
      </w:r>
      <w:r>
        <w:fldChar w:fldCharType="begin"/>
      </w:r>
      <w:r>
        <w:instrText xml:space="preserve"> PAGEREF _Toc114490048 \h </w:instrText>
      </w:r>
      <w:r>
        <w:fldChar w:fldCharType="separate"/>
      </w:r>
      <w:r>
        <w:t>3</w:t>
      </w:r>
      <w:r>
        <w:fldChar w:fldCharType="end"/>
      </w:r>
    </w:p>
    <w:p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Hlk107318485"/>
      <w:bookmarkStart w:id="17" w:name="_Toc114471865"/>
      <w:bookmarkStart w:id="18" w:name="_Toc114478749"/>
      <w:bookmarkStart w:id="19" w:name="_Toc114490046"/>
      <w:r w:rsidR="008944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  <w:bookmarkEnd w:id="18"/>
      <w:bookmarkEnd w:id="19"/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490047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4900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5E392D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5E392D" w:rsidRPr="00003423">
        <w:rPr>
          <w:rFonts w:cs="Arial"/>
          <w:b/>
          <w:bCs/>
          <w:color w:val="000000"/>
          <w:lang w:val="en-US" w:eastAsia="en-GB"/>
        </w:rPr>
        <w:t>cr_Phy_ParametersCommon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152E90" w:rsidP="002B42D8">
            <w:pPr>
              <w:pStyle w:val="CRCoverPage"/>
              <w:spacing w:after="0"/>
              <w:rPr>
                <w:noProof/>
              </w:rPr>
            </w:pPr>
            <w:r w:rsidRPr="0065653F">
              <w:rPr>
                <w:noProof/>
              </w:rPr>
              <w:t>cr_Phy_ParametersCommon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lastRenderedPageBreak/>
              <w:br/>
            </w:r>
            <w:r>
              <w:rPr>
                <w:noProof/>
              </w:rPr>
              <w:t xml:space="preserve">so Following statement :: </w:t>
            </w:r>
          </w:p>
          <w:p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B6823">
              <w:rPr>
                <w:noProof/>
              </w:rPr>
              <w:t>bwp_SwitchingDelay := f_NR_Derive_Phy_ParametersCommon_bwp_SwitchingDelay(),</w:t>
            </w:r>
          </w:p>
          <w:p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:rsidR="0065653F" w:rsidRPr="00F23BE2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(not (pc_bwp_SwitchingDelay_Type1 xor </w:t>
            </w:r>
            <w:r w:rsidRPr="00F23BE2">
              <w:rPr>
                <w:noProof/>
              </w:rPr>
              <w:t>pc_bwp_SwitchingDelay_Type2)){</w:t>
            </w:r>
          </w:p>
          <w:p w:rsidR="0065653F" w:rsidRPr="00B247FE" w:rsidRDefault="0065653F" w:rsidP="006565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247FE">
              <w:rPr>
                <w:b/>
                <w:noProof/>
              </w:rPr>
              <w:t xml:space="preserve">        f_SetVerdict(fail, __FILE__, __LINE__, "Acc. to 38.306, 4.2.7.10, It is mandatory to report type 1 or type 2");</w:t>
            </w:r>
          </w:p>
          <w:p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F23BE2">
              <w:rPr>
                <w:noProof/>
              </w:rPr>
              <w:t xml:space="preserve">    }</w:t>
            </w:r>
            <w:r w:rsidR="008F4B5F">
              <w:rPr>
                <w:noProof/>
              </w:rPr>
              <w:t xml:space="preserve"> </w:t>
            </w:r>
          </w:p>
          <w:p w:rsidR="0065653F" w:rsidRPr="00F23BE2" w:rsidRDefault="008F4B5F" w:rsidP="00B2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 the UEs which are not reporting </w:t>
            </w:r>
            <w:r w:rsidR="00531174" w:rsidRPr="005F65F2">
              <w:rPr>
                <w:noProof/>
              </w:rPr>
              <w:t>bwp-SwitchingDelay</w:t>
            </w:r>
          </w:p>
          <w:p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B0A08" w:rsidRPr="00AD4ADA" w:rsidRDefault="0065653F" w:rsidP="00E5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38306</w:t>
            </w:r>
            <w:r w:rsidR="003A3F25">
              <w:rPr>
                <w:noProof/>
              </w:rPr>
              <w:t xml:space="preserve"> says</w:t>
            </w:r>
            <w:r>
              <w:rPr>
                <w:noProof/>
              </w:rPr>
              <w:t xml:space="preserve"> , reporting </w:t>
            </w:r>
            <w:r>
              <w:t>bwp-SwitchingDelay as “ conditional yes “</w:t>
            </w:r>
            <w:r w:rsidR="00AF422E">
              <w:t xml:space="preserve"> / not mandatory Yes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Pr="006316B2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Pr="00CC39F9" w:rsidRDefault="001438A2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r w:rsidRPr="001438A2">
              <w:rPr>
                <w:rFonts w:ascii="Arial" w:hAnsi="Arial" w:cs="Arial"/>
                <w:lang w:eastAsia="en-GB"/>
              </w:rPr>
              <w:t>NR_AuxiliaryCapCheckFunctions.ttcn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Default="00D804DD" w:rsidP="00D804D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template (present) Phy_ParametersCommon cr_Phy_ParametersCommon :=</w:t>
            </w:r>
          </w:p>
          <w:p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F3192B" w:rsidRPr="000619AD" w:rsidRDefault="00F3192B" w:rsidP="000619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0619AD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bwp_SwitchingDelay                := f_NR_Derive_Phy_ParametersCommon_bwp_SwitchingDelay(), //@sic R5-225384 sic@</w:t>
            </w:r>
          </w:p>
          <w:p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dummy                             := *,</w:t>
            </w:r>
          </w:p>
          <w:p w:rsidR="006B3237" w:rsidRPr="000619AD" w:rsidRDefault="00F3192B" w:rsidP="006B32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B3237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:rsidR="00FB0A08" w:rsidRPr="00722896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D45C3"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template (present) Phy_ParametersCommon cr_Phy_ParametersCommon :=</w:t>
            </w:r>
          </w:p>
          <w:p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:rsidR="00316552" w:rsidRDefault="00781601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16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bwp_SwitchingDelay                := *, /*f_NR_Derive_Phy_ParametersCommon_bwp_SwitchingDelay(),*/ //@sic R5-225384 sic@  //WA#WI=1007394</w:t>
            </w:r>
          </w:p>
          <w:p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dummy                             := *,</w:t>
            </w:r>
          </w:p>
          <w:p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:rsidR="00283773" w:rsidRPr="006D35E4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BFC" w:rsidRDefault="00EE6BFC">
      <w:r>
        <w:separator/>
      </w:r>
    </w:p>
  </w:endnote>
  <w:endnote w:type="continuationSeparator" w:id="0">
    <w:p w:rsidR="00EE6BFC" w:rsidRDefault="00EE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BFC" w:rsidRDefault="00EE6BFC">
      <w:r>
        <w:separator/>
      </w:r>
    </w:p>
  </w:footnote>
  <w:footnote w:type="continuationSeparator" w:id="0">
    <w:p w:rsidR="00EE6BFC" w:rsidRDefault="00EE6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95576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377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DE0-BC1A-44C4-BE5D-EF35A3D7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2022-09-19T13:27:00Z</dcterms:created>
  <dcterms:modified xsi:type="dcterms:W3CDTF">2022-09-19T13:27:00Z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