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160" w:rsidRDefault="00E70160" w:rsidP="00E70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R5s221088</w:t>
      </w:r>
      <w:r>
        <w:rPr>
          <w:b/>
          <w:i/>
          <w:noProof/>
          <w:sz w:val="28"/>
        </w:rPr>
        <w:fldChar w:fldCharType="end"/>
      </w:r>
    </w:p>
    <w:p w:rsidR="00E70160" w:rsidRDefault="00E70160" w:rsidP="00E701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0160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016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016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142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70160" w:rsidRPr="00410371" w:rsidRDefault="00E70160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0160" w:rsidRDefault="00E70160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0160" w:rsidRPr="00410371" w:rsidRDefault="00E70160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0160" w:rsidRDefault="00E70160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0160" w:rsidRPr="00410371" w:rsidRDefault="00E70160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70160" w:rsidRDefault="00E70160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0160" w:rsidRPr="00410371" w:rsidRDefault="00E70160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0160" w:rsidRPr="00F25D98" w:rsidRDefault="00E70160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0160" w:rsidTr="001045A3">
        <w:tc>
          <w:tcPr>
            <w:tcW w:w="9641" w:type="dxa"/>
            <w:gridSpan w:val="9"/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70160" w:rsidRDefault="00E70160" w:rsidP="00E70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0160" w:rsidTr="001045A3">
        <w:tc>
          <w:tcPr>
            <w:tcW w:w="2835" w:type="dxa"/>
          </w:tcPr>
          <w:p w:rsidR="00E70160" w:rsidRDefault="00E70160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0160" w:rsidRDefault="00E70160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0160" w:rsidRDefault="00E70160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70160" w:rsidRDefault="00E70160" w:rsidP="00E70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0160" w:rsidTr="001045A3">
        <w:tc>
          <w:tcPr>
            <w:tcW w:w="9640" w:type="dxa"/>
            <w:gridSpan w:val="11"/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f_NR_Derive_AddXDD_UE_NR_Capabilities</w:t>
            </w:r>
            <w:r>
              <w:fldChar w:fldCharType="end"/>
            </w:r>
          </w:p>
        </w:tc>
      </w:tr>
      <w:tr w:rsidR="00E70160" w:rsidTr="001045A3">
        <w:tc>
          <w:tcPr>
            <w:tcW w:w="1843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1843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70160" w:rsidTr="001045A3">
        <w:tc>
          <w:tcPr>
            <w:tcW w:w="1843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0160" w:rsidTr="001045A3">
        <w:tc>
          <w:tcPr>
            <w:tcW w:w="1843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1843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70160" w:rsidRDefault="00E70160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E70160" w:rsidTr="001045A3">
        <w:tc>
          <w:tcPr>
            <w:tcW w:w="1843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0160" w:rsidRDefault="00E70160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0160" w:rsidRDefault="00E70160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0160" w:rsidRDefault="00E70160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0160" w:rsidRDefault="00E70160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0160" w:rsidRDefault="00E70160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70160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0160" w:rsidRDefault="00E70160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70160" w:rsidRDefault="00E70160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0160" w:rsidRPr="007C2097" w:rsidRDefault="00E70160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0160" w:rsidTr="001045A3">
        <w:tc>
          <w:tcPr>
            <w:tcW w:w="1843" w:type="dxa"/>
          </w:tcPr>
          <w:p w:rsidR="00E70160" w:rsidRDefault="00E70160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0160" w:rsidRDefault="00E70160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:rsidR="00E70160" w:rsidRDefault="00E70160" w:rsidP="00E70160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:rsidR="00E70160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:rsidR="00E70160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r>
              <w:t>sftd-MeasNR-Neigh is not mandatory IE</w:t>
            </w:r>
          </w:p>
          <w:p w:rsidR="00E70160" w:rsidRPr="00E2682E" w:rsidRDefault="00E70160" w:rsidP="00E70160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:rsidR="00E70160" w:rsidRPr="0037699A" w:rsidRDefault="00E70160" w:rsidP="00E7016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r>
              <w:t>sftd-MeasNR-Neigh</w:t>
            </w: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160" w:rsidRPr="00F12C50" w:rsidRDefault="00E70160" w:rsidP="00E7016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0160" w:rsidRPr="006316B2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160" w:rsidRPr="00CF39F2" w:rsidRDefault="00E70160" w:rsidP="00E7016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Pr="00CF39F2" w:rsidRDefault="00E70160" w:rsidP="00E7016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70160" w:rsidTr="001045A3">
        <w:tc>
          <w:tcPr>
            <w:tcW w:w="2694" w:type="dxa"/>
            <w:gridSpan w:val="2"/>
          </w:tcPr>
          <w:p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the SA and ENDC cases</w:t>
            </w: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0160" w:rsidRDefault="00E70160" w:rsidP="00E70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70160" w:rsidRDefault="00E70160" w:rsidP="00E70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0160" w:rsidRDefault="00E70160" w:rsidP="00E70160">
            <w:pPr>
              <w:pStyle w:val="CRCoverPage"/>
              <w:spacing w:after="0"/>
              <w:rPr>
                <w:noProof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160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0160" w:rsidRPr="008863B9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0160" w:rsidRPr="008863B9" w:rsidRDefault="00E70160" w:rsidP="00E70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160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160" w:rsidRDefault="00E70160" w:rsidP="00E70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0160" w:rsidRDefault="00E70160" w:rsidP="00E70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0160" w:rsidRDefault="00E70160" w:rsidP="00E70160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47874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E7016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70160" w:rsidRPr="000B0FFE">
        <w:rPr>
          <w:rFonts w:ascii="Arial" w:hAnsi="Arial" w:cs="Arial"/>
          <w:iCs/>
        </w:rPr>
        <w:t>Table of Contents</w:t>
      </w:r>
      <w:r w:rsidR="00E70160">
        <w:tab/>
      </w:r>
      <w:r w:rsidR="00E70160">
        <w:fldChar w:fldCharType="begin"/>
      </w:r>
      <w:r w:rsidR="00E70160">
        <w:instrText xml:space="preserve"> PAGEREF _Toc114478748 \h </w:instrText>
      </w:r>
      <w:r w:rsidR="00E70160">
        <w:fldChar w:fldCharType="separate"/>
      </w:r>
      <w:r w:rsidR="00E70160">
        <w:t>2</w:t>
      </w:r>
      <w:r w:rsidR="00E70160">
        <w:fldChar w:fldCharType="end"/>
      </w:r>
    </w:p>
    <w:p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_Toc114478749 \h </w:instrText>
      </w:r>
      <w:r>
        <w:fldChar w:fldCharType="separate"/>
      </w:r>
      <w:r>
        <w:t>2</w:t>
      </w:r>
      <w:r>
        <w:fldChar w:fldCharType="end"/>
      </w:r>
    </w:p>
    <w:p w:rsidR="00E70160" w:rsidRDefault="00E7016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B0F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B0F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_Toc114478750 \h </w:instrText>
      </w:r>
      <w:r>
        <w:fldChar w:fldCharType="separate"/>
      </w:r>
      <w:r>
        <w:t>2</w:t>
      </w:r>
      <w:r>
        <w:fldChar w:fldCharType="end"/>
      </w:r>
    </w:p>
    <w:p w:rsidR="00E70160" w:rsidRDefault="00E7016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B0FF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B0FFE">
        <w:rPr>
          <w:rFonts w:cs="Arial"/>
          <w:b/>
          <w:color w:val="000000"/>
          <w:lang w:eastAsia="en-GB"/>
        </w:rPr>
        <w:t xml:space="preserve">Correction to the </w:t>
      </w:r>
      <w:r w:rsidRPr="000B0FF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0B0FFE">
        <w:rPr>
          <w:b/>
        </w:rPr>
        <w:t>f_NR_Derive_AddXDD_UE_NR_Capabilities</w:t>
      </w:r>
      <w:r>
        <w:tab/>
      </w:r>
      <w:r>
        <w:fldChar w:fldCharType="begin"/>
      </w:r>
      <w:r>
        <w:instrText xml:space="preserve"> PAGEREF _Toc114478751 \h </w:instrText>
      </w:r>
      <w:r>
        <w:fldChar w:fldCharType="separate"/>
      </w:r>
      <w:r>
        <w:t>2</w:t>
      </w:r>
      <w:r>
        <w:fldChar w:fldCharType="end"/>
      </w:r>
    </w:p>
    <w:p w:rsidR="00DF7D01" w:rsidRDefault="007A73E5" w:rsidP="00DF7D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Hlk107318485"/>
      <w:bookmarkStart w:id="17" w:name="_Toc114471865"/>
      <w:r w:rsidR="00DF7D01" w:rsidRPr="00DF7D01">
        <w:rPr>
          <w:b/>
          <w:lang w:eastAsia="ja-JP"/>
        </w:rPr>
        <w:t xml:space="preserve"> </w:t>
      </w:r>
      <w:bookmarkStart w:id="18" w:name="_Toc114478749"/>
      <w:r w:rsidR="00DF7D01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  <w:bookmarkEnd w:id="18"/>
    </w:p>
    <w:p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4478750"/>
      <w:r w:rsidRPr="00854C55">
        <w:rPr>
          <w:b/>
        </w:rPr>
        <w:t>Corrections required</w:t>
      </w:r>
      <w:bookmarkEnd w:id="19"/>
      <w:bookmarkEnd w:id="20"/>
      <w:bookmarkEnd w:id="21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47875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C04C7" w:rsidRPr="002C04C7">
        <w:rPr>
          <w:b/>
          <w:noProof/>
        </w:rPr>
        <w:t>f_NR_Derive_AddXDD_UE_NR_Capabilities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8D2746" w:rsidP="002B42D8">
            <w:pPr>
              <w:pStyle w:val="CRCoverPage"/>
              <w:spacing w:after="0"/>
              <w:rPr>
                <w:noProof/>
              </w:rPr>
            </w:pPr>
            <w:r w:rsidRPr="008D2746">
              <w:rPr>
                <w:noProof/>
              </w:rPr>
              <w:t>f_NR_Derive_AddXDD_UE_NR_Capabilities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the function , </w:t>
            </w:r>
            <w:r w:rsidRPr="005E318A">
              <w:rPr>
                <w:b/>
                <w:noProof/>
              </w:rPr>
              <w:t>f_NR_Derive_AddXDD_UE_NR_Capabilities</w:t>
            </w:r>
            <w:r>
              <w:rPr>
                <w:noProof/>
              </w:rPr>
              <w:t xml:space="preserve"> </w:t>
            </w:r>
          </w:p>
          <w:p w:rsidR="007C4F84" w:rsidRDefault="007C4F84" w:rsidP="007C4F84">
            <w:pPr>
              <w:pStyle w:val="CRCoverPage"/>
              <w:spacing w:after="0"/>
              <w:ind w:left="720"/>
              <w:rPr>
                <w:noProof/>
              </w:rPr>
            </w:pPr>
            <w:r w:rsidRPr="00D23373">
              <w:rPr>
                <w:noProof/>
              </w:rPr>
              <w:t>pc_SFTD_MeasNR_Neigh_FDD</w:t>
            </w:r>
            <w:r>
              <w:rPr>
                <w:noProof/>
              </w:rPr>
              <w:t xml:space="preserve"> and </w:t>
            </w:r>
            <w:r w:rsidRPr="00D23373">
              <w:rPr>
                <w:noProof/>
              </w:rPr>
              <w:t>pc_SFTD_MeasNR_Neigh_</w:t>
            </w:r>
            <w:r>
              <w:rPr>
                <w:noProof/>
              </w:rPr>
              <w:t>T</w:t>
            </w:r>
            <w:r w:rsidRPr="00D23373">
              <w:rPr>
                <w:noProof/>
              </w:rPr>
              <w:t>DD</w:t>
            </w:r>
            <w:r>
              <w:rPr>
                <w:noProof/>
              </w:rPr>
              <w:t xml:space="preserve"> are checked.</w:t>
            </w:r>
          </w:p>
          <w:p w:rsidR="007C4F84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</w:p>
          <w:p w:rsidR="007C4F84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1033E9">
              <w:rPr>
                <w:noProof/>
              </w:rPr>
              <w:t>38306</w:t>
            </w:r>
            <w:r>
              <w:rPr>
                <w:noProof/>
              </w:rPr>
              <w:t xml:space="preserve"> , </w:t>
            </w:r>
            <w:r>
              <w:t>sftd-MeasNR-Neigh is not mandatory IE</w:t>
            </w:r>
          </w:p>
          <w:p w:rsidR="007C4F84" w:rsidRPr="00E2682E" w:rsidRDefault="007C4F84" w:rsidP="007C4F84">
            <w:pPr>
              <w:pStyle w:val="CRCoverPage"/>
              <w:numPr>
                <w:ilvl w:val="1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well as based on 38331 , </w:t>
            </w:r>
            <w:r w:rsidRPr="00E2682E">
              <w:rPr>
                <w:noProof/>
              </w:rPr>
              <w:t xml:space="preserve">sftd-MeasNR-Neigh ENUMERATED {supported} </w:t>
            </w:r>
            <w:r w:rsidRPr="00E2682E">
              <w:rPr>
                <w:b/>
                <w:noProof/>
              </w:rPr>
              <w:t>OPTIONAL,</w:t>
            </w:r>
          </w:p>
          <w:p w:rsidR="00FB0A08" w:rsidRPr="00AD4ADA" w:rsidRDefault="007C4F84" w:rsidP="007C4F8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check will fail the UEs not supporting </w:t>
            </w:r>
            <w:r>
              <w:t>sftd-MeasNR-Neigh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703868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the check of </w:t>
            </w:r>
            <w:r w:rsidRPr="0033187A">
              <w:rPr>
                <w:noProof/>
              </w:rPr>
              <w:t>pc_SFTD_MeasNR_Neigh_TDD</w:t>
            </w:r>
            <w:r>
              <w:rPr>
                <w:noProof/>
              </w:rPr>
              <w:t xml:space="preserve"> and </w:t>
            </w:r>
            <w:r w:rsidRPr="0033187A">
              <w:rPr>
                <w:noProof/>
              </w:rPr>
              <w:t>pc_SFTD_MeasNR_Neigh_</w:t>
            </w:r>
            <w:r>
              <w:rPr>
                <w:noProof/>
              </w:rPr>
              <w:t>F</w:t>
            </w:r>
            <w:r w:rsidRPr="0033187A">
              <w:rPr>
                <w:noProof/>
              </w:rPr>
              <w:t>DD</w:t>
            </w:r>
            <w:r>
              <w:rPr>
                <w:noProof/>
              </w:rPr>
              <w:t xml:space="preserve"> from the function </w:t>
            </w:r>
            <w:r w:rsidRPr="00534968">
              <w:rPr>
                <w:noProof/>
              </w:rPr>
              <w:t>f_NR_Derive_AddXDD_UE_NR_Capabilitie</w:t>
            </w:r>
            <w:r>
              <w:rPr>
                <w:noProof/>
              </w:rPr>
              <w:t>s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D1299A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D1299A">
              <w:rPr>
                <w:rFonts w:ascii="Arial" w:hAnsi="Arial" w:cs="Arial"/>
                <w:lang w:eastAsia="en-GB"/>
              </w:rPr>
              <w:t>NR_AuxiliaryCapCheckFunctions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>function f_NR_Derive_AddXDD_UE_NR_Capabilities() return template UE_NR_CapabilityAddXDD_Mode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UE_NR_CapabilityAddXDD_Mode v_UE_NR_CapabilityAddXDD_Mode := cr_UE_NR_CapabilityAddXDD_Mode;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if (f_NR_DualModeCheck() and (not pc_intraAndInterF_MeasAndReport) and (not pc_eventA_MeasAndReport) and (not pc_handoverInterF) and (not (pc_SFTD_MeasNR_Neigh_FDD or pc_SFTD_MeasNR_Neigh_TDD)))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cr_UE_NR_CapabilityAddXDD_Mode_Support;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 if ((f_NR_DualModeCheck() and pc_intraAndInterF_MeasAndReport and pc_eventA_MeasAndReport and pc_handoverInterF and (pc_SFTD_MeasNR_Neigh_FDD or pc_SFTD_MeasNR_Neigh_TDD)) or (pc_nrFDD and (not pc_nrTDD)) or ((not pc_nrFDD) and pc_nrTDD))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cr_UE_NR_CapabilityAddXDD_Mode_Omit;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"PICS do not match condition for UE-NR-CapabilityAddXDD-Mode")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  return v_UE_NR_CapabilityAddXDD_Mode ifpresent;</w:t>
            </w:r>
          </w:p>
          <w:p w:rsidR="000D45C3" w:rsidRPr="000D45C3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FB0A08" w:rsidRPr="00722896" w:rsidRDefault="000D45C3" w:rsidP="000D45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D45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>function f_NR_Derive_AddXDD_UE_NR_Capabilities() return template UE_NR_CapabilityAddXDD_Mode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R5s190471 R5s201302 sic@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UE_NR_CapabilityAddXDD_Mode v_UE_NR_CapabilityAddXDD_Mode := cr_UE_NR_CapabilityAddXDD_Mode;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(f_NR_DualModeCheck() and (not pc_intraAndInterF_MeasAndReport) and (not pc_eventA_MeasAndReport) and (not pc_handoverInterF)) //WA#WI=1006243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{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cr_UE_NR_CapabilityAddXDD_Mode_Support;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7B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else if ((f_NR_DualModeCheck() and pc_intraAndInterF_MeasAndReport and pc_eventA_MeasAndReport and pc_handoverInterF ) or (pc_nrFDD and (not pc_nrTDD)) or ((not pc_nrFDD) and pc_nrTDD)) //WA#WI=1006243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v_UE_NR_CapabilityAddXDD_Mode := cr_UE_NR_CapabilityAddXDD_Mode_Omit;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"PICS do not match condition for UE-NR-CapabilityAddXDD-Mode")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52D16" w:rsidRPr="00A52D16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  return v_UE_NR_CapabilityAddXDD_Mode ifpresent;</w:t>
            </w:r>
          </w:p>
          <w:p w:rsidR="00FB0A08" w:rsidRPr="006D35E4" w:rsidRDefault="00A52D16" w:rsidP="00A52D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52D1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86E" w:rsidRDefault="0016386E">
      <w:r>
        <w:separator/>
      </w:r>
    </w:p>
  </w:endnote>
  <w:endnote w:type="continuationSeparator" w:id="0">
    <w:p w:rsidR="0016386E" w:rsidRDefault="0016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86E" w:rsidRDefault="0016386E">
      <w:r>
        <w:separator/>
      </w:r>
    </w:p>
  </w:footnote>
  <w:footnote w:type="continuationSeparator" w:id="0">
    <w:p w:rsidR="0016386E" w:rsidRDefault="0016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3F49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386E"/>
    <w:rsid w:val="00164CFC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B55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01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160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65E9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DF7D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FD0B2-8357-472A-8BA0-2896EF99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2022-09-19T10:19:00Z</dcterms:created>
  <dcterms:modified xsi:type="dcterms:W3CDTF">2022-09-19T10:19:00Z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2022-09-19T08:32:13Z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68c245f6-bf65-4260-8f67-77bb2353d755</vt:lpwstr>
  </property>
  <property fmtid="{D5CDD505-2E9C-101B-9397-08002B2CF9AE}" pid="27" name="MSIP_Label_9764cdcd-3664-4d05-9615-7cbf65a4f0a8_ContentBits">
    <vt:lpwstr>0</vt:lpwstr>
  </property>
</Properties>
</file>