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69E2">
        <w:fldChar w:fldCharType="begin"/>
      </w:r>
      <w:r w:rsidR="005369E2">
        <w:instrText xml:space="preserve"> DOCPROPERTY  TSG/WGRef  \* MERGEFORMAT </w:instrText>
      </w:r>
      <w:r w:rsidR="005369E2">
        <w:fldChar w:fldCharType="separate"/>
      </w:r>
      <w:r w:rsidR="003609EF">
        <w:rPr>
          <w:b/>
          <w:noProof/>
          <w:sz w:val="24"/>
        </w:rPr>
        <w:t>RAN5</w:t>
      </w:r>
      <w:r w:rsidR="005369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69E2">
        <w:fldChar w:fldCharType="begin"/>
      </w:r>
      <w:r w:rsidR="005369E2">
        <w:instrText xml:space="preserve"> DOCPROPERTY  MtgSeq  \* MERGEFORMAT </w:instrText>
      </w:r>
      <w:r w:rsidR="005369E2">
        <w:fldChar w:fldCharType="separate"/>
      </w:r>
      <w:r w:rsidR="00EB09B7" w:rsidRPr="00EB09B7">
        <w:rPr>
          <w:b/>
          <w:noProof/>
          <w:sz w:val="24"/>
        </w:rPr>
        <w:t>2022</w:t>
      </w:r>
      <w:r w:rsidR="005369E2">
        <w:rPr>
          <w:b/>
          <w:noProof/>
          <w:sz w:val="24"/>
        </w:rPr>
        <w:fldChar w:fldCharType="end"/>
      </w:r>
      <w:r w:rsidR="005369E2">
        <w:fldChar w:fldCharType="begin"/>
      </w:r>
      <w:r w:rsidR="005369E2">
        <w:instrText xml:space="preserve"> DOCPROPERTY  MtgTitle  \* MERGEFORMAT </w:instrText>
      </w:r>
      <w:r w:rsidR="005369E2">
        <w:fldChar w:fldCharType="separate"/>
      </w:r>
      <w:r w:rsidR="00EB09B7">
        <w:rPr>
          <w:b/>
          <w:noProof/>
          <w:sz w:val="24"/>
        </w:rPr>
        <w:t>-TTCN email</w:t>
      </w:r>
      <w:r w:rsidR="005369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69E2">
        <w:fldChar w:fldCharType="begin"/>
      </w:r>
      <w:r w:rsidR="005369E2">
        <w:instrText xml:space="preserve"> DOCPROPERTY  Tdoc#  \* MERGEFORMAT </w:instrText>
      </w:r>
      <w:r w:rsidR="005369E2">
        <w:fldChar w:fldCharType="separate"/>
      </w:r>
      <w:r w:rsidR="00E13F3D" w:rsidRPr="00E13F3D">
        <w:rPr>
          <w:b/>
          <w:i/>
          <w:noProof/>
          <w:sz w:val="28"/>
        </w:rPr>
        <w:t>R5s221004</w:t>
      </w:r>
      <w:r w:rsidR="005369E2">
        <w:rPr>
          <w:b/>
          <w:i/>
          <w:noProof/>
          <w:sz w:val="28"/>
        </w:rPr>
        <w:fldChar w:fldCharType="end"/>
      </w:r>
    </w:p>
    <w:p w14:paraId="7CB45193" w14:textId="77777777" w:rsidR="001E41F3" w:rsidRDefault="005369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9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69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69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6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MCData test case 6.1.1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D72C3" w:rsidR="001E41F3" w:rsidRDefault="006F79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369E2">
              <w:fldChar w:fldCharType="begin"/>
            </w:r>
            <w:r w:rsidR="005369E2">
              <w:instrText xml:space="preserve"> DOCPROPERTY  SourceIfTsg  \* MERGEFORMAT </w:instrText>
            </w:r>
            <w:r w:rsidR="005369E2">
              <w:fldChar w:fldCharType="separate"/>
            </w:r>
            <w:r w:rsidR="005369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69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22A5E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6.1.1 to the MCX ATS</w:t>
            </w:r>
          </w:p>
        </w:tc>
      </w:tr>
      <w:tr w:rsidR="006F79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0D4B7E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F79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3B685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6F7929" w14:paraId="034AF533" w14:textId="77777777" w:rsidTr="00547111">
        <w:tc>
          <w:tcPr>
            <w:tcW w:w="2694" w:type="dxa"/>
            <w:gridSpan w:val="2"/>
          </w:tcPr>
          <w:p w14:paraId="39D9EB5B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091CC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6.1.1.MCData</w:t>
            </w:r>
          </w:p>
        </w:tc>
      </w:tr>
      <w:tr w:rsidR="006F79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7929" w:rsidRDefault="006F7929" w:rsidP="006F79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79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67FF4" w:rsidR="006F7929" w:rsidRDefault="009872E5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7929" w:rsidRDefault="006F7929" w:rsidP="006F79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9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78FBA" w:rsidR="006F7929" w:rsidRDefault="009872E5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7929" w:rsidRDefault="006F7929" w:rsidP="006F7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9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1B57B" w:rsidR="006F7929" w:rsidRDefault="009872E5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7929" w:rsidRDefault="006F7929" w:rsidP="006F7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9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7929" w:rsidRDefault="006F7929" w:rsidP="006F7929">
            <w:pPr>
              <w:pStyle w:val="CRCoverPage"/>
              <w:spacing w:after="0"/>
              <w:rPr>
                <w:noProof/>
              </w:rPr>
            </w:pPr>
          </w:p>
        </w:tc>
      </w:tr>
      <w:tr w:rsidR="006F79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88178C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1005</w:t>
            </w:r>
          </w:p>
        </w:tc>
      </w:tr>
      <w:tr w:rsidR="006F79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7929" w:rsidRPr="008863B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7929" w:rsidRPr="008863B9" w:rsidRDefault="006F7929" w:rsidP="006F79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79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C20F3" w14:textId="77777777" w:rsidR="006F7929" w:rsidRDefault="006F7929" w:rsidP="006F7929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4D8C146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3A7B80B5" w14:textId="77777777" w:rsidR="006F7929" w:rsidRDefault="006F7929" w:rsidP="006F79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2F057759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7FC051C4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00DD480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7D9DF58F" w14:textId="77777777" w:rsidR="006F7929" w:rsidRDefault="006F7929" w:rsidP="006F79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2FE25E98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1A53B993" w14:textId="77777777" w:rsidR="006F7929" w:rsidRDefault="006F7929" w:rsidP="006F7929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902F367" w14:textId="77777777" w:rsidR="006F7929" w:rsidRDefault="006F7929" w:rsidP="006F7929">
      <w:pPr>
        <w:pageBreakBefore/>
        <w:rPr>
          <w:rFonts w:ascii="Calibri" w:hAnsi="Calibri" w:cs="Calibri"/>
          <w:b/>
          <w:lang w:val="pt-BR" w:eastAsia="ja-JP"/>
        </w:rPr>
      </w:pPr>
    </w:p>
    <w:p w14:paraId="21407656" w14:textId="77777777" w:rsidR="006F7929" w:rsidRPr="009C2813" w:rsidRDefault="006F7929" w:rsidP="006F7929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41087265" w14:textId="131DDE8C" w:rsidR="006F7929" w:rsidRPr="00533D9C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7C196C85" w14:textId="77777777" w:rsidR="006F7929" w:rsidRPr="00533D9C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66536BB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3F18D0F" w14:textId="77777777" w:rsidR="006F7929" w:rsidRPr="009C2813" w:rsidRDefault="006F7929" w:rsidP="006F7929">
      <w:pPr>
        <w:pStyle w:val="Heading2"/>
        <w:rPr>
          <w:b/>
        </w:rPr>
      </w:pPr>
      <w:bookmarkStart w:id="3" w:name="_Toc11085755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04BD4C4C" w14:textId="1DBC748C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6D24BCE6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356FB3B9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194E96E7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6FFD576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FACFCE3" w14:textId="77777777" w:rsidR="006F7929" w:rsidRPr="00533D9C" w:rsidRDefault="006F7929" w:rsidP="006F7929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110857558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6E7565" w14:textId="77777777" w:rsidR="006F7929" w:rsidRDefault="006F7929" w:rsidP="006F7929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3A9A70DE" w14:textId="77777777" w:rsidR="006F7929" w:rsidRPr="009C2813" w:rsidRDefault="006F7929" w:rsidP="006F7929">
      <w:pPr>
        <w:pStyle w:val="Heading1"/>
        <w:rPr>
          <w:b/>
        </w:rPr>
      </w:pPr>
      <w:bookmarkStart w:id="16" w:name="_Toc68002782"/>
      <w:bookmarkStart w:id="17" w:name="_Toc11085755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51E8D1EF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BCA9D21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6FAFCFD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75C85571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2182C098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30235A77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7525980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D406E47" w14:textId="77777777" w:rsidR="006F7929" w:rsidRPr="009C2813" w:rsidRDefault="006F7929" w:rsidP="006F7929">
      <w:pPr>
        <w:pStyle w:val="Heading1"/>
        <w:rPr>
          <w:b/>
        </w:rPr>
      </w:pPr>
      <w:bookmarkStart w:id="18" w:name="_Toc68002783"/>
      <w:bookmarkStart w:id="19" w:name="_Toc11085756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7BD3470C" w14:textId="77777777" w:rsidR="006F7929" w:rsidRPr="009C2813" w:rsidRDefault="006F7929" w:rsidP="006F7929">
      <w:pPr>
        <w:pStyle w:val="Heading2"/>
        <w:rPr>
          <w:b/>
        </w:rPr>
      </w:pPr>
      <w:bookmarkStart w:id="20" w:name="_Toc54888067"/>
      <w:bookmarkStart w:id="21" w:name="_Toc68002784"/>
      <w:bookmarkStart w:id="22" w:name="_Toc110857561"/>
      <w:r w:rsidRPr="009C2813">
        <w:rPr>
          <w:b/>
        </w:rPr>
        <w:t>Nemergent Solutions Client v7.</w:t>
      </w:r>
      <w:bookmarkEnd w:id="20"/>
      <w:bookmarkEnd w:id="21"/>
      <w:bookmarkEnd w:id="22"/>
      <w:r>
        <w:rPr>
          <w:b/>
        </w:rPr>
        <w:t>0</w:t>
      </w:r>
    </w:p>
    <w:p w14:paraId="73598C78" w14:textId="77777777" w:rsidR="006F7929" w:rsidRPr="009C2813" w:rsidRDefault="006F7929" w:rsidP="006F7929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D6ED433" w14:textId="77777777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2FCF8511" w14:textId="6D1CA54E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color w:val="000000"/>
          <w:sz w:val="24"/>
          <w:szCs w:val="24"/>
          <w:lang w:eastAsia="ja-JP"/>
        </w:rPr>
        <w:t>6.1.1</w:t>
      </w:r>
      <w:r>
        <w:rPr>
          <w:rFonts w:cs="Arial"/>
          <w:sz w:val="24"/>
          <w:szCs w:val="24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47309D2A" w14:textId="77777777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F0A32BE" w14:textId="77777777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35497EBD" w14:textId="77777777" w:rsidR="006F7929" w:rsidRPr="009C2813" w:rsidRDefault="006F7929" w:rsidP="006F7929">
      <w:pPr>
        <w:suppressAutoHyphens/>
        <w:ind w:left="360"/>
        <w:rPr>
          <w:sz w:val="24"/>
          <w:szCs w:val="24"/>
        </w:rPr>
      </w:pPr>
      <w:bookmarkStart w:id="23" w:name="_GoBack"/>
      <w:bookmarkEnd w:id="23"/>
    </w:p>
    <w:p w14:paraId="5F8FD8B9" w14:textId="77777777" w:rsidR="006F7929" w:rsidRPr="009C2813" w:rsidRDefault="006F7929" w:rsidP="006F7929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F7929" w14:paraId="1A65325A" w14:textId="77777777" w:rsidTr="00C27590">
        <w:tc>
          <w:tcPr>
            <w:tcW w:w="709" w:type="dxa"/>
            <w:shd w:val="clear" w:color="auto" w:fill="auto"/>
          </w:tcPr>
          <w:bookmarkEnd w:id="29"/>
          <w:p w14:paraId="2C7A16A9" w14:textId="77777777" w:rsidR="006F7929" w:rsidRPr="009C2813" w:rsidRDefault="006F7929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62C428FC" w14:textId="63EC92E1" w:rsidR="006F7929" w:rsidRPr="009C2813" w:rsidRDefault="006F7929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1005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 w:rsidRPr="006F7929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6.1.1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37496244" w14:textId="77777777" w:rsidR="006F7929" w:rsidRDefault="006F7929" w:rsidP="006F7929">
      <w:pPr>
        <w:rPr>
          <w:noProof/>
        </w:rPr>
      </w:pPr>
    </w:p>
    <w:p w14:paraId="154B8DB1" w14:textId="77777777" w:rsidR="006F7929" w:rsidRDefault="006F7929" w:rsidP="006F792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FD023" w14:textId="77777777" w:rsidR="005369E2" w:rsidRDefault="005369E2">
      <w:r>
        <w:separator/>
      </w:r>
    </w:p>
  </w:endnote>
  <w:endnote w:type="continuationSeparator" w:id="0">
    <w:p w14:paraId="1A68371A" w14:textId="77777777" w:rsidR="005369E2" w:rsidRDefault="0053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B05F8" w14:textId="77777777" w:rsidR="005369E2" w:rsidRDefault="005369E2">
      <w:r>
        <w:separator/>
      </w:r>
    </w:p>
  </w:footnote>
  <w:footnote w:type="continuationSeparator" w:id="0">
    <w:p w14:paraId="6A5F59D2" w14:textId="77777777" w:rsidR="005369E2" w:rsidRDefault="00536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781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7C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87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93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69E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792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2E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120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6F7929"/>
    <w:rPr>
      <w:i/>
      <w:iCs/>
    </w:rPr>
  </w:style>
  <w:style w:type="paragraph" w:customStyle="1" w:styleId="Heading">
    <w:name w:val="Heading"/>
    <w:basedOn w:val="Normal"/>
    <w:next w:val="Normal"/>
    <w:rsid w:val="006F792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E7300-CBE1-4178-B4D8-B4E095CAC3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3693F-2D89-48F5-BDE1-4CE447FD2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3D00CA-DCC1-044F-BE3C-D07E2C85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2020-02-03T08:32:00Z</dcterms:created>
  <dcterms:modified xsi:type="dcterms:W3CDTF">2022-08-10T08:07:00Z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R5s221004</vt:lpwstr>
  </property>
  <property fmtid="{D5CDD505-2E9C-101B-9397-08002B2CF9AE}" pid="10" name="Spec#">
    <vt:lpwstr>36.579-5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6.1.1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