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F5645">
        <w:fldChar w:fldCharType="begin"/>
      </w:r>
      <w:r w:rsidR="00BF5645">
        <w:instrText xml:space="preserve"> DOCPROPERTY  TSG/WGRef  \* MERGEFORMAT </w:instrText>
      </w:r>
      <w:r w:rsidR="00BF5645">
        <w:fldChar w:fldCharType="separate"/>
      </w:r>
      <w:r w:rsidR="003609EF">
        <w:rPr>
          <w:b/>
          <w:noProof/>
          <w:sz w:val="24"/>
        </w:rPr>
        <w:t>RAN5</w:t>
      </w:r>
      <w:r w:rsidR="00BF56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F5645">
        <w:fldChar w:fldCharType="begin"/>
      </w:r>
      <w:r w:rsidR="00BF5645">
        <w:instrText xml:space="preserve"> DOCPROPERTY  MtgSeq  \* MERGEFORMAT </w:instrText>
      </w:r>
      <w:r w:rsidR="00BF5645">
        <w:fldChar w:fldCharType="separate"/>
      </w:r>
      <w:r w:rsidR="00EB09B7" w:rsidRPr="00EB09B7">
        <w:rPr>
          <w:b/>
          <w:noProof/>
          <w:sz w:val="24"/>
        </w:rPr>
        <w:t>2022</w:t>
      </w:r>
      <w:r w:rsidR="00BF5645">
        <w:rPr>
          <w:b/>
          <w:noProof/>
          <w:sz w:val="24"/>
        </w:rPr>
        <w:fldChar w:fldCharType="end"/>
      </w:r>
      <w:r w:rsidR="00BF5645">
        <w:fldChar w:fldCharType="begin"/>
      </w:r>
      <w:r w:rsidR="00BF5645">
        <w:instrText xml:space="preserve"> DOCPROPERTY  MtgTitle  \* MERGEFORMAT </w:instrText>
      </w:r>
      <w:r w:rsidR="00BF5645">
        <w:fldChar w:fldCharType="separate"/>
      </w:r>
      <w:r w:rsidR="00EB09B7">
        <w:rPr>
          <w:b/>
          <w:noProof/>
          <w:sz w:val="24"/>
        </w:rPr>
        <w:t>-TTCN email</w:t>
      </w:r>
      <w:r w:rsidR="00BF564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F5645">
        <w:fldChar w:fldCharType="begin"/>
      </w:r>
      <w:r w:rsidR="00BF5645">
        <w:instrText xml:space="preserve"> DOCPROPERTY  Tdoc#  \* MERGEFORMAT </w:instrText>
      </w:r>
      <w:r w:rsidR="00BF5645">
        <w:fldChar w:fldCharType="separate"/>
      </w:r>
      <w:r w:rsidR="00E13F3D" w:rsidRPr="00E13F3D">
        <w:rPr>
          <w:b/>
          <w:i/>
          <w:noProof/>
          <w:sz w:val="28"/>
        </w:rPr>
        <w:t>R5s221002</w:t>
      </w:r>
      <w:r w:rsidR="00BF5645">
        <w:rPr>
          <w:b/>
          <w:i/>
          <w:noProof/>
          <w:sz w:val="28"/>
        </w:rPr>
        <w:fldChar w:fldCharType="end"/>
      </w:r>
    </w:p>
    <w:p w14:paraId="7CB45193" w14:textId="77777777" w:rsidR="001E41F3" w:rsidRDefault="00BF56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56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56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56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5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MCData test case 5.1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EAB558" w:rsidR="001E41F3" w:rsidRDefault="00AC4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F5645">
              <w:fldChar w:fldCharType="begin"/>
            </w:r>
            <w:r w:rsidR="00BF5645">
              <w:instrText xml:space="preserve"> DOCPROPERTY  SourceIfTsg  \* MERGEFORMAT </w:instrText>
            </w:r>
            <w:r w:rsidR="00BF5645">
              <w:fldChar w:fldCharType="separate"/>
            </w:r>
            <w:r w:rsidR="00BF564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MCImp-UEConTest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5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5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3C3962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MCData TC 5.</w:t>
            </w:r>
            <w:r w:rsidR="00CB6267">
              <w:t>1</w:t>
            </w:r>
            <w:r>
              <w:t xml:space="preserve"> to the MCX ATS</w:t>
            </w:r>
          </w:p>
        </w:tc>
      </w:tr>
      <w:tr w:rsidR="00AC42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CD74C0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AC42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461EE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AC4292" w14:paraId="034AF533" w14:textId="77777777" w:rsidTr="00547111">
        <w:tc>
          <w:tcPr>
            <w:tcW w:w="2694" w:type="dxa"/>
            <w:gridSpan w:val="2"/>
          </w:tcPr>
          <w:p w14:paraId="39D9EB5B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0ACE7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5.1.MCData</w:t>
            </w:r>
          </w:p>
        </w:tc>
      </w:tr>
      <w:tr w:rsidR="00AC42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C4292" w:rsidRDefault="00AC4292" w:rsidP="00AC4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2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C4292" w:rsidRDefault="00AC4292" w:rsidP="00AC4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2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EBD33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C4292" w:rsidRDefault="00AC4292" w:rsidP="00AC4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ED0A11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C4292" w:rsidRDefault="00AC429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82563" w:rsidR="00AC4292" w:rsidRDefault="00983D42" w:rsidP="00AC4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C4292" w:rsidRDefault="00AC4292" w:rsidP="00AC4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2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C4292" w:rsidRDefault="00AC4292" w:rsidP="00AC4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C4292" w:rsidRDefault="00AC4292" w:rsidP="00AC4292">
            <w:pPr>
              <w:pStyle w:val="CRCoverPage"/>
              <w:spacing w:after="0"/>
              <w:rPr>
                <w:noProof/>
              </w:rPr>
            </w:pPr>
          </w:p>
        </w:tc>
      </w:tr>
      <w:tr w:rsidR="00AC42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0ABE0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1003</w:t>
            </w:r>
          </w:p>
        </w:tc>
      </w:tr>
      <w:tr w:rsidR="00AC42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4292" w:rsidRPr="008863B9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4292" w:rsidRPr="008863B9" w:rsidRDefault="00AC4292" w:rsidP="00AC42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2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4292" w:rsidRDefault="00AC4292" w:rsidP="00AC4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4292" w:rsidRDefault="00AC4292" w:rsidP="00AC4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5946A" w14:textId="77777777" w:rsidR="00CF661E" w:rsidRDefault="00CF661E" w:rsidP="00CF661E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5FAB7149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4F25E1FF" w14:textId="77777777" w:rsidR="00CF661E" w:rsidRDefault="00CF661E" w:rsidP="00CF66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7B5BE3BA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0F3C4C96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1752CD45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5E997B13" w14:textId="77777777" w:rsidR="00CF661E" w:rsidRDefault="00CF661E" w:rsidP="00CF661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41136BC8" w14:textId="77777777" w:rsidR="00CF661E" w:rsidRDefault="00CF661E" w:rsidP="00CF661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211AB65E" w14:textId="77777777" w:rsidR="00CF661E" w:rsidRDefault="00CF661E" w:rsidP="00CF661E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8D2FE68" w14:textId="77777777" w:rsidR="00CF661E" w:rsidRDefault="00CF661E" w:rsidP="00CF661E">
      <w:pPr>
        <w:pageBreakBefore/>
        <w:rPr>
          <w:rFonts w:ascii="Calibri" w:hAnsi="Calibri" w:cs="Calibri"/>
          <w:b/>
          <w:lang w:val="pt-BR" w:eastAsia="ja-JP"/>
        </w:rPr>
      </w:pPr>
    </w:p>
    <w:p w14:paraId="71768F7B" w14:textId="77777777" w:rsidR="00CF661E" w:rsidRPr="009C2813" w:rsidRDefault="00CF661E" w:rsidP="00CF661E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6C6B4842" w14:textId="6FB439D7" w:rsidR="00CF661E" w:rsidRPr="00533D9C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>
        <w:rPr>
          <w:rFonts w:cs="Arial"/>
          <w:color w:val="000000"/>
          <w:sz w:val="24"/>
          <w:szCs w:val="24"/>
          <w:lang w:eastAsia="ja-JP"/>
        </w:rPr>
        <w:t>5.1</w:t>
      </w:r>
      <w:r w:rsidRPr="00022631">
        <w:rPr>
          <w:rFonts w:cs="Arial"/>
          <w:color w:val="000000"/>
          <w:sz w:val="24"/>
          <w:szCs w:val="24"/>
          <w:lang w:eastAsia="ja-JP"/>
        </w:rPr>
        <w:t>.MCData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6ABFFF70" w14:textId="77777777" w:rsidR="00CF661E" w:rsidRPr="00533D9C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62B76871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312EA173" w14:textId="77777777" w:rsidR="00CF661E" w:rsidRPr="009C2813" w:rsidRDefault="00CF661E" w:rsidP="00CF661E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64F48FEB" w14:textId="559A012F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>
        <w:rPr>
          <w:rFonts w:cs="Arial"/>
          <w:color w:val="000000"/>
          <w:sz w:val="24"/>
          <w:szCs w:val="24"/>
          <w:lang w:eastAsia="ja-JP"/>
        </w:rPr>
        <w:t>5.1</w:t>
      </w:r>
      <w:r w:rsidRPr="00022631">
        <w:rPr>
          <w:rFonts w:cs="Arial"/>
          <w:color w:val="000000"/>
          <w:sz w:val="24"/>
          <w:szCs w:val="24"/>
          <w:lang w:eastAsia="ja-JP"/>
        </w:rPr>
        <w:t>.MC</w:t>
      </w:r>
      <w:r>
        <w:rPr>
          <w:rFonts w:cs="Arial"/>
          <w:color w:val="000000"/>
          <w:sz w:val="24"/>
          <w:szCs w:val="24"/>
          <w:lang w:eastAsia="ja-JP"/>
        </w:rPr>
        <w:t>Data</w:t>
      </w:r>
    </w:p>
    <w:p w14:paraId="15420DBB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22156CDE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AFE4163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771F4A67" w14:textId="77777777" w:rsidR="00CF661E" w:rsidRPr="009C2813" w:rsidRDefault="00CF661E" w:rsidP="00CF661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067650A6" w14:textId="77777777" w:rsidR="00CF661E" w:rsidRPr="00533D9C" w:rsidRDefault="00CF661E" w:rsidP="00CF661E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400B445" w14:textId="77777777" w:rsidR="00CF661E" w:rsidRDefault="00CF661E" w:rsidP="00CF661E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2A1064E1" w14:textId="77777777" w:rsidR="00CF661E" w:rsidRPr="009C2813" w:rsidRDefault="00CF661E" w:rsidP="00CF661E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51FACCDA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1D919B1E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75F89228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5C0BF494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51B2A8E8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4E06AFA3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718CD482" w14:textId="77777777" w:rsidR="00CF661E" w:rsidRPr="009C2813" w:rsidRDefault="00CF661E" w:rsidP="00CF661E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42C16654" w14:textId="77777777" w:rsidR="00CF661E" w:rsidRPr="009C2813" w:rsidRDefault="00CF661E" w:rsidP="00CF661E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107F7BF6" w14:textId="77777777" w:rsidR="00CF661E" w:rsidRPr="009C2813" w:rsidRDefault="00CF661E" w:rsidP="00CF661E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05C33EDF" w14:textId="77777777" w:rsidR="00CF661E" w:rsidRPr="009C2813" w:rsidRDefault="00CF661E" w:rsidP="00CF661E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2E4FB4D3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42D8C4E4" w14:textId="6039AAC8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>
        <w:rPr>
          <w:rFonts w:cs="Arial"/>
          <w:sz w:val="24"/>
          <w:szCs w:val="24"/>
        </w:rPr>
        <w:t>5.1.</w:t>
      </w:r>
      <w:r w:rsidRPr="00022631">
        <w:rPr>
          <w:rFonts w:cs="Arial"/>
          <w:color w:val="000000"/>
          <w:sz w:val="24"/>
          <w:szCs w:val="24"/>
          <w:lang w:eastAsia="ja-JP"/>
        </w:rPr>
        <w:t>MC</w:t>
      </w:r>
      <w:r>
        <w:rPr>
          <w:rFonts w:cs="Arial"/>
          <w:color w:val="000000"/>
          <w:sz w:val="24"/>
          <w:szCs w:val="24"/>
          <w:lang w:eastAsia="ja-JP"/>
        </w:rPr>
        <w:t>Data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11062830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3440663F" w14:textId="77777777" w:rsidR="00CF661E" w:rsidRPr="009C2813" w:rsidRDefault="00CF661E" w:rsidP="00CF661E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259F4A31" w14:textId="77777777" w:rsidR="00CF661E" w:rsidRPr="009C2813" w:rsidRDefault="00CF661E" w:rsidP="00CF661E">
      <w:pPr>
        <w:suppressAutoHyphens/>
        <w:ind w:left="360"/>
        <w:rPr>
          <w:sz w:val="24"/>
          <w:szCs w:val="24"/>
        </w:rPr>
      </w:pPr>
    </w:p>
    <w:p w14:paraId="6AEE0254" w14:textId="77777777" w:rsidR="00CF661E" w:rsidRPr="009C2813" w:rsidRDefault="00CF661E" w:rsidP="00CF661E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CF661E" w14:paraId="527E3ED6" w14:textId="77777777" w:rsidTr="00C27590">
        <w:tc>
          <w:tcPr>
            <w:tcW w:w="709" w:type="dxa"/>
            <w:shd w:val="clear" w:color="auto" w:fill="auto"/>
          </w:tcPr>
          <w:bookmarkEnd w:id="29"/>
          <w:p w14:paraId="47DC4A20" w14:textId="77777777" w:rsidR="00CF661E" w:rsidRPr="009C2813" w:rsidRDefault="00CF661E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69147FF8" w14:textId="2119398E" w:rsidR="00CF661E" w:rsidRPr="009C2813" w:rsidRDefault="00CF661E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1003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</w:t>
            </w:r>
            <w:r w:rsidRPr="00CF661E">
              <w:rPr>
                <w:rFonts w:cs="Arial"/>
                <w:b/>
                <w:bCs/>
                <w:color w:val="000000"/>
                <w:sz w:val="24"/>
                <w:szCs w:val="24"/>
                <w:lang w:eastAsia="ja-JP"/>
              </w:rPr>
              <w:t>MCData</w:t>
            </w:r>
            <w:r>
              <w:rPr>
                <w:rFonts w:cs="Arial"/>
                <w:color w:val="000000"/>
                <w:sz w:val="24"/>
                <w:szCs w:val="24"/>
                <w:lang w:eastAsia="ja-JP"/>
              </w:rPr>
              <w:t xml:space="preserve"> 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test case </w:t>
            </w:r>
            <w:r>
              <w:rPr>
                <w:rFonts w:cs="Arial"/>
                <w:b/>
                <w:sz w:val="24"/>
                <w:szCs w:val="24"/>
              </w:rPr>
              <w:t>5.1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503D673E" w14:textId="77777777" w:rsidR="00CF661E" w:rsidRDefault="00CF661E" w:rsidP="00CF661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D923B" w14:textId="77777777" w:rsidR="00BF5645" w:rsidRDefault="00BF5645">
      <w:r>
        <w:separator/>
      </w:r>
    </w:p>
  </w:endnote>
  <w:endnote w:type="continuationSeparator" w:id="0">
    <w:p w14:paraId="231334AE" w14:textId="77777777" w:rsidR="00BF5645" w:rsidRDefault="00BF5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3EBF2" w14:textId="77777777" w:rsidR="00BF5645" w:rsidRDefault="00BF5645">
      <w:r>
        <w:separator/>
      </w:r>
    </w:p>
  </w:footnote>
  <w:footnote w:type="continuationSeparator" w:id="0">
    <w:p w14:paraId="046CE1B3" w14:textId="77777777" w:rsidR="00BF5645" w:rsidRDefault="00BF5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E84A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89F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D76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67F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D4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292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645"/>
    <w:rsid w:val="00C66BA2"/>
    <w:rsid w:val="00C95985"/>
    <w:rsid w:val="00CB6267"/>
    <w:rsid w:val="00CC5026"/>
    <w:rsid w:val="00CC68D0"/>
    <w:rsid w:val="00CF661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CF661E"/>
    <w:rPr>
      <w:i/>
      <w:iCs/>
    </w:rPr>
  </w:style>
  <w:style w:type="paragraph" w:customStyle="1" w:styleId="Heading">
    <w:name w:val="Heading"/>
    <w:basedOn w:val="Normal"/>
    <w:next w:val="Normal"/>
    <w:rsid w:val="00CF661E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41441-8B58-4D92-8960-5E1F857FB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8509B5-B529-4D43-8BFF-0472B8DE2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58F66-650A-504F-9279-C1C463DB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63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10</cp:revision>
  <cp:lastPrinted>1900-01-01T00:14:44Z</cp:lastPrinted>
  <dcterms:created xsi:type="dcterms:W3CDTF">2020-02-03T08:32:00Z</dcterms:created>
  <dcterms:modified xsi:type="dcterms:W3CDTF">2022-08-10T07:34:00Z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R5s221002</vt:lpwstr>
  </property>
  <property fmtid="{D5CDD505-2E9C-101B-9397-08002B2CF9AE}" pid="10" name="Spec#">
    <vt:lpwstr>36.579-5</vt:lpwstr>
  </property>
  <property fmtid="{D5CDD505-2E9C-101B-9397-08002B2CF9AE}" pid="11" name="Cr#">
    <vt:lpwstr>0082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MCData test case 5.1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MCImp-UEConTest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