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909EC3F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D77E9">
        <w:fldChar w:fldCharType="begin"/>
      </w:r>
      <w:r w:rsidR="00CD77E9">
        <w:instrText xml:space="preserve"> DOCPROPERTY  Tdoc#  \* MERGEFORMAT </w:instrText>
      </w:r>
      <w:r w:rsidR="00CD77E9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3364F8">
        <w:rPr>
          <w:b/>
          <w:i/>
          <w:noProof/>
          <w:sz w:val="28"/>
        </w:rPr>
        <w:t>9</w:t>
      </w:r>
      <w:r w:rsidR="00F6711E">
        <w:rPr>
          <w:b/>
          <w:i/>
          <w:noProof/>
          <w:sz w:val="28"/>
        </w:rPr>
        <w:t>83</w:t>
      </w:r>
      <w:r w:rsidR="00CD77E9">
        <w:rPr>
          <w:b/>
          <w:i/>
          <w:noProof/>
          <w:sz w:val="28"/>
        </w:rPr>
        <w:fldChar w:fldCharType="end"/>
      </w:r>
    </w:p>
    <w:p w14:paraId="210A5493" w14:textId="77777777" w:rsidR="00745C21" w:rsidRDefault="00CD77E9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CD77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96A8E5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736AE7">
              <w:rPr>
                <w:b/>
                <w:noProof/>
                <w:sz w:val="28"/>
              </w:rPr>
              <w:t>6</w:t>
            </w:r>
            <w:r w:rsidR="00A94FC1">
              <w:rPr>
                <w:b/>
                <w:noProof/>
                <w:sz w:val="28"/>
              </w:rPr>
              <w:t>9</w:t>
            </w:r>
            <w:r w:rsidR="00CD77E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3047C" w:rsidR="001E41F3" w:rsidRPr="00410371" w:rsidRDefault="00CD77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736AE7">
              <w:rPr>
                <w:b/>
                <w:noProof/>
                <w:sz w:val="28"/>
              </w:rPr>
              <w:t>3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B4E3C" w:rsidR="001E41F3" w:rsidRDefault="002F4E3C" w:rsidP="00423AB6">
            <w:pPr>
              <w:pStyle w:val="CRCoverPage"/>
              <w:spacing w:after="0"/>
              <w:rPr>
                <w:noProof/>
              </w:rPr>
            </w:pPr>
            <w:r w:rsidRPr="002F4E3C">
              <w:t>NR5GC FR1 : Addition of test case 9.1.9.3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B76E49" w:rsidR="001E41F3" w:rsidRDefault="00A63622" w:rsidP="000B166E">
            <w:pPr>
              <w:pStyle w:val="CRCoverPage"/>
              <w:spacing w:after="0"/>
              <w:rPr>
                <w:noProof/>
              </w:rPr>
            </w:pPr>
            <w:r w:rsidRPr="00A63622">
              <w:t>TEI16_Test, RACS-</w:t>
            </w:r>
            <w:proofErr w:type="spellStart"/>
            <w:r w:rsidRPr="00A63622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EFEBDC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736AE7">
              <w:rPr>
                <w:noProof/>
              </w:rPr>
              <w:t>08-0</w:t>
            </w:r>
            <w:r w:rsidR="002F4E3C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ABDFEF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2F4E3C">
              <w:t>9.</w:t>
            </w:r>
            <w:r w:rsidR="00A63622">
              <w:t>1.9.3</w:t>
            </w:r>
            <w:r w:rsidR="00F33E10">
              <w:t xml:space="preserve"> </w:t>
            </w:r>
            <w:r w:rsidRPr="00E5262B">
              <w:rPr>
                <w:noProof/>
              </w:rPr>
              <w:t xml:space="preserve">to  the 5G/NR5GC ATS for </w:t>
            </w:r>
            <w:r w:rsidR="00283817" w:rsidRPr="00E5262B">
              <w:rPr>
                <w:noProof/>
              </w:rPr>
              <w:t>FR</w:t>
            </w:r>
            <w:r w:rsidR="00283817">
              <w:rPr>
                <w:noProof/>
              </w:rPr>
              <w:t xml:space="preserve">1 </w:t>
            </w:r>
            <w:r w:rsidRPr="00E5262B">
              <w:rPr>
                <w:noProof/>
              </w:rPr>
              <w:t>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2A4C20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0B4E45">
              <w:t>9.1.9.3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DFD57" w:rsidR="004D7D01" w:rsidRDefault="000B4E45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9.1.9.3.NR5GC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34885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B9B0B70" w14:textId="5D19F041" w:rsidR="00283817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83817" w:rsidRPr="008062AA">
        <w:rPr>
          <w:rFonts w:cs="Arial"/>
          <w:iCs/>
        </w:rPr>
        <w:t>Table of Contents</w:t>
      </w:r>
      <w:r w:rsidR="00283817">
        <w:tab/>
      </w:r>
      <w:r w:rsidR="00283817">
        <w:fldChar w:fldCharType="begin"/>
      </w:r>
      <w:r w:rsidR="00283817">
        <w:instrText xml:space="preserve"> PAGEREF _Toc110348855 \h </w:instrText>
      </w:r>
      <w:r w:rsidR="00283817">
        <w:fldChar w:fldCharType="separate"/>
      </w:r>
      <w:r w:rsidR="00283817">
        <w:t>2</w:t>
      </w:r>
      <w:r w:rsidR="00283817">
        <w:fldChar w:fldCharType="end"/>
      </w:r>
    </w:p>
    <w:p w14:paraId="7612A186" w14:textId="68998C0E" w:rsidR="00283817" w:rsidRDefault="0028381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062A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_Toc110348856 \h </w:instrText>
      </w:r>
      <w:r>
        <w:fldChar w:fldCharType="separate"/>
      </w:r>
      <w:r>
        <w:t>3</w:t>
      </w:r>
      <w:r>
        <w:fldChar w:fldCharType="end"/>
      </w:r>
    </w:p>
    <w:p w14:paraId="43CB89B7" w14:textId="5A241661" w:rsidR="00283817" w:rsidRDefault="0028381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62AA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62AA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_Toc110348857 \h </w:instrText>
      </w:r>
      <w:r>
        <w:fldChar w:fldCharType="separate"/>
      </w:r>
      <w:r>
        <w:t>3</w:t>
      </w:r>
      <w:r>
        <w:fldChar w:fldCharType="end"/>
      </w:r>
    </w:p>
    <w:p w14:paraId="726F0B04" w14:textId="4FCCE6A5" w:rsidR="00283817" w:rsidRDefault="0028381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062A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062A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_Toc110348858 \h </w:instrText>
      </w:r>
      <w:r>
        <w:fldChar w:fldCharType="separate"/>
      </w:r>
      <w:r>
        <w:t>3</w:t>
      </w:r>
      <w:r>
        <w:fldChar w:fldCharType="end"/>
      </w:r>
    </w:p>
    <w:p w14:paraId="29069AFB" w14:textId="5369A72A" w:rsidR="00283817" w:rsidRDefault="0028381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62A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62A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_Toc110348859 \h </w:instrText>
      </w:r>
      <w:r>
        <w:fldChar w:fldCharType="separate"/>
      </w:r>
      <w:r>
        <w:t>3</w:t>
      </w:r>
      <w:r>
        <w:fldChar w:fldCharType="end"/>
      </w:r>
    </w:p>
    <w:p w14:paraId="7D7452D7" w14:textId="193A7239" w:rsidR="00283817" w:rsidRDefault="0028381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62A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62AA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_Toc110348860 \h </w:instrText>
      </w:r>
      <w:r>
        <w:fldChar w:fldCharType="separate"/>
      </w:r>
      <w:r>
        <w:t>5</w:t>
      </w:r>
      <w:r>
        <w:fldChar w:fldCharType="end"/>
      </w:r>
    </w:p>
    <w:p w14:paraId="729B0321" w14:textId="3D8A173F" w:rsidR="00283817" w:rsidRDefault="0028381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062AA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062A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_Toc110348861 \h </w:instrText>
      </w:r>
      <w:r>
        <w:fldChar w:fldCharType="separate"/>
      </w:r>
      <w:r>
        <w:t>5</w:t>
      </w:r>
      <w:r>
        <w:fldChar w:fldCharType="end"/>
      </w:r>
    </w:p>
    <w:p w14:paraId="3FD40119" w14:textId="5F8FD548" w:rsidR="00283817" w:rsidRDefault="0028381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062AA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062A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_Toc110348862 \h </w:instrText>
      </w:r>
      <w:r>
        <w:fldChar w:fldCharType="separate"/>
      </w:r>
      <w:r>
        <w:t>6</w:t>
      </w:r>
      <w:r>
        <w:fldChar w:fldCharType="end"/>
      </w:r>
    </w:p>
    <w:p w14:paraId="433AFC84" w14:textId="75D0135A" w:rsidR="00283817" w:rsidRDefault="0028381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8062AA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8062AA">
        <w:rPr>
          <w:rFonts w:cs="Arial"/>
          <w:b/>
        </w:rPr>
        <w:t>Samsung SM-G996B</w:t>
      </w:r>
      <w:r>
        <w:tab/>
      </w:r>
      <w:r>
        <w:fldChar w:fldCharType="begin"/>
      </w:r>
      <w:r>
        <w:instrText xml:space="preserve"> PAGEREF _Toc110348863 \h </w:instrText>
      </w:r>
      <w:r>
        <w:fldChar w:fldCharType="separate"/>
      </w:r>
      <w:r>
        <w:t>6</w:t>
      </w:r>
      <w:r>
        <w:fldChar w:fldCharType="end"/>
      </w:r>
    </w:p>
    <w:p w14:paraId="48F62506" w14:textId="721B419C" w:rsidR="00283817" w:rsidRDefault="00283817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8062AA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8062A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_Toc110348864 \h </w:instrText>
      </w:r>
      <w:r>
        <w:fldChar w:fldCharType="separate"/>
      </w:r>
      <w:r>
        <w:t>6</w:t>
      </w:r>
      <w:r>
        <w:fldChar w:fldCharType="end"/>
      </w:r>
    </w:p>
    <w:p w14:paraId="325A0C2F" w14:textId="25F7458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348856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6EDA529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0B4E45">
        <w:t>9.1.9.3</w:t>
      </w:r>
      <w:r w:rsidR="00F33E1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348857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5B8CD6D" w:rsidR="00007D89" w:rsidRPr="0032696D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val="en-US"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0B4E45">
        <w:t>9.1.9.3</w:t>
      </w:r>
    </w:p>
    <w:p w14:paraId="763E129C" w14:textId="0D82A269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736AE7">
        <w:rPr>
          <w:rFonts w:cs="Arial"/>
          <w:lang w:eastAsia="ja-JP"/>
        </w:rPr>
        <w:t>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7B9D073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32696D" w:rsidRPr="0032696D">
        <w:rPr>
          <w:rFonts w:cs="Arial"/>
          <w:b/>
          <w:lang w:eastAsia="ja-JP"/>
        </w:rPr>
        <w:t>Samsung SM-G996B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10348858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441CCEF" w14:textId="77777777" w:rsidR="00B40323" w:rsidRDefault="00B40323" w:rsidP="00B40323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110258063"/>
      <w:bookmarkStart w:id="11" w:name="_Toc110348859"/>
      <w:r>
        <w:rPr>
          <w:b/>
          <w:lang w:val="pt-BR"/>
        </w:rPr>
        <w:t>Change 1</w:t>
      </w:r>
      <w:bookmarkEnd w:id="9"/>
      <w:bookmarkEnd w:id="10"/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40323" w14:paraId="56CD45BC" w14:textId="77777777" w:rsidTr="00A15724">
        <w:trPr>
          <w:trHeight w:val="447"/>
        </w:trPr>
        <w:tc>
          <w:tcPr>
            <w:tcW w:w="1985" w:type="dxa"/>
          </w:tcPr>
          <w:p w14:paraId="5B5FBAC0" w14:textId="77777777" w:rsidR="00B40323" w:rsidRDefault="00B40323" w:rsidP="00A157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28C2DFF" w14:textId="77777777" w:rsidR="00B40323" w:rsidRPr="004A6198" w:rsidRDefault="00B40323" w:rsidP="00A15724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function 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f_TC_9_1_9_3_NR5GC</w:t>
            </w:r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()</w:t>
            </w:r>
          </w:p>
        </w:tc>
      </w:tr>
      <w:tr w:rsidR="00B40323" w14:paraId="647732B8" w14:textId="77777777" w:rsidTr="00A15724">
        <w:trPr>
          <w:trHeight w:val="452"/>
        </w:trPr>
        <w:tc>
          <w:tcPr>
            <w:tcW w:w="1985" w:type="dxa"/>
          </w:tcPr>
          <w:p w14:paraId="1BF91CAF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866A290" w14:textId="31420F61" w:rsidR="00B40323" w:rsidRPr="0047050D" w:rsidRDefault="00B40323" w:rsidP="0047050D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PLMN and TAC </w:t>
            </w:r>
            <w:r w:rsidR="00F42263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of cell A are accessed</w:t>
            </w: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fetched before cell has been </w:t>
            </w:r>
            <w:r w:rsidR="00F42263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initialised, giving a </w:t>
            </w: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run-time error</w:t>
            </w:r>
          </w:p>
        </w:tc>
      </w:tr>
      <w:tr w:rsidR="00B40323" w14:paraId="7C6D4C00" w14:textId="77777777" w:rsidTr="00A15724">
        <w:tc>
          <w:tcPr>
            <w:tcW w:w="1985" w:type="dxa"/>
          </w:tcPr>
          <w:p w14:paraId="4BE1B6D4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9C38260" w14:textId="4E27A8AD" w:rsidR="00B40323" w:rsidRPr="0047050D" w:rsidRDefault="00B40323" w:rsidP="0047050D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Moved PLMN and TAC information </w:t>
            </w:r>
            <w:r w:rsidR="00F42263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access</w:t>
            </w: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after cell </w:t>
            </w:r>
            <w:r w:rsidR="00F42263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initialisation</w:t>
            </w:r>
            <w:r w:rsidRPr="0047050D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.</w:t>
            </w:r>
          </w:p>
        </w:tc>
      </w:tr>
      <w:tr w:rsidR="00B40323" w14:paraId="5DF9F199" w14:textId="77777777" w:rsidTr="00A15724">
        <w:tc>
          <w:tcPr>
            <w:tcW w:w="1985" w:type="dxa"/>
          </w:tcPr>
          <w:p w14:paraId="0809A5DF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52D17E0" w14:textId="77777777" w:rsidR="00B40323" w:rsidRPr="00B70006" w:rsidRDefault="00B40323" w:rsidP="00A15724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B70006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RACS_NR5GC.ttcn</w:t>
            </w:r>
          </w:p>
        </w:tc>
      </w:tr>
      <w:tr w:rsidR="00B40323" w14:paraId="14644BDC" w14:textId="77777777" w:rsidTr="00A15724">
        <w:tc>
          <w:tcPr>
            <w:tcW w:w="1985" w:type="dxa"/>
          </w:tcPr>
          <w:p w14:paraId="58B652EC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6598077E" w14:textId="77777777" w:rsidR="00B40323" w:rsidRPr="004A6198" w:rsidRDefault="00B40323" w:rsidP="00A15724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</w:p>
        </w:tc>
      </w:tr>
    </w:tbl>
    <w:p w14:paraId="66BEFDA7" w14:textId="77777777" w:rsidR="00B40323" w:rsidRDefault="00B40323" w:rsidP="00B40323">
      <w:pPr>
        <w:rPr>
          <w:lang w:val="en-US"/>
        </w:rPr>
      </w:pPr>
    </w:p>
    <w:p w14:paraId="4815DB7D" w14:textId="77777777" w:rsidR="00B40323" w:rsidRPr="00F13CC7" w:rsidRDefault="00B40323" w:rsidP="00B4032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40323" w14:paraId="48B603B4" w14:textId="77777777" w:rsidTr="00A15724">
        <w:tc>
          <w:tcPr>
            <w:tcW w:w="9855" w:type="dxa"/>
          </w:tcPr>
          <w:p w14:paraId="099232DD" w14:textId="3A0DB1C6" w:rsidR="00B40323" w:rsidRPr="004A6198" w:rsidRDefault="00B40323" w:rsidP="00A15724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function f_TC_9_1_9_3_NR5GC() runs on NR5GC_PTC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{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//RACS / PLMN change within registration area / From NW assigned to Manufacturer assigned UE Radio Capability ID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v_NGC_NASCellB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ngc_CellB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GMM_MobilityInfo_Type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var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NAS_PlmnId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v_PLMN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:= f_NR_Asn2Nas_PlmnId(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f_NR_CellInfo_GetPLMN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v_NGC_NASCellA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));</w:t>
            </w:r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br/>
              <w:t xml:space="preserve">var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TrackingAreaCode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v_TAC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:=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f_NR_CellInfo_GetTAC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v_NGC_NASCellA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lastRenderedPageBreak/>
              <w:t xml:space="preserve">var template (value)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NG_NAS_DL_Message_Type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v_MsgToSend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f_NR5GC_Init_NAS(NR_2);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// Create and configure cells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v_NGC_NASCellB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f_NR5GC_Preamble_Steps1_13 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if (not match 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v_GMM_MobilityInfo.GMMCap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cdr_NG_GMM_Cap_RACS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)) {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f_NR_SetVerdictFailOrInconc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(__FILE__, __LINE__, "Registration Request Message Failed");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// Registration Accepted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FB7DFF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…………………………..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</w:p>
        </w:tc>
      </w:tr>
    </w:tbl>
    <w:p w14:paraId="09B8EBCF" w14:textId="77777777" w:rsidR="00B40323" w:rsidRDefault="00B40323" w:rsidP="00B40323">
      <w:pPr>
        <w:rPr>
          <w:lang w:val="en-US"/>
        </w:rPr>
      </w:pPr>
    </w:p>
    <w:p w14:paraId="163B0864" w14:textId="77777777" w:rsidR="00B40323" w:rsidRPr="00F13CC7" w:rsidRDefault="00B40323" w:rsidP="00B40323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40323" w14:paraId="49107E88" w14:textId="77777777" w:rsidTr="00A15724">
        <w:tc>
          <w:tcPr>
            <w:tcW w:w="9629" w:type="dxa"/>
          </w:tcPr>
          <w:p w14:paraId="71BDB3E6" w14:textId="77777777" w:rsidR="00B40323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function f_TC_9_1_9_3_NR5GC() runs on NR5GC_PTC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{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//RACS / PLMN change within registration area / From NW assigned to Manufacturer assigned UE Radio Capability ID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ngc_CellA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v_NGC_NASCellB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ngc_CellB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NR_CellId_Type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f_NR5GC_MapNASCell(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ngc_CellE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NG_CellsOnDifferentPLMN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 xml:space="preserve">var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GMM_MobilityInfo_Type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</w:t>
            </w:r>
            <w:proofErr w:type="spellEnd"/>
            <w:r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;</w:t>
            </w:r>
          </w:p>
          <w:p w14:paraId="01FCA2F1" w14:textId="77777777" w:rsidR="00B40323" w:rsidRDefault="00F50168" w:rsidP="00FB7DF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var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NAS_PlmnId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v_PLMN</w:t>
            </w:r>
            <w:proofErr w:type="spellEnd"/>
            <w:r w:rsidR="00FB7DF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;</w:t>
            </w:r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br/>
              <w:t xml:space="preserve">var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TrackingAreaCode</w:t>
            </w:r>
            <w:proofErr w:type="spellEnd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</w:t>
            </w:r>
            <w:proofErr w:type="spellStart"/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v_TAC</w:t>
            </w:r>
            <w:proofErr w:type="spellEnd"/>
            <w:r w:rsidR="00FB7DF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)</w:t>
            </w:r>
            <w:r w:rsidRPr="00F5016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 xml:space="preserve">var template (value) 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NG_NAS_DL_Message_Type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v_MsgToSend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f_NR5GC_Init_NAS(NR_2);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// Create and configure cells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v_NGC_NASCellB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f_NR_CellConfig_Def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v_NGC_NASCellE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v_PLMN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:= f_NR_Asn2Nas_PlmnId(</w:t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f_NR_CellInfo_GetPLMN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v_NGC_NASCellA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));</w:t>
            </w:r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br/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v_TAC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:= </w:t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f_NR_CellInfo_GetTAC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 xml:space="preserve"> (</w:t>
            </w:r>
            <w:proofErr w:type="spellStart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v_NGC_NASCellA</w:t>
            </w:r>
            <w:proofErr w:type="spellEnd"/>
            <w:r w:rsidR="00B40323" w:rsidRPr="00922D9F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f_NR5GC_Preamble_Steps1_13 (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v_NGC_NASCellA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if (not match (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v_GMM_MobilityInfo.GMMCap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cdr_NG_GMM_Cap_RACS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)) {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f_NR_SetVerdictFailOrInconc</w:t>
            </w:r>
            <w:proofErr w:type="spellEnd"/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(__FILE__, __LINE__, "Registration Request Message Failed");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}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lastRenderedPageBreak/>
              <w:t>// Registration Accepted</w:t>
            </w:r>
            <w:r w:rsidR="00B40323" w:rsidRPr="004A619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r w:rsidR="00FB7DFF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……………………</w:t>
            </w:r>
          </w:p>
          <w:p w14:paraId="6E9AF0B0" w14:textId="5403A9D4" w:rsidR="00FB7DFF" w:rsidRPr="004A6198" w:rsidRDefault="00FB7DFF" w:rsidP="00FB7DFF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}</w:t>
            </w:r>
          </w:p>
        </w:tc>
      </w:tr>
    </w:tbl>
    <w:p w14:paraId="18D30525" w14:textId="77777777" w:rsidR="00B40323" w:rsidRDefault="00B40323" w:rsidP="00B40323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10258064"/>
      <w:bookmarkStart w:id="13" w:name="_Toc110348860"/>
      <w:r>
        <w:rPr>
          <w:b/>
          <w:lang w:val="pt-BR"/>
        </w:rPr>
        <w:lastRenderedPageBreak/>
        <w:t>Change 2</w:t>
      </w:r>
      <w:bookmarkEnd w:id="12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40323" w14:paraId="51B2C473" w14:textId="77777777" w:rsidTr="00A15724">
        <w:trPr>
          <w:trHeight w:val="447"/>
        </w:trPr>
        <w:tc>
          <w:tcPr>
            <w:tcW w:w="1985" w:type="dxa"/>
          </w:tcPr>
          <w:p w14:paraId="727918D5" w14:textId="77777777" w:rsidR="00B40323" w:rsidRDefault="00B40323" w:rsidP="00A1572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ABA8CA8" w14:textId="77777777" w:rsidR="00B40323" w:rsidRPr="008E0128" w:rsidRDefault="00B40323" w:rsidP="00A15724">
            <w:pPr>
              <w:tabs>
                <w:tab w:val="left" w:pos="612"/>
              </w:tabs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template </w:t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cr_UERadioCapId_Manu</w:t>
            </w:r>
            <w:proofErr w:type="spellEnd"/>
          </w:p>
        </w:tc>
      </w:tr>
      <w:tr w:rsidR="00B40323" w14:paraId="66AFAFA1" w14:textId="77777777" w:rsidTr="00A15724">
        <w:trPr>
          <w:trHeight w:val="452"/>
        </w:trPr>
        <w:tc>
          <w:tcPr>
            <w:tcW w:w="1985" w:type="dxa"/>
          </w:tcPr>
          <w:p w14:paraId="52274B30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5DF2F7" w14:textId="472BB201" w:rsidR="0045411D" w:rsidRDefault="0045411D" w:rsidP="00A15724">
            <w:pP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The id field is “</w:t>
            </w:r>
            <w:proofErr w:type="spellStart"/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octetstring</w:t>
            </w:r>
            <w:proofErr w:type="spellEnd"/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” type so in the template each “?” </w:t>
            </w:r>
            <w:proofErr w:type="spellStart"/>
            <w:r w:rsidR="00AE4CF0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charecter</w:t>
            </w:r>
            <w:proofErr w:type="spellEnd"/>
            <w:r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in this field will match one octet (=2 digits). </w:t>
            </w:r>
            <w:r w:rsidR="00AE4CF0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For M</w:t>
            </w:r>
            <w:r w:rsidR="009C0CE5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anufacturer-assigned </w:t>
            </w:r>
            <w:r w:rsidR="00AE4CF0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R</w:t>
            </w:r>
            <w:r w:rsidR="009C0CE5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adio </w:t>
            </w:r>
            <w:r w:rsidR="00AE4CF0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</w:t>
            </w:r>
            <w:r w:rsidR="009C0CE5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apability </w:t>
            </w:r>
            <w:r w:rsidR="00AE4CF0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</w:t>
            </w:r>
            <w:r w:rsidR="009C0CE5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d, </w:t>
            </w:r>
            <w:r w:rsidR="005E1D34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the id will </w:t>
            </w:r>
            <w:proofErr w:type="spellStart"/>
            <w:r w:rsidR="005E1D34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consisit</w:t>
            </w:r>
            <w:proofErr w:type="spellEnd"/>
            <w:r w:rsidR="005E1D34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of </w:t>
            </w:r>
            <w:r w:rsidR="0003264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1-digit TF (=0)</w:t>
            </w:r>
            <w:r w:rsidR="00C13D5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, 8-digit </w:t>
            </w:r>
            <w:r w:rsidR="0075452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vendor id and </w:t>
            </w:r>
            <w:r w:rsidR="00785CF9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11 digit RCI field (</w:t>
            </w:r>
            <w:r w:rsidR="00016C74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as </w:t>
            </w:r>
            <w:r w:rsidR="00785CF9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23.003 </w:t>
            </w:r>
            <w:r w:rsidR="00016C74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29.2).</w:t>
            </w:r>
          </w:p>
          <w:p w14:paraId="487C615B" w14:textId="3F5E9AD5" w:rsidR="00B40323" w:rsidRPr="00EB1B36" w:rsidRDefault="00B40323" w:rsidP="00A15724">
            <w:pPr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</w:p>
        </w:tc>
      </w:tr>
      <w:tr w:rsidR="00B40323" w14:paraId="5D92A150" w14:textId="77777777" w:rsidTr="00A15724">
        <w:tc>
          <w:tcPr>
            <w:tcW w:w="1985" w:type="dxa"/>
          </w:tcPr>
          <w:p w14:paraId="7CF1AFF1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EF7A570" w14:textId="4AF3C48E" w:rsidR="00B40323" w:rsidRPr="008E0128" w:rsidRDefault="00B40323" w:rsidP="00A15724">
            <w:pPr>
              <w:pStyle w:val="CRCoverPage"/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AF7109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Changed expected id</w:t>
            </w:r>
            <w:r w:rsidR="00F74128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to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'</w:t>
            </w:r>
            <w:r w:rsidRPr="00AF7109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0</w:t>
            </w:r>
            <w:r w:rsidR="00414D23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0</w:t>
            </w:r>
            <w:r w:rsidRPr="00AF7109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?????????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'O</w:t>
            </w:r>
          </w:p>
        </w:tc>
      </w:tr>
      <w:tr w:rsidR="00B40323" w14:paraId="786A3A8B" w14:textId="77777777" w:rsidTr="00A15724">
        <w:tc>
          <w:tcPr>
            <w:tcW w:w="1985" w:type="dxa"/>
          </w:tcPr>
          <w:p w14:paraId="5D435BEB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C2A28C0" w14:textId="77777777" w:rsidR="00B40323" w:rsidRPr="008E0128" w:rsidRDefault="00B40323" w:rsidP="00A15724">
            <w:pPr>
              <w:spacing w:after="0"/>
              <w:rPr>
                <w:rFonts w:ascii="Calibri" w:hAnsi="Calibri" w:cs="Calibri"/>
                <w:color w:val="201F1E"/>
                <w:sz w:val="22"/>
                <w:szCs w:val="22"/>
                <w:shd w:val="clear" w:color="auto" w:fill="FFFFFF"/>
              </w:rPr>
            </w:pPr>
            <w:r w:rsidRPr="00B70006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RACS_NR5GC.ttcn</w:t>
            </w:r>
          </w:p>
        </w:tc>
      </w:tr>
      <w:tr w:rsidR="00B40323" w14:paraId="17111CB9" w14:textId="77777777" w:rsidTr="00A15724">
        <w:tc>
          <w:tcPr>
            <w:tcW w:w="1985" w:type="dxa"/>
          </w:tcPr>
          <w:p w14:paraId="1E54DCCF" w14:textId="77777777" w:rsidR="00B40323" w:rsidRDefault="00B40323" w:rsidP="00A1572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38A7C3D9" w14:textId="77777777" w:rsidR="00B40323" w:rsidRDefault="00B40323" w:rsidP="00A15724">
            <w:pPr>
              <w:rPr>
                <w:rFonts w:ascii="Arial" w:hAnsi="Arial"/>
                <w:highlight w:val="cyan"/>
              </w:rPr>
            </w:pPr>
          </w:p>
        </w:tc>
      </w:tr>
    </w:tbl>
    <w:p w14:paraId="0687A43A" w14:textId="77777777" w:rsidR="00B40323" w:rsidRDefault="00B40323" w:rsidP="00B40323">
      <w:pPr>
        <w:rPr>
          <w:lang w:val="en-US"/>
        </w:rPr>
      </w:pPr>
    </w:p>
    <w:p w14:paraId="1CB3EF55" w14:textId="77777777" w:rsidR="00B40323" w:rsidRPr="00756FDB" w:rsidRDefault="00B40323" w:rsidP="00B40323">
      <w:pPr>
        <w:rPr>
          <w:rFonts w:ascii="Segoe UI" w:hAnsi="Segoe UI" w:cs="Segoe UI"/>
          <w:b/>
          <w:bCs/>
          <w:color w:val="201F1E"/>
          <w:sz w:val="22"/>
          <w:szCs w:val="22"/>
          <w:shd w:val="clear" w:color="auto" w:fill="FFFFFF"/>
        </w:rPr>
      </w:pPr>
      <w:r w:rsidRPr="00756FDB">
        <w:rPr>
          <w:rFonts w:ascii="Segoe UI" w:hAnsi="Segoe UI" w:cs="Segoe UI"/>
          <w:b/>
          <w:bCs/>
          <w:color w:val="201F1E"/>
          <w:sz w:val="22"/>
          <w:szCs w:val="22"/>
          <w:shd w:val="clear" w:color="auto" w:fill="FFFFFF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40323" w14:paraId="6E412E3E" w14:textId="77777777" w:rsidTr="00A15724">
        <w:tc>
          <w:tcPr>
            <w:tcW w:w="9855" w:type="dxa"/>
          </w:tcPr>
          <w:p w14:paraId="3DF15470" w14:textId="77777777" w:rsidR="00B40323" w:rsidRPr="00756FDB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template (present) </w:t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UERadioCapId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cr_UERadioCapId_Manu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(IEI8_Type </w:t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p_IEI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) :=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{ /* @status APPROVED (NR5GC_IRAT) */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iei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p_IEI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,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</w:r>
            <w:proofErr w:type="spellStart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iel</w:t>
            </w:r>
            <w:proofErr w:type="spellEnd"/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int2oct(10, 1),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id := '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00?????????????????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'O</w:t>
            </w:r>
            <w:r w:rsidRPr="00756FDB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br/>
              <w:t>};</w:t>
            </w:r>
          </w:p>
        </w:tc>
      </w:tr>
    </w:tbl>
    <w:p w14:paraId="5597ED65" w14:textId="77777777" w:rsidR="00B40323" w:rsidRDefault="00B40323" w:rsidP="00B40323">
      <w:pPr>
        <w:rPr>
          <w:lang w:val="en-US"/>
        </w:rPr>
      </w:pPr>
    </w:p>
    <w:p w14:paraId="407B12AF" w14:textId="77777777" w:rsidR="00B40323" w:rsidRPr="00756FDB" w:rsidRDefault="00B40323" w:rsidP="00B40323">
      <w:pPr>
        <w:rPr>
          <w:rFonts w:ascii="Segoe UI" w:hAnsi="Segoe UI" w:cs="Segoe UI"/>
          <w:b/>
          <w:bCs/>
          <w:color w:val="201F1E"/>
          <w:sz w:val="22"/>
          <w:szCs w:val="22"/>
          <w:shd w:val="clear" w:color="auto" w:fill="FFFFFF"/>
        </w:rPr>
      </w:pPr>
      <w:r w:rsidRPr="00756FDB">
        <w:rPr>
          <w:rFonts w:ascii="Segoe UI" w:hAnsi="Segoe UI" w:cs="Segoe UI"/>
          <w:b/>
          <w:bCs/>
          <w:color w:val="201F1E"/>
          <w:sz w:val="22"/>
          <w:szCs w:val="22"/>
          <w:shd w:val="clear" w:color="auto" w:fill="FFFFFF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B40323" w14:paraId="075A3E7D" w14:textId="77777777" w:rsidTr="00A15724">
        <w:tc>
          <w:tcPr>
            <w:tcW w:w="9629" w:type="dxa"/>
          </w:tcPr>
          <w:p w14:paraId="4C8898FE" w14:textId="77777777" w:rsidR="00B40323" w:rsidRPr="008F5DBE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template (present)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UERadioCapId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cr_UERadioCapId_Manu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(IEI8_Type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p_IEI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) := </w:t>
            </w:r>
          </w:p>
          <w:p w14:paraId="2F6224D0" w14:textId="77777777" w:rsidR="00B40323" w:rsidRPr="008F5DBE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 { /* @status    APPROVED (NR5GC_IRAT) */</w:t>
            </w:r>
          </w:p>
          <w:p w14:paraId="632AFF8D" w14:textId="77777777" w:rsidR="00B40323" w:rsidRPr="008F5DBE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iei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p_IEI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,</w:t>
            </w:r>
          </w:p>
          <w:p w14:paraId="039AA2B6" w14:textId="77777777" w:rsidR="00B40323" w:rsidRPr="008F5DBE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   </w:t>
            </w:r>
            <w:proofErr w:type="spellStart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iel</w:t>
            </w:r>
            <w:proofErr w:type="spellEnd"/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:= int2oct(10, 1),</w:t>
            </w:r>
          </w:p>
          <w:p w14:paraId="5E60D577" w14:textId="567E44B8" w:rsidR="00B40323" w:rsidRPr="008F5DBE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   id :=  '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0</w:t>
            </w:r>
            <w:r w:rsidR="00861122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0</w:t>
            </w:r>
            <w:r w:rsidR="00F74128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?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highlight w:val="yellow"/>
                <w:shd w:val="clear" w:color="auto" w:fill="FFFFFF"/>
              </w:rPr>
              <w:t>????????</w:t>
            </w: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>'O</w:t>
            </w:r>
          </w:p>
          <w:p w14:paraId="43EA1CA8" w14:textId="77777777" w:rsidR="00B40323" w:rsidRPr="00756FDB" w:rsidRDefault="00B40323" w:rsidP="00A15724">
            <w:pPr>
              <w:autoSpaceDE w:val="0"/>
              <w:autoSpaceDN w:val="0"/>
              <w:adjustRightInd w:val="0"/>
              <w:spacing w:after="0"/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</w:pPr>
            <w:r w:rsidRPr="008F5DBE">
              <w:rPr>
                <w:rFonts w:ascii="Segoe UI" w:hAnsi="Segoe UI" w:cs="Segoe UI"/>
                <w:color w:val="201F1E"/>
                <w:sz w:val="22"/>
                <w:szCs w:val="22"/>
                <w:shd w:val="clear" w:color="auto" w:fill="FFFFFF"/>
              </w:rPr>
              <w:t xml:space="preserve">  };</w:t>
            </w:r>
          </w:p>
        </w:tc>
      </w:tr>
    </w:tbl>
    <w:p w14:paraId="009614BE" w14:textId="77777777" w:rsidR="003F2449" w:rsidRPr="00FC2058" w:rsidRDefault="003F2449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122434493"/>
      <w:bookmarkStart w:id="15" w:name="_Toc295288970"/>
      <w:bookmarkStart w:id="16" w:name="_Toc325725665"/>
      <w:bookmarkStart w:id="17" w:name="_Toc110348861"/>
      <w:r w:rsidRPr="00854C55">
        <w:rPr>
          <w:rFonts w:cs="Arial"/>
          <w:b/>
        </w:rPr>
        <w:t xml:space="preserve">Branches </w:t>
      </w:r>
      <w:bookmarkEnd w:id="14"/>
      <w:bookmarkEnd w:id="15"/>
      <w:bookmarkEnd w:id="16"/>
      <w:r>
        <w:rPr>
          <w:rFonts w:cs="Arial"/>
          <w:b/>
        </w:rPr>
        <w:t>executed</w:t>
      </w:r>
      <w:bookmarkEnd w:id="17"/>
    </w:p>
    <w:p w14:paraId="7A367498" w14:textId="39C5FC85" w:rsidR="00662A05" w:rsidRPr="00662A05" w:rsidRDefault="00662A05" w:rsidP="00662A05">
      <w:pPr>
        <w:rPr>
          <w:rFonts w:cs="Arial"/>
          <w:b/>
        </w:rPr>
      </w:pPr>
      <w:bookmarkStart w:id="18" w:name="_Toc122434494"/>
      <w:bookmarkStart w:id="19" w:name="_Toc295288971"/>
      <w:bookmarkStart w:id="20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</w:t>
      </w:r>
      <w:r w:rsidR="00D02D66">
        <w:rPr>
          <w:rFonts w:cs="Arial"/>
        </w:rPr>
        <w:t>7</w:t>
      </w:r>
      <w:r w:rsidR="00997B26">
        <w:rPr>
          <w:rFonts w:cs="Arial"/>
        </w:rPr>
        <w:t xml:space="preserve">8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10348862"/>
      <w:r w:rsidRPr="00854C55">
        <w:rPr>
          <w:rFonts w:cs="Arial"/>
          <w:b/>
        </w:rPr>
        <w:lastRenderedPageBreak/>
        <w:t>Execution Log Files</w:t>
      </w:r>
      <w:bookmarkEnd w:id="18"/>
      <w:bookmarkEnd w:id="19"/>
      <w:bookmarkEnd w:id="20"/>
      <w:bookmarkEnd w:id="21"/>
    </w:p>
    <w:p w14:paraId="3F4DE0CB" w14:textId="6BFEB813" w:rsidR="00007D89" w:rsidRPr="00954EDD" w:rsidRDefault="00D02D66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2" w:name="_Toc110348863"/>
      <w:r w:rsidRPr="00D02D66">
        <w:rPr>
          <w:rFonts w:cs="Arial"/>
          <w:b/>
        </w:rPr>
        <w:t>Samsung SM-G996B</w:t>
      </w:r>
      <w:bookmarkEnd w:id="22"/>
    </w:p>
    <w:p w14:paraId="29B59B52" w14:textId="2CAB0E0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D02D66" w:rsidRPr="00D02D66">
        <w:rPr>
          <w:rFonts w:cs="Arial"/>
        </w:rPr>
        <w:t xml:space="preserve">Samsung SM-G996B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506EF252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D02D66">
        <w:t>9_1_9_3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05EAA7C5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D02D66">
        <w:rPr>
          <w:rFonts w:cs="Arial"/>
        </w:rPr>
        <w:t>9_1_9_3</w:t>
      </w:r>
      <w:r w:rsidR="00A20BFD">
        <w:rPr>
          <w:rFonts w:cs="Arial"/>
        </w:rPr>
        <w:t>_</w:t>
      </w:r>
      <w:r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10348864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53B449B0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36AE7">
              <w:rPr>
                <w:rFonts w:cs="Arial"/>
                <w:b/>
                <w:sz w:val="18"/>
              </w:rPr>
              <w:t>9</w:t>
            </w:r>
            <w:r w:rsidR="00D52B60">
              <w:rPr>
                <w:rFonts w:cs="Arial"/>
                <w:b/>
                <w:sz w:val="18"/>
              </w:rPr>
              <w:t>8</w:t>
            </w:r>
            <w:r w:rsidR="009F433D">
              <w:rPr>
                <w:rFonts w:cs="Arial"/>
                <w:b/>
                <w:sz w:val="18"/>
              </w:rPr>
              <w:t>4</w:t>
            </w:r>
            <w:r w:rsidR="00D52B60">
              <w:rPr>
                <w:rFonts w:cs="Arial"/>
                <w:b/>
                <w:sz w:val="18"/>
              </w:rPr>
              <w:t xml:space="preserve"> </w:t>
            </w:r>
            <w:r>
              <w:rPr>
                <w:rFonts w:cs="Arial"/>
                <w:b/>
                <w:sz w:val="18"/>
              </w:rPr>
              <w:t xml:space="preserve">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9F433D">
              <w:rPr>
                <w:rFonts w:cs="Arial"/>
                <w:b/>
                <w:sz w:val="18"/>
              </w:rPr>
              <w:t>1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9F433D">
              <w:rPr>
                <w:rFonts w:cs="Arial"/>
                <w:b/>
                <w:sz w:val="18"/>
              </w:rPr>
              <w:t>9.1.9.3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A62258" w14:textId="77777777" w:rsidR="00A82FF7" w:rsidRDefault="00A82FF7">
      <w:r>
        <w:separator/>
      </w:r>
    </w:p>
  </w:endnote>
  <w:endnote w:type="continuationSeparator" w:id="0">
    <w:p w14:paraId="1B6E05CD" w14:textId="77777777" w:rsidR="00A82FF7" w:rsidRDefault="00A82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43A65" w14:textId="77777777" w:rsidR="00A82FF7" w:rsidRDefault="00A82FF7">
      <w:r>
        <w:separator/>
      </w:r>
    </w:p>
  </w:footnote>
  <w:footnote w:type="continuationSeparator" w:id="0">
    <w:p w14:paraId="02FD0D13" w14:textId="77777777" w:rsidR="00A82FF7" w:rsidRDefault="00A82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B74DC6"/>
    <w:multiLevelType w:val="hybridMultilevel"/>
    <w:tmpl w:val="DF1CEA1A"/>
    <w:lvl w:ilvl="0" w:tplc="CFCC62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6E7BBB"/>
    <w:multiLevelType w:val="hybridMultilevel"/>
    <w:tmpl w:val="E2A8EBC8"/>
    <w:lvl w:ilvl="0" w:tplc="681C6B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10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  <w:num w:numId="12">
    <w:abstractNumId w:val="8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6C74"/>
    <w:rsid w:val="00022E4A"/>
    <w:rsid w:val="00032648"/>
    <w:rsid w:val="00045EBF"/>
    <w:rsid w:val="000A6394"/>
    <w:rsid w:val="000B166E"/>
    <w:rsid w:val="000B4E45"/>
    <w:rsid w:val="000B7FED"/>
    <w:rsid w:val="000C038A"/>
    <w:rsid w:val="000C0A31"/>
    <w:rsid w:val="000C6598"/>
    <w:rsid w:val="000D44B3"/>
    <w:rsid w:val="000D4593"/>
    <w:rsid w:val="000D4B2C"/>
    <w:rsid w:val="00117380"/>
    <w:rsid w:val="00145D43"/>
    <w:rsid w:val="00192C46"/>
    <w:rsid w:val="001A08B3"/>
    <w:rsid w:val="001A7B60"/>
    <w:rsid w:val="001B52F0"/>
    <w:rsid w:val="001B7A65"/>
    <w:rsid w:val="001D46C8"/>
    <w:rsid w:val="001E41F3"/>
    <w:rsid w:val="001E790C"/>
    <w:rsid w:val="0026004D"/>
    <w:rsid w:val="002640DD"/>
    <w:rsid w:val="00275D12"/>
    <w:rsid w:val="00283817"/>
    <w:rsid w:val="00284FEB"/>
    <w:rsid w:val="002860C4"/>
    <w:rsid w:val="002B5741"/>
    <w:rsid w:val="002E472E"/>
    <w:rsid w:val="002F4E3C"/>
    <w:rsid w:val="00305409"/>
    <w:rsid w:val="0032696D"/>
    <w:rsid w:val="003364F8"/>
    <w:rsid w:val="003609EF"/>
    <w:rsid w:val="0036231A"/>
    <w:rsid w:val="00374DD4"/>
    <w:rsid w:val="003D3824"/>
    <w:rsid w:val="003E00D3"/>
    <w:rsid w:val="003E1A36"/>
    <w:rsid w:val="003F2449"/>
    <w:rsid w:val="00410371"/>
    <w:rsid w:val="00414D23"/>
    <w:rsid w:val="00423AB6"/>
    <w:rsid w:val="004242F1"/>
    <w:rsid w:val="00444216"/>
    <w:rsid w:val="0045411D"/>
    <w:rsid w:val="00457F71"/>
    <w:rsid w:val="0047050D"/>
    <w:rsid w:val="00491E2E"/>
    <w:rsid w:val="00495D31"/>
    <w:rsid w:val="004B75B7"/>
    <w:rsid w:val="004C652C"/>
    <w:rsid w:val="004D7D01"/>
    <w:rsid w:val="004F1599"/>
    <w:rsid w:val="005047B0"/>
    <w:rsid w:val="005141D9"/>
    <w:rsid w:val="0051580D"/>
    <w:rsid w:val="00547111"/>
    <w:rsid w:val="00562A0E"/>
    <w:rsid w:val="00564DEC"/>
    <w:rsid w:val="00574A7C"/>
    <w:rsid w:val="00592D74"/>
    <w:rsid w:val="005972AE"/>
    <w:rsid w:val="005D5B00"/>
    <w:rsid w:val="005E1D34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6F7A50"/>
    <w:rsid w:val="00736AE7"/>
    <w:rsid w:val="0074508C"/>
    <w:rsid w:val="00745C21"/>
    <w:rsid w:val="0075452B"/>
    <w:rsid w:val="00785AFF"/>
    <w:rsid w:val="00785CF9"/>
    <w:rsid w:val="00792342"/>
    <w:rsid w:val="007977A8"/>
    <w:rsid w:val="007B1E12"/>
    <w:rsid w:val="007B512A"/>
    <w:rsid w:val="007C2097"/>
    <w:rsid w:val="007D6A07"/>
    <w:rsid w:val="007F7259"/>
    <w:rsid w:val="008040A8"/>
    <w:rsid w:val="008279FA"/>
    <w:rsid w:val="00861122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420C1"/>
    <w:rsid w:val="00954EDD"/>
    <w:rsid w:val="00962443"/>
    <w:rsid w:val="009777D9"/>
    <w:rsid w:val="00991B88"/>
    <w:rsid w:val="00997B26"/>
    <w:rsid w:val="009A5753"/>
    <w:rsid w:val="009A579D"/>
    <w:rsid w:val="009B4549"/>
    <w:rsid w:val="009C0CE5"/>
    <w:rsid w:val="009E3297"/>
    <w:rsid w:val="009F433D"/>
    <w:rsid w:val="009F734F"/>
    <w:rsid w:val="00A20BFD"/>
    <w:rsid w:val="00A246B6"/>
    <w:rsid w:val="00A277A1"/>
    <w:rsid w:val="00A47E70"/>
    <w:rsid w:val="00A50CF0"/>
    <w:rsid w:val="00A63622"/>
    <w:rsid w:val="00A7671C"/>
    <w:rsid w:val="00A82FF7"/>
    <w:rsid w:val="00A94FC1"/>
    <w:rsid w:val="00AA2CBC"/>
    <w:rsid w:val="00AC5820"/>
    <w:rsid w:val="00AD1CD8"/>
    <w:rsid w:val="00AE4CF0"/>
    <w:rsid w:val="00B0233C"/>
    <w:rsid w:val="00B258BB"/>
    <w:rsid w:val="00B40323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BF081D"/>
    <w:rsid w:val="00C02433"/>
    <w:rsid w:val="00C13D5E"/>
    <w:rsid w:val="00C66BA2"/>
    <w:rsid w:val="00C777AD"/>
    <w:rsid w:val="00C870F6"/>
    <w:rsid w:val="00C95985"/>
    <w:rsid w:val="00CC5026"/>
    <w:rsid w:val="00CC68D0"/>
    <w:rsid w:val="00CD77E9"/>
    <w:rsid w:val="00CE4FAC"/>
    <w:rsid w:val="00CF4DE2"/>
    <w:rsid w:val="00D02D66"/>
    <w:rsid w:val="00D03F9A"/>
    <w:rsid w:val="00D06D51"/>
    <w:rsid w:val="00D24991"/>
    <w:rsid w:val="00D50255"/>
    <w:rsid w:val="00D52B60"/>
    <w:rsid w:val="00D66520"/>
    <w:rsid w:val="00D84AE9"/>
    <w:rsid w:val="00DE34CF"/>
    <w:rsid w:val="00E13F3D"/>
    <w:rsid w:val="00E34898"/>
    <w:rsid w:val="00EB09B7"/>
    <w:rsid w:val="00EE7D7C"/>
    <w:rsid w:val="00F20210"/>
    <w:rsid w:val="00F25D98"/>
    <w:rsid w:val="00F2700A"/>
    <w:rsid w:val="00F300FB"/>
    <w:rsid w:val="00F33E10"/>
    <w:rsid w:val="00F42263"/>
    <w:rsid w:val="00F45B9F"/>
    <w:rsid w:val="00F50168"/>
    <w:rsid w:val="00F6711E"/>
    <w:rsid w:val="00F74128"/>
    <w:rsid w:val="00FB6386"/>
    <w:rsid w:val="00FB7DFF"/>
    <w:rsid w:val="00FC2058"/>
    <w:rsid w:val="00FC64D3"/>
    <w:rsid w:val="00FC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B4032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141</TotalTime>
  <Pages>6</Pages>
  <Words>807</Words>
  <Characters>6465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78</cp:revision>
  <cp:lastPrinted>1900-01-01T00:00:00Z</cp:lastPrinted>
  <dcterms:created xsi:type="dcterms:W3CDTF">2022-01-24T16:23:00Z</dcterms:created>
  <dcterms:modified xsi:type="dcterms:W3CDTF">2022-08-02T15:09:00Z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