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903DE8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3364F8">
          <w:rPr>
            <w:b/>
            <w:i/>
            <w:noProof/>
            <w:sz w:val="28"/>
          </w:rPr>
          <w:t>9</w:t>
        </w:r>
        <w:r w:rsidR="00997B26">
          <w:rPr>
            <w:b/>
            <w:i/>
            <w:noProof/>
            <w:sz w:val="28"/>
          </w:rPr>
          <w:t>7</w:t>
        </w:r>
        <w:r w:rsidR="00FC66A7">
          <w:rPr>
            <w:b/>
            <w:i/>
            <w:noProof/>
            <w:sz w:val="28"/>
          </w:rPr>
          <w:t>9</w:t>
        </w:r>
      </w:fldSimple>
    </w:p>
    <w:p w14:paraId="210A5493" w14:textId="77777777" w:rsidR="00745C21" w:rsidRDefault="0061165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116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CE827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</w:t>
            </w:r>
            <w:r w:rsidR="004C652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611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36AE7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30AB1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A94FC1">
              <w:t>11.</w:t>
            </w:r>
            <w:r w:rsidR="001D46C8">
              <w:t>4.</w:t>
            </w:r>
            <w:r w:rsidR="00FC66A7"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EA350" w:rsidR="001E41F3" w:rsidRDefault="00611656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 w:rsidRPr="004D7D01">
              <w:t xml:space="preserve"> 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6B6D30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1D46C8">
              <w:t>4.</w:t>
            </w:r>
            <w:r w:rsidR="00FC66A7">
              <w:t>9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68C66016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11.</w:t>
            </w:r>
            <w:r w:rsidR="001D46C8">
              <w:t>4.</w:t>
            </w:r>
            <w:r w:rsidR="001461F1">
              <w:t>9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83F9B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1D46C8">
              <w:t>4.</w:t>
            </w:r>
            <w:r w:rsidR="00FC66A7">
              <w:t>9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t>Overview</w:t>
      </w:r>
      <w:bookmarkEnd w:id="3"/>
      <w:bookmarkEnd w:id="4"/>
    </w:p>
    <w:p w14:paraId="45016F00" w14:textId="45FF7C9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1D46C8">
        <w:t>4.</w:t>
      </w:r>
      <w:r w:rsidR="00FC66A7">
        <w:t>9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676383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1D46C8">
        <w:t>4.</w:t>
      </w:r>
      <w:r w:rsidR="00FC66A7">
        <w:t>9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193F6D60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997B26">
        <w:rPr>
          <w:rFonts w:cs="Arial"/>
        </w:rPr>
        <w:t xml:space="preserve">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A97709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1D46C8">
        <w:t>4_</w:t>
      </w:r>
      <w:r w:rsidR="00FC66A7">
        <w:t>9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2E3FFCF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1D46C8">
        <w:rPr>
          <w:rFonts w:cs="Arial"/>
        </w:rPr>
        <w:t>4_</w:t>
      </w:r>
      <w:r w:rsidR="00FC66A7">
        <w:rPr>
          <w:rFonts w:cs="Arial"/>
        </w:rPr>
        <w:t>9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3E9F3DB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</w:t>
            </w:r>
            <w:r w:rsidR="00D52B60">
              <w:rPr>
                <w:rFonts w:cs="Arial"/>
                <w:b/>
                <w:sz w:val="18"/>
              </w:rPr>
              <w:t xml:space="preserve">80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C02433">
              <w:rPr>
                <w:rFonts w:cs="Arial"/>
                <w:b/>
                <w:sz w:val="18"/>
              </w:rPr>
              <w:t>4.</w:t>
            </w:r>
            <w:r w:rsidR="00D52B60">
              <w:rPr>
                <w:rFonts w:cs="Arial"/>
                <w:b/>
                <w:sz w:val="18"/>
              </w:rPr>
              <w:t>9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2258" w14:textId="77777777" w:rsidR="00A82FF7" w:rsidRDefault="00A82FF7">
      <w:r>
        <w:separator/>
      </w:r>
    </w:p>
  </w:endnote>
  <w:endnote w:type="continuationSeparator" w:id="0">
    <w:p w14:paraId="1B6E05CD" w14:textId="77777777" w:rsidR="00A82FF7" w:rsidRDefault="00A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43A65" w14:textId="77777777" w:rsidR="00A82FF7" w:rsidRDefault="00A82FF7">
      <w:r>
        <w:separator/>
      </w:r>
    </w:p>
  </w:footnote>
  <w:footnote w:type="continuationSeparator" w:id="0">
    <w:p w14:paraId="02FD0D13" w14:textId="77777777" w:rsidR="00A82FF7" w:rsidRDefault="00A8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461F1"/>
    <w:rsid w:val="00192C46"/>
    <w:rsid w:val="001A08B3"/>
    <w:rsid w:val="001A7B60"/>
    <w:rsid w:val="001B52F0"/>
    <w:rsid w:val="001B7A65"/>
    <w:rsid w:val="001D46C8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C652C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1165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02433"/>
    <w:rsid w:val="00C66BA2"/>
    <w:rsid w:val="00C777AD"/>
    <w:rsid w:val="00C870F6"/>
    <w:rsid w:val="00C95985"/>
    <w:rsid w:val="00CC5026"/>
    <w:rsid w:val="00CC68D0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  <w:rsid w:val="00FC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50</cp:revision>
  <cp:lastPrinted>1900-01-01T00:00:00Z</cp:lastPrinted>
  <dcterms:created xsi:type="dcterms:W3CDTF">2022-01-24T16:23:00Z</dcterms:created>
  <dcterms:modified xsi:type="dcterms:W3CDTF">2022-08-08T13:43:00Z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