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A9D5F0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44577">
        <w:fldChar w:fldCharType="begin"/>
      </w:r>
      <w:r w:rsidR="00F44577">
        <w:instrText xml:space="preserve"> DOCPROPERTY  Tdoc#  \* MERGEFORMAT </w:instrText>
      </w:r>
      <w:r w:rsidR="00F4457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F20210">
        <w:rPr>
          <w:b/>
          <w:i/>
          <w:noProof/>
          <w:sz w:val="28"/>
        </w:rPr>
        <w:t>6</w:t>
      </w:r>
      <w:r w:rsidR="00BF73A0">
        <w:rPr>
          <w:b/>
          <w:i/>
          <w:noProof/>
          <w:sz w:val="28"/>
        </w:rPr>
        <w:t>3</w:t>
      </w:r>
      <w:r w:rsidR="00F44577">
        <w:rPr>
          <w:b/>
          <w:i/>
          <w:noProof/>
          <w:sz w:val="28"/>
        </w:rPr>
        <w:fldChar w:fldCharType="end"/>
      </w:r>
    </w:p>
    <w:p w14:paraId="210A5493" w14:textId="77777777" w:rsidR="00745C21" w:rsidRDefault="00F4457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44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304C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68</w:t>
            </w:r>
            <w:r w:rsidR="00BF73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F44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B5E24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>NR5GC FR</w:t>
            </w:r>
            <w:proofErr w:type="gramStart"/>
            <w:r w:rsidRPr="00736AE7">
              <w:t>2 :</w:t>
            </w:r>
            <w:proofErr w:type="gramEnd"/>
            <w:r w:rsidRPr="00736AE7">
              <w:t xml:space="preserve"> Addition of test case 9.1.5.</w:t>
            </w:r>
            <w:r w:rsidR="00BF73A0">
              <w:t>1.13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DAB47" w:rsidR="001E41F3" w:rsidRDefault="00920840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1F04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36AE7">
              <w:t>9.1.5.</w:t>
            </w:r>
            <w:r w:rsidR="00BF73A0">
              <w:t>1.13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9664030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36AE7">
              <w:t>9.1.5.</w:t>
            </w:r>
            <w:r w:rsidR="00BF73A0">
              <w:t>1.13</w:t>
            </w:r>
            <w:r w:rsidR="00F33E1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CDA42" w:rsidR="004D7D01" w:rsidRDefault="00736AE7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</w:t>
            </w:r>
            <w:r w:rsidR="00BF73A0">
              <w:t>1.13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750D6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F7A50">
        <w:t>9.1.5.</w:t>
      </w:r>
      <w:r w:rsidR="00BF73A0">
        <w:t>1.13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E1B2FD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36AE7">
        <w:t>9.1.5.</w:t>
      </w:r>
      <w:r w:rsidR="00BF73A0">
        <w:t>1.13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88B2976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736AE7">
        <w:t>9_1_5_</w:t>
      </w:r>
      <w:r w:rsidR="00BF73A0">
        <w:t>1_13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C9E2422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736AE7">
        <w:rPr>
          <w:rFonts w:cs="Arial"/>
        </w:rPr>
        <w:t>9_1_5_</w:t>
      </w:r>
      <w:r w:rsidR="00BF73A0">
        <w:rPr>
          <w:rFonts w:cs="Arial"/>
        </w:rPr>
        <w:t>1_13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61A2F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736AE7">
              <w:rPr>
                <w:rFonts w:cs="Arial"/>
                <w:b/>
                <w:sz w:val="18"/>
              </w:rPr>
              <w:t>96</w:t>
            </w:r>
            <w:r w:rsidR="00BF73A0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736AE7">
              <w:rPr>
                <w:rFonts w:cs="Arial"/>
                <w:b/>
                <w:sz w:val="18"/>
              </w:rPr>
              <w:t>9.1.5.</w:t>
            </w:r>
            <w:r w:rsidR="00BF73A0">
              <w:rPr>
                <w:rFonts w:cs="Arial"/>
                <w:b/>
                <w:sz w:val="18"/>
              </w:rPr>
              <w:t>1.13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D198" w14:textId="77777777" w:rsidR="00F44577" w:rsidRDefault="00F44577">
      <w:r>
        <w:separator/>
      </w:r>
    </w:p>
  </w:endnote>
  <w:endnote w:type="continuationSeparator" w:id="0">
    <w:p w14:paraId="1815C435" w14:textId="77777777" w:rsidR="00F44577" w:rsidRDefault="00F4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F57D" w14:textId="77777777" w:rsidR="00F44577" w:rsidRDefault="00F44577">
      <w:r>
        <w:separator/>
      </w:r>
    </w:p>
  </w:footnote>
  <w:footnote w:type="continuationSeparator" w:id="0">
    <w:p w14:paraId="0891F443" w14:textId="77777777" w:rsidR="00F44577" w:rsidRDefault="00F4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0840"/>
    <w:rsid w:val="00926037"/>
    <w:rsid w:val="00941E30"/>
    <w:rsid w:val="009420C1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73A0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44577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38</cp:revision>
  <cp:lastPrinted>1900-01-01T00:00:00Z</cp:lastPrinted>
  <dcterms:created xsi:type="dcterms:W3CDTF">2022-01-24T16:23:00Z</dcterms:created>
  <dcterms:modified xsi:type="dcterms:W3CDTF">2022-08-08T12:12:00Z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