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FF7A8" w14:textId="59A0AD42" w:rsidR="00240370" w:rsidRDefault="00240370" w:rsidP="00240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726E32">
          <w:rPr>
            <w:b/>
            <w:i/>
            <w:noProof/>
            <w:sz w:val="28"/>
          </w:rPr>
          <w:t>895</w:t>
        </w:r>
      </w:fldSimple>
    </w:p>
    <w:p w14:paraId="096CCB77" w14:textId="77777777" w:rsidR="00240370" w:rsidRDefault="00240370" w:rsidP="00240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0370" w14:paraId="2AF339D7" w14:textId="77777777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64935" w14:textId="77777777" w:rsidR="00240370" w:rsidRDefault="00240370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0370" w14:paraId="7B374E30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EC0CD" w14:textId="77777777" w:rsidR="00240370" w:rsidRDefault="00240370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0370" w14:paraId="34987DC7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7FDA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2DF8AA11" w14:textId="77777777" w:rsidTr="006813CD">
        <w:tc>
          <w:tcPr>
            <w:tcW w:w="142" w:type="dxa"/>
            <w:tcBorders>
              <w:left w:val="single" w:sz="4" w:space="0" w:color="auto"/>
            </w:tcBorders>
          </w:tcPr>
          <w:p w14:paraId="591DFBE1" w14:textId="77777777"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4D69B" w14:textId="77777777" w:rsidR="00240370" w:rsidRPr="00410371" w:rsidRDefault="00240370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47B9D96A" w14:textId="77777777" w:rsidR="00240370" w:rsidRDefault="00240370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6A0EF" w14:textId="77777777" w:rsidR="00240370" w:rsidRPr="00410371" w:rsidRDefault="00240370" w:rsidP="0068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0831</w:t>
              </w:r>
            </w:fldSimple>
          </w:p>
        </w:tc>
        <w:tc>
          <w:tcPr>
            <w:tcW w:w="709" w:type="dxa"/>
          </w:tcPr>
          <w:p w14:paraId="27E8BA1B" w14:textId="77777777" w:rsidR="00240370" w:rsidRDefault="00240370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386A03" w14:textId="64F8DA9D" w:rsidR="00240370" w:rsidRPr="00410371" w:rsidRDefault="00726E32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7C483" w14:textId="77777777" w:rsidR="00240370" w:rsidRDefault="00240370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4AC41C" w14:textId="050E60A3" w:rsidR="00240370" w:rsidRPr="00410371" w:rsidRDefault="00240370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726E32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23CF0" w14:textId="77777777"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14:paraId="390AFB59" w14:textId="77777777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110B7" w14:textId="77777777"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14:paraId="7D2CB49D" w14:textId="77777777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94804" w14:textId="77777777" w:rsidR="00240370" w:rsidRPr="00F25D98" w:rsidRDefault="00240370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0370" w14:paraId="797088BF" w14:textId="77777777" w:rsidTr="006813CD">
        <w:tc>
          <w:tcPr>
            <w:tcW w:w="9641" w:type="dxa"/>
            <w:gridSpan w:val="9"/>
          </w:tcPr>
          <w:p w14:paraId="3719F248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3B0A5C" w14:textId="77777777" w:rsidR="00240370" w:rsidRDefault="00240370" w:rsidP="00240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0370" w14:paraId="677E7FCB" w14:textId="77777777" w:rsidTr="006813CD">
        <w:tc>
          <w:tcPr>
            <w:tcW w:w="2835" w:type="dxa"/>
          </w:tcPr>
          <w:p w14:paraId="0D0958BF" w14:textId="77777777" w:rsidR="00240370" w:rsidRDefault="00240370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9E4B76" w14:textId="77777777"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C1D0EC" w14:textId="77777777"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8CC84" w14:textId="77777777" w:rsidR="00240370" w:rsidRDefault="00240370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ADB8A" w14:textId="77777777"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D51313" w14:textId="77777777" w:rsidR="00240370" w:rsidRDefault="00240370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49A6DB" w14:textId="77777777" w:rsidR="00240370" w:rsidRDefault="00240370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92E910" w14:textId="77777777"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03EBEC" w14:textId="77777777" w:rsidR="00240370" w:rsidRDefault="00240370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F97E63" w14:textId="77777777" w:rsidR="00240370" w:rsidRDefault="00240370" w:rsidP="00240370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0370" w14:paraId="55D2C6E7" w14:textId="77777777" w:rsidTr="00240370">
        <w:tc>
          <w:tcPr>
            <w:tcW w:w="9640" w:type="dxa"/>
            <w:gridSpan w:val="11"/>
          </w:tcPr>
          <w:p w14:paraId="50728E88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5A8E4DD9" w14:textId="77777777" w:rsidTr="002403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258169" w14:textId="77777777"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2456D" w14:textId="77777777"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f_WLAN_IPCAN_Init</w:t>
            </w:r>
            <w:proofErr w:type="spellEnd"/>
            <w:r>
              <w:fldChar w:fldCharType="end"/>
            </w:r>
          </w:p>
        </w:tc>
      </w:tr>
      <w:tr w:rsidR="00240370" w14:paraId="67F81215" w14:textId="77777777" w:rsidTr="00240370">
        <w:tc>
          <w:tcPr>
            <w:tcW w:w="1843" w:type="dxa"/>
            <w:tcBorders>
              <w:left w:val="single" w:sz="4" w:space="0" w:color="auto"/>
            </w:tcBorders>
          </w:tcPr>
          <w:p w14:paraId="204D6336" w14:textId="77777777"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3DF3D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61C4AED4" w14:textId="77777777" w:rsidTr="00240370">
        <w:tc>
          <w:tcPr>
            <w:tcW w:w="1843" w:type="dxa"/>
            <w:tcBorders>
              <w:left w:val="single" w:sz="4" w:space="0" w:color="auto"/>
            </w:tcBorders>
          </w:tcPr>
          <w:p w14:paraId="32DA9130" w14:textId="77777777"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0A4F3" w14:textId="77777777"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40370" w14:paraId="77564475" w14:textId="77777777" w:rsidTr="00240370">
        <w:tc>
          <w:tcPr>
            <w:tcW w:w="1843" w:type="dxa"/>
            <w:tcBorders>
              <w:left w:val="single" w:sz="4" w:space="0" w:color="auto"/>
            </w:tcBorders>
          </w:tcPr>
          <w:p w14:paraId="5173EFD4" w14:textId="77777777"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478AC" w14:textId="77777777"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0370" w14:paraId="6D90EE11" w14:textId="77777777" w:rsidTr="00240370">
        <w:tc>
          <w:tcPr>
            <w:tcW w:w="1843" w:type="dxa"/>
            <w:tcBorders>
              <w:left w:val="single" w:sz="4" w:space="0" w:color="auto"/>
            </w:tcBorders>
          </w:tcPr>
          <w:p w14:paraId="438D44E0" w14:textId="77777777"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980F55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047EA9CC" w14:textId="77777777" w:rsidTr="00240370">
        <w:tc>
          <w:tcPr>
            <w:tcW w:w="1843" w:type="dxa"/>
            <w:tcBorders>
              <w:left w:val="single" w:sz="4" w:space="0" w:color="auto"/>
            </w:tcBorders>
          </w:tcPr>
          <w:p w14:paraId="6C09F93C" w14:textId="77777777"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AB64C3" w14:textId="77777777"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TEI11_Test, MTSI_WLAN-UEConTest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457152" w14:textId="77777777" w:rsidR="00240370" w:rsidRDefault="00240370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92085" w14:textId="77777777" w:rsidR="00240370" w:rsidRDefault="00240370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15DF7" w14:textId="77777777"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2022-05-10</w:t>
              </w:r>
            </w:fldSimple>
          </w:p>
        </w:tc>
      </w:tr>
      <w:tr w:rsidR="00240370" w14:paraId="11DE3326" w14:textId="77777777" w:rsidTr="00240370">
        <w:tc>
          <w:tcPr>
            <w:tcW w:w="1843" w:type="dxa"/>
            <w:tcBorders>
              <w:left w:val="single" w:sz="4" w:space="0" w:color="auto"/>
            </w:tcBorders>
          </w:tcPr>
          <w:p w14:paraId="0A449B27" w14:textId="77777777"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0E8CF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F0052D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336C3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589F24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6F684DAC" w14:textId="77777777" w:rsidTr="002403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5CF114" w14:textId="77777777" w:rsidR="00240370" w:rsidRDefault="00240370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94F8D" w14:textId="77777777" w:rsidR="00240370" w:rsidRDefault="00240370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DB269" w14:textId="77777777" w:rsidR="00240370" w:rsidRDefault="00240370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225FC" w14:textId="77777777" w:rsidR="00240370" w:rsidRDefault="00240370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80518" w14:textId="77777777" w:rsidR="00240370" w:rsidRDefault="00240370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40370" w14:paraId="7DEB1CF6" w14:textId="77777777" w:rsidTr="002403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8A52A" w14:textId="77777777"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50278" w14:textId="77777777" w:rsidR="00240370" w:rsidRDefault="00240370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C70A4" w14:textId="77777777" w:rsidR="00240370" w:rsidRDefault="00240370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19FC27" w14:textId="77777777" w:rsidR="00240370" w:rsidRPr="007C2097" w:rsidRDefault="00240370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0370" w14:paraId="1969B818" w14:textId="77777777" w:rsidTr="00240370">
        <w:tc>
          <w:tcPr>
            <w:tcW w:w="1843" w:type="dxa"/>
          </w:tcPr>
          <w:p w14:paraId="3FC2FD6E" w14:textId="77777777" w:rsidR="00240370" w:rsidRDefault="00240370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814CBD" w14:textId="77777777" w:rsidR="00240370" w:rsidRDefault="00240370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13C44164" w14:textId="77777777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8247F" w14:textId="77777777"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CE352" w14:textId="77777777" w:rsidR="00240370" w:rsidRPr="00DC535C" w:rsidRDefault="00240370" w:rsidP="00240370">
            <w:pPr>
              <w:pStyle w:val="CRCoverPage"/>
              <w:spacing w:after="0"/>
              <w:rPr>
                <w:lang w:eastAsia="zh-CN"/>
              </w:rPr>
            </w:pPr>
            <w:r w:rsidRPr="00DC535C">
              <w:rPr>
                <w:lang w:eastAsia="zh-CN"/>
              </w:rPr>
              <w:t xml:space="preserve">When </w:t>
            </w:r>
            <w:proofErr w:type="spellStart"/>
            <w:r>
              <w:rPr>
                <w:lang w:eastAsia="zh-CN"/>
              </w:rPr>
              <w:t>pixit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</w:t>
            </w:r>
            <w:r>
              <w:rPr>
                <w:bCs/>
                <w:lang w:eastAsia="zh-CN"/>
              </w:rPr>
              <w:t xml:space="preserve">, which default value in </w:t>
            </w:r>
            <w:proofErr w:type="spellStart"/>
            <w:r>
              <w:rPr>
                <w:bCs/>
                <w:lang w:eastAsia="zh-CN"/>
              </w:rPr>
              <w:t>pixit</w:t>
            </w:r>
            <w:proofErr w:type="spellEnd"/>
            <w:r>
              <w:rPr>
                <w:bCs/>
                <w:lang w:eastAsia="zh-CN"/>
              </w:rPr>
              <w:t xml:space="preserve"> is 78</w:t>
            </w:r>
            <w:r w:rsidRPr="00DC535C">
              <w:rPr>
                <w:bCs/>
                <w:lang w:eastAsia="zh-CN"/>
              </w:rPr>
              <w:t xml:space="preserve">, </w:t>
            </w:r>
            <w:r>
              <w:rPr>
                <w:bCs/>
                <w:lang w:eastAsia="zh-CN"/>
              </w:rPr>
              <w:t xml:space="preserve">it will cause TCI error indicated attenuation </w:t>
            </w:r>
            <w:r w:rsidRPr="00DC535C">
              <w:rPr>
                <w:bCs/>
                <w:lang w:eastAsia="zh-CN"/>
              </w:rPr>
              <w:t xml:space="preserve">value out of constraint. </w:t>
            </w:r>
            <w:r>
              <w:rPr>
                <w:bCs/>
                <w:lang w:eastAsia="zh-CN"/>
              </w:rPr>
              <w:t xml:space="preserve">Because </w:t>
            </w:r>
            <w:r>
              <w:rPr>
                <w:lang w:eastAsia="zh-CN"/>
              </w:rPr>
              <w:t xml:space="preserve">Attenuation value =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-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>
              <w:rPr>
                <w:bCs/>
                <w:lang w:eastAsia="zh-CN"/>
              </w:rPr>
              <w:t xml:space="preserve">, current definition of </w:t>
            </w:r>
            <w:proofErr w:type="spellStart"/>
            <w:r w:rsidRPr="00DC535C">
              <w:rPr>
                <w:bCs/>
                <w:lang w:eastAsia="zh-CN"/>
              </w:rPr>
              <w:t>t</w:t>
            </w:r>
            <w:r w:rsidRPr="00DC535C">
              <w:rPr>
                <w:lang w:eastAsia="zh-CN"/>
              </w:rPr>
              <w:t>sc_MaxReferenceBeaconRSSI</w:t>
            </w:r>
            <w:proofErr w:type="spellEnd"/>
            <w:r w:rsidRPr="00DC535C">
              <w:rPr>
                <w:lang w:eastAsia="zh-CN"/>
              </w:rPr>
              <w:t xml:space="preserve"> = 220</w:t>
            </w:r>
            <w:r>
              <w:rPr>
                <w:lang w:eastAsia="zh-CN"/>
              </w:rPr>
              <w:t xml:space="preserve"> is too high and attenuation value range in (0…127). </w:t>
            </w:r>
          </w:p>
          <w:p w14:paraId="691989B1" w14:textId="77777777" w:rsidR="00240370" w:rsidRPr="00DC535C" w:rsidRDefault="00240370" w:rsidP="00240370">
            <w:pPr>
              <w:pStyle w:val="CRCoverPage"/>
              <w:spacing w:after="0"/>
            </w:pPr>
            <w:r>
              <w:t xml:space="preserve">Hence, need to 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for a cell of IMS over WLAN.</w:t>
            </w:r>
          </w:p>
        </w:tc>
      </w:tr>
      <w:tr w:rsidR="00240370" w14:paraId="1E1431E6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D56FE" w14:textId="77777777"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F3AEB" w14:textId="77777777"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2A49ED4A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B0705" w14:textId="77777777"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902B7" w14:textId="77777777" w:rsidR="00240370" w:rsidRPr="00997408" w:rsidRDefault="00240370" w:rsidP="00240370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to 127 in WLAN </w:t>
            </w:r>
            <w:proofErr w:type="spellStart"/>
            <w:r>
              <w:rPr>
                <w:lang w:eastAsia="zh-CN"/>
              </w:rPr>
              <w:t>SimulatedAP</w:t>
            </w:r>
            <w:proofErr w:type="spellEnd"/>
            <w:r>
              <w:rPr>
                <w:lang w:eastAsia="zh-CN"/>
              </w:rPr>
              <w:t xml:space="preserve"> parameter.</w:t>
            </w:r>
          </w:p>
        </w:tc>
      </w:tr>
      <w:tr w:rsidR="00240370" w14:paraId="4FBDB9C6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0FC4F" w14:textId="77777777"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C4708" w14:textId="77777777"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549F5939" w14:textId="77777777" w:rsidTr="002403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CBFCA" w14:textId="77777777"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68092" w14:textId="77777777" w:rsidR="00240370" w:rsidRPr="00DC535C" w:rsidRDefault="00240370" w:rsidP="00240370">
            <w:pPr>
              <w:pStyle w:val="CRCoverPage"/>
              <w:spacing w:after="0"/>
              <w:rPr>
                <w:noProof/>
              </w:rPr>
            </w:pPr>
            <w:r w:rsidRPr="00DC535C">
              <w:rPr>
                <w:noProof/>
              </w:rPr>
              <w:t xml:space="preserve">TC will have TCI </w:t>
            </w:r>
            <w:r>
              <w:rPr>
                <w:noProof/>
              </w:rPr>
              <w:t>exception error</w:t>
            </w:r>
            <w:r w:rsidRPr="00DC535C">
              <w:rPr>
                <w:noProof/>
              </w:rPr>
              <w:t xml:space="preserve"> when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&lt;93.</w:t>
            </w:r>
          </w:p>
        </w:tc>
      </w:tr>
      <w:tr w:rsidR="00240370" w14:paraId="2E770C1E" w14:textId="77777777" w:rsidTr="00240370">
        <w:tc>
          <w:tcPr>
            <w:tcW w:w="2694" w:type="dxa"/>
            <w:gridSpan w:val="2"/>
          </w:tcPr>
          <w:p w14:paraId="002EC70A" w14:textId="77777777"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66A41" w14:textId="77777777" w:rsidR="00240370" w:rsidRPr="00DC535C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1EBF01C8" w14:textId="77777777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8AE38" w14:textId="77777777"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07395" w14:textId="77777777" w:rsidR="00240370" w:rsidRPr="00DC535C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G.8.1 and other </w:t>
            </w:r>
            <w:proofErr w:type="spellStart"/>
            <w:r>
              <w:rPr>
                <w:color w:val="000000"/>
              </w:rPr>
              <w:t>G.x.x</w:t>
            </w:r>
            <w:proofErr w:type="spellEnd"/>
          </w:p>
        </w:tc>
      </w:tr>
      <w:tr w:rsidR="00240370" w14:paraId="5BAB571E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429A7" w14:textId="77777777"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B6E6" w14:textId="77777777" w:rsidR="00240370" w:rsidRDefault="00240370" w:rsidP="00240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370" w14:paraId="7F4BA6EF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F144" w14:textId="77777777"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98F99" w14:textId="77777777"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6CEE0" w14:textId="77777777"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AB4F9A" w14:textId="77777777" w:rsidR="00240370" w:rsidRDefault="00240370" w:rsidP="00240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1993E5" w14:textId="77777777"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14:paraId="69410D7D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00A80" w14:textId="77777777"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F84B9" w14:textId="77777777"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39E33" w14:textId="77777777"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8E112" w14:textId="77777777" w:rsidR="00240370" w:rsidRDefault="00240370" w:rsidP="00240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F4182" w14:textId="77777777"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14:paraId="01A484A5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F5883" w14:textId="77777777"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38D35" w14:textId="77777777"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CE839" w14:textId="77777777"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58E81" w14:textId="77777777" w:rsidR="00240370" w:rsidRDefault="00240370" w:rsidP="00240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89C64" w14:textId="77777777"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14:paraId="320FBF9D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15907" w14:textId="77777777"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412607" w14:textId="77777777"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CC0A3" w14:textId="77777777" w:rsidR="00240370" w:rsidRDefault="00240370" w:rsidP="0024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6E02A" w14:textId="77777777" w:rsidR="00240370" w:rsidRDefault="00240370" w:rsidP="00240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298E2" w14:textId="77777777" w:rsidR="00240370" w:rsidRDefault="00240370" w:rsidP="00240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370" w14:paraId="044E2087" w14:textId="77777777" w:rsidTr="002403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6B5A4" w14:textId="77777777" w:rsidR="00240370" w:rsidRDefault="00240370" w:rsidP="00240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3129E" w14:textId="77777777" w:rsidR="00240370" w:rsidRDefault="00240370" w:rsidP="00240370">
            <w:pPr>
              <w:pStyle w:val="CRCoverPage"/>
              <w:spacing w:after="0"/>
              <w:rPr>
                <w:noProof/>
              </w:rPr>
            </w:pPr>
          </w:p>
        </w:tc>
      </w:tr>
      <w:tr w:rsidR="00240370" w14:paraId="1B422329" w14:textId="77777777" w:rsidTr="002403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28873" w14:textId="77777777"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8077" w14:textId="77777777" w:rsidR="00240370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G.8.1 and other </w:t>
            </w:r>
            <w:proofErr w:type="spellStart"/>
            <w:r>
              <w:rPr>
                <w:color w:val="000000"/>
              </w:rPr>
              <w:t>G.x.x</w:t>
            </w:r>
            <w:proofErr w:type="spellEnd"/>
          </w:p>
        </w:tc>
      </w:tr>
      <w:tr w:rsidR="00240370" w:rsidRPr="008863B9" w14:paraId="2AAE66B7" w14:textId="77777777" w:rsidTr="002403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B8BC6" w14:textId="77777777" w:rsidR="00240370" w:rsidRPr="008863B9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43E0765" w14:textId="77777777" w:rsidR="00240370" w:rsidRPr="008863B9" w:rsidRDefault="00240370" w:rsidP="00240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0370" w14:paraId="75FEE884" w14:textId="77777777" w:rsidTr="002403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736B8" w14:textId="77777777" w:rsidR="00240370" w:rsidRDefault="00240370" w:rsidP="00240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B328B" w14:textId="77777777" w:rsidR="00240370" w:rsidRDefault="00240370" w:rsidP="00240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2B10FB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42373EEE" w14:textId="77777777" w:rsidR="003854BF" w:rsidRDefault="003854BF" w:rsidP="003854BF">
      <w:pPr>
        <w:rPr>
          <w:noProof/>
        </w:rPr>
      </w:pPr>
    </w:p>
    <w:p w14:paraId="3E7E78D2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DD8BF" w14:textId="77777777" w:rsidR="00BB18FC" w:rsidRDefault="00BB18FC" w:rsidP="00BB18FC">
      <w:pPr>
        <w:rPr>
          <w:noProof/>
        </w:rPr>
      </w:pPr>
    </w:p>
    <w:p w14:paraId="03A0E3AB" w14:textId="77777777" w:rsidR="001D7A98" w:rsidRDefault="001D7A98" w:rsidP="007D24FF">
      <w:pPr>
        <w:pStyle w:val="Heading1"/>
        <w:rPr>
          <w:rStyle w:val="Emphasis"/>
          <w:rFonts w:cs="Tahoma"/>
          <w:i w:val="0"/>
        </w:rPr>
      </w:pPr>
      <w:bookmarkStart w:id="0" w:name="_Toc80793005"/>
      <w:r w:rsidRPr="00D83A7A">
        <w:rPr>
          <w:rStyle w:val="Emphasis"/>
          <w:rFonts w:cs="Tahoma"/>
          <w:i w:val="0"/>
        </w:rPr>
        <w:t>Table of Contents</w:t>
      </w:r>
      <w:bookmarkEnd w:id="0"/>
    </w:p>
    <w:p w14:paraId="4E4AC726" w14:textId="77777777"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14:paraId="25C6E734" w14:textId="77777777"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b/>
          <w:lang w:eastAsia="ja-JP"/>
        </w:rPr>
        <w:t>1</w:t>
      </w:r>
      <w:r>
        <w:rPr>
          <w:rFonts w:ascii="Calibri" w:eastAsia="Times New Roman" w:hAnsi="Calibri"/>
          <w:szCs w:val="22"/>
          <w:lang w:val="en-US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_Toc51060798 \h </w:instrText>
      </w:r>
      <w:r>
        <w:fldChar w:fldCharType="separate"/>
      </w:r>
      <w:r>
        <w:t>3</w:t>
      </w:r>
      <w:r>
        <w:fldChar w:fldCharType="end"/>
      </w:r>
    </w:p>
    <w:p w14:paraId="5AA08D08" w14:textId="77777777" w:rsidR="0080533D" w:rsidRDefault="0080533D" w:rsidP="0080533D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b/>
        </w:rPr>
        <w:t>2</w:t>
      </w:r>
      <w:r>
        <w:rPr>
          <w:rFonts w:ascii="Calibri" w:eastAsia="Times New Roman" w:hAnsi="Calibr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_Toc51060799 \h </w:instrText>
      </w:r>
      <w:r>
        <w:fldChar w:fldCharType="separate"/>
      </w:r>
      <w:r>
        <w:t>3</w:t>
      </w:r>
      <w:r>
        <w:fldChar w:fldCharType="end"/>
      </w:r>
    </w:p>
    <w:p w14:paraId="5C4F4F42" w14:textId="77777777" w:rsidR="0080533D" w:rsidRPr="0080533D" w:rsidRDefault="0080533D" w:rsidP="0080533D"/>
    <w:p w14:paraId="69A091A2" w14:textId="77777777" w:rsidR="001D7A98" w:rsidRDefault="001D7A98" w:rsidP="001D7A98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FFFDAF4" w14:textId="77777777" w:rsidR="0029133A" w:rsidRPr="00482F79" w:rsidRDefault="00240370" w:rsidP="00240370">
      <w:pPr>
        <w:pStyle w:val="Heading2"/>
        <w:ind w:left="0" w:firstLine="0"/>
        <w:rPr>
          <w:rFonts w:ascii="Arial" w:eastAsia="Yu Mincho" w:hAnsi="Arial" w:cs="Times New Roman"/>
          <w:b/>
          <w:lang w:eastAsia="ja-JP"/>
        </w:rPr>
      </w:pPr>
      <w:bookmarkStart w:id="1" w:name="OLE_LINK2"/>
      <w:bookmarkStart w:id="2" w:name="OLE_LINK3"/>
      <w:bookmarkStart w:id="3" w:name="OLE_LINK10"/>
      <w:bookmarkStart w:id="4" w:name="OLE_LINK11"/>
      <w:bookmarkStart w:id="5" w:name="OLE_LINK12"/>
      <w:bookmarkStart w:id="6" w:name="OLE_LINK13"/>
      <w:proofErr w:type="spellStart"/>
      <w:r w:rsidRPr="00482F79">
        <w:rPr>
          <w:lang w:eastAsia="zh-CN"/>
        </w:rPr>
        <w:lastRenderedPageBreak/>
        <w:t>f_WLAN_IPCAN_Init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DC535C" w14:paraId="5B84FBF2" w14:textId="77777777" w:rsidTr="00EA7833">
        <w:tc>
          <w:tcPr>
            <w:tcW w:w="1985" w:type="dxa"/>
          </w:tcPr>
          <w:p w14:paraId="257F9A15" w14:textId="77777777" w:rsidR="00DE6E67" w:rsidRPr="00DC535C" w:rsidRDefault="007933FD" w:rsidP="007933FD">
            <w:pPr>
              <w:spacing w:before="40" w:after="40"/>
              <w:rPr>
                <w:rFonts w:ascii="Tahoma" w:hAnsi="Tahoma" w:cs="Tahoma"/>
                <w:b/>
              </w:rPr>
            </w:pPr>
            <w:r w:rsidRPr="00DC535C">
              <w:rPr>
                <w:rFonts w:ascii="Tahoma" w:hAnsi="Tahoma" w:cs="Tahoma"/>
                <w:b/>
              </w:rPr>
              <w:t>Function</w:t>
            </w:r>
            <w:r w:rsidR="00DE6E67" w:rsidRPr="00DC535C"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2B46F07F" w14:textId="77777777" w:rsidR="00DE6E67" w:rsidRPr="00DC535C" w:rsidRDefault="00482F79" w:rsidP="00907505">
            <w:pPr>
              <w:pStyle w:val="CRCoverPage"/>
              <w:spacing w:after="0"/>
              <w:rPr>
                <w:rFonts w:cs="Tahoma"/>
                <w:color w:val="000000"/>
                <w:lang w:val="en-US" w:eastAsia="zh-CN"/>
              </w:rPr>
            </w:pPr>
            <w:proofErr w:type="spellStart"/>
            <w:r w:rsidRPr="00482F79">
              <w:rPr>
                <w:bCs/>
                <w:lang w:eastAsia="zh-CN"/>
              </w:rPr>
              <w:t>f_WLAN_IPCAN_Init</w:t>
            </w:r>
            <w:proofErr w:type="spellEnd"/>
          </w:p>
        </w:tc>
      </w:tr>
      <w:tr w:rsidR="00DB1939" w:rsidRPr="00DC535C" w14:paraId="553BC9DE" w14:textId="77777777" w:rsidTr="00EA7833">
        <w:trPr>
          <w:trHeight w:val="350"/>
        </w:trPr>
        <w:tc>
          <w:tcPr>
            <w:tcW w:w="1985" w:type="dxa"/>
          </w:tcPr>
          <w:p w14:paraId="17C25B84" w14:textId="77777777" w:rsidR="00DB1939" w:rsidRPr="00DC535C" w:rsidRDefault="00DB1939" w:rsidP="00DB1939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Reason for change</w:t>
            </w:r>
          </w:p>
        </w:tc>
        <w:tc>
          <w:tcPr>
            <w:tcW w:w="7513" w:type="dxa"/>
          </w:tcPr>
          <w:p w14:paraId="163DA050" w14:textId="77777777" w:rsidR="00DB1939" w:rsidRPr="00DC535C" w:rsidRDefault="006E204F" w:rsidP="003D66F2">
            <w:pPr>
              <w:pStyle w:val="CRCoverPage"/>
              <w:spacing w:after="0"/>
            </w:pPr>
            <w:r w:rsidRPr="00DC535C">
              <w:rPr>
                <w:lang w:eastAsia="zh-CN"/>
              </w:rPr>
              <w:t xml:space="preserve">When </w:t>
            </w:r>
            <w:proofErr w:type="spellStart"/>
            <w:r>
              <w:rPr>
                <w:lang w:eastAsia="zh-CN"/>
              </w:rPr>
              <w:t>pixit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 w:rsidRPr="00DC535C">
              <w:rPr>
                <w:bCs/>
                <w:lang w:eastAsia="zh-CN"/>
              </w:rPr>
              <w:t xml:space="preserve"> &lt;93, </w:t>
            </w:r>
            <w:r>
              <w:rPr>
                <w:bCs/>
                <w:lang w:eastAsia="zh-CN"/>
              </w:rPr>
              <w:t xml:space="preserve">it will cause TCI error indicated attenuation </w:t>
            </w:r>
            <w:r w:rsidRPr="00DC535C">
              <w:rPr>
                <w:bCs/>
                <w:lang w:eastAsia="zh-CN"/>
              </w:rPr>
              <w:t xml:space="preserve">value out of constraint. </w:t>
            </w:r>
            <w:r>
              <w:rPr>
                <w:bCs/>
                <w:lang w:eastAsia="zh-CN"/>
              </w:rPr>
              <w:t xml:space="preserve">Because </w:t>
            </w:r>
            <w:r>
              <w:rPr>
                <w:lang w:eastAsia="zh-CN"/>
              </w:rPr>
              <w:t xml:space="preserve">attenuation value =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- </w:t>
            </w:r>
            <w:proofErr w:type="spellStart"/>
            <w:r w:rsidRPr="00DC535C">
              <w:rPr>
                <w:bCs/>
                <w:lang w:eastAsia="zh-CN"/>
              </w:rPr>
              <w:t>px_WLAN_BeaconRSSI</w:t>
            </w:r>
            <w:proofErr w:type="spellEnd"/>
            <w:r>
              <w:rPr>
                <w:bCs/>
                <w:lang w:eastAsia="zh-CN"/>
              </w:rPr>
              <w:t xml:space="preserve">, current definition of </w:t>
            </w:r>
            <w:proofErr w:type="spellStart"/>
            <w:r w:rsidRPr="00DC535C">
              <w:rPr>
                <w:bCs/>
                <w:lang w:eastAsia="zh-CN"/>
              </w:rPr>
              <w:t>t</w:t>
            </w:r>
            <w:r w:rsidRPr="00DC535C">
              <w:rPr>
                <w:lang w:eastAsia="zh-CN"/>
              </w:rPr>
              <w:t>sc_MaxReferenceBeaconRSSI</w:t>
            </w:r>
            <w:proofErr w:type="spellEnd"/>
            <w:r w:rsidRPr="00DC535C">
              <w:rPr>
                <w:lang w:eastAsia="zh-CN"/>
              </w:rPr>
              <w:t xml:space="preserve"> = 220</w:t>
            </w:r>
            <w:r>
              <w:rPr>
                <w:lang w:eastAsia="zh-CN"/>
              </w:rPr>
              <w:t xml:space="preserve"> is too high and attenuation value range in (0…127).</w:t>
            </w:r>
          </w:p>
        </w:tc>
      </w:tr>
      <w:tr w:rsidR="00F326B7" w:rsidRPr="00DC535C" w14:paraId="6F7A3C3F" w14:textId="77777777" w:rsidTr="00EA7833">
        <w:tc>
          <w:tcPr>
            <w:tcW w:w="1985" w:type="dxa"/>
          </w:tcPr>
          <w:p w14:paraId="71BC3B50" w14:textId="77777777"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Summary of change</w:t>
            </w:r>
          </w:p>
        </w:tc>
        <w:tc>
          <w:tcPr>
            <w:tcW w:w="7513" w:type="dxa"/>
          </w:tcPr>
          <w:p w14:paraId="5D3C5AF4" w14:textId="77777777" w:rsidR="00F326B7" w:rsidRPr="00DC535C" w:rsidRDefault="00482F79" w:rsidP="00F326B7">
            <w:pPr>
              <w:pStyle w:val="CRCoverPage"/>
              <w:spacing w:after="0"/>
            </w:pPr>
            <w:r>
              <w:rPr>
                <w:bCs/>
              </w:rPr>
              <w:t xml:space="preserve">Reset </w:t>
            </w:r>
            <w:proofErr w:type="spellStart"/>
            <w:r w:rsidRPr="00DC535C">
              <w:rPr>
                <w:lang w:eastAsia="zh-CN"/>
              </w:rPr>
              <w:t>MaxReferenceBeaconRSSI</w:t>
            </w:r>
            <w:proofErr w:type="spellEnd"/>
            <w:r>
              <w:rPr>
                <w:lang w:eastAsia="zh-CN"/>
              </w:rPr>
              <w:t xml:space="preserve"> to 127 in WLAN </w:t>
            </w:r>
            <w:proofErr w:type="spellStart"/>
            <w:r>
              <w:rPr>
                <w:lang w:eastAsia="zh-CN"/>
              </w:rPr>
              <w:t>SimulatedAP</w:t>
            </w:r>
            <w:proofErr w:type="spellEnd"/>
            <w:r>
              <w:rPr>
                <w:lang w:eastAsia="zh-CN"/>
              </w:rPr>
              <w:t xml:space="preserve"> parameter.</w:t>
            </w:r>
          </w:p>
        </w:tc>
      </w:tr>
      <w:tr w:rsidR="00F326B7" w:rsidRPr="00DC535C" w14:paraId="1D9B77B8" w14:textId="77777777" w:rsidTr="00EA7833">
        <w:tc>
          <w:tcPr>
            <w:tcW w:w="1985" w:type="dxa"/>
          </w:tcPr>
          <w:p w14:paraId="3F663586" w14:textId="77777777"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</w:rPr>
            </w:pPr>
            <w:r w:rsidRPr="00DC535C">
              <w:rPr>
                <w:rFonts w:ascii="Tahoma" w:hAnsi="Tahoma"/>
                <w:b/>
              </w:rPr>
              <w:t>TTCN module</w:t>
            </w:r>
          </w:p>
        </w:tc>
        <w:tc>
          <w:tcPr>
            <w:tcW w:w="7513" w:type="dxa"/>
          </w:tcPr>
          <w:p w14:paraId="4F201A3D" w14:textId="77777777" w:rsidR="00F326B7" w:rsidRPr="00DC535C" w:rsidRDefault="00482F79" w:rsidP="00F326B7">
            <w:pPr>
              <w:spacing w:after="0"/>
              <w:rPr>
                <w:rFonts w:ascii="Tahoma" w:hAnsi="Tahoma" w:cs="Tahoma"/>
                <w:noProof/>
              </w:rPr>
            </w:pPr>
            <w:r w:rsidRPr="00482F79">
              <w:rPr>
                <w:rFonts w:ascii="Tahoma" w:hAnsi="Tahoma" w:cs="Tahoma"/>
                <w:noProof/>
              </w:rPr>
              <w:t>Common_IMS\PART3_IPCAN\IPCAN_WLAN.ttcn</w:t>
            </w:r>
          </w:p>
        </w:tc>
      </w:tr>
      <w:tr w:rsidR="00F326B7" w:rsidRPr="00DC535C" w14:paraId="7D6AB07B" w14:textId="77777777" w:rsidTr="00EA7833">
        <w:tc>
          <w:tcPr>
            <w:tcW w:w="1985" w:type="dxa"/>
          </w:tcPr>
          <w:p w14:paraId="704C9459" w14:textId="77777777" w:rsidR="00F326B7" w:rsidRPr="00DC535C" w:rsidRDefault="00F326B7" w:rsidP="00F326B7">
            <w:pPr>
              <w:spacing w:before="40" w:after="40"/>
              <w:rPr>
                <w:rFonts w:ascii="Tahoma" w:hAnsi="Tahoma"/>
                <w:b/>
                <w:highlight w:val="cyan"/>
              </w:rPr>
            </w:pPr>
            <w:r w:rsidRPr="00DC535C">
              <w:rPr>
                <w:rFonts w:ascii="Tahoma" w:hAnsi="Tahoma"/>
                <w:b/>
              </w:rPr>
              <w:t>MCC160 Comment</w:t>
            </w:r>
          </w:p>
        </w:tc>
        <w:tc>
          <w:tcPr>
            <w:tcW w:w="7513" w:type="dxa"/>
          </w:tcPr>
          <w:p w14:paraId="44E4179D" w14:textId="77777777" w:rsidR="00F326B7" w:rsidRPr="00DC535C" w:rsidRDefault="00F326B7" w:rsidP="00F326B7">
            <w:pPr>
              <w:rPr>
                <w:rFonts w:ascii="Tahoma" w:hAnsi="Tahoma"/>
                <w:highlight w:val="cyan"/>
                <w:lang w:eastAsia="zh-CN"/>
              </w:rPr>
            </w:pPr>
          </w:p>
        </w:tc>
      </w:tr>
      <w:bookmarkEnd w:id="1"/>
      <w:bookmarkEnd w:id="2"/>
    </w:tbl>
    <w:p w14:paraId="010165B5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"/>
    <w:bookmarkEnd w:id="4"/>
    <w:p w14:paraId="2DA79085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DC535C" w14:paraId="5AFADD4B" w14:textId="77777777" w:rsidTr="005655E5">
        <w:tc>
          <w:tcPr>
            <w:tcW w:w="15562" w:type="dxa"/>
          </w:tcPr>
          <w:p w14:paraId="106007E7" w14:textId="77777777" w:rsidR="008B222E" w:rsidRPr="00DC535C" w:rsidRDefault="008B222E" w:rsidP="001270A9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</w:p>
          <w:p w14:paraId="4F1BCFC5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function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f_WLAN_IPCAN_Init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(IMS_IPCAN_CO_ORD_PORT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78FE8627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WLAN_CellId_Type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p_CellId,</w:t>
            </w:r>
          </w:p>
          <w:p w14:paraId="576D768F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PDN_Index_List_Type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 {ePDG_IMS1}) runs on WLAN_PTC</w:t>
            </w:r>
          </w:p>
          <w:p w14:paraId="1D6A3779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14:paraId="0EDEE989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true;</w:t>
            </w:r>
          </w:p>
          <w:p w14:paraId="18B1F8AD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WLAN_Only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7E9DB865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f_WLAN_CellConfig_Def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,-,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03B7F9B3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f_IMS_IPCAN_SendCoOrdMsg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cms_IPCAN_IMS_Response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(IPCAN_INIT));</w:t>
            </w:r>
          </w:p>
          <w:p w14:paraId="43F2F702" w14:textId="77777777" w:rsidR="005D7BFE" w:rsidRPr="00DC535C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650870B8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0FD920F5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7" w:name="OLE_LINK4"/>
      <w:bookmarkStart w:id="8" w:name="OLE_LINK5"/>
    </w:p>
    <w:p w14:paraId="17D20FE1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DC535C" w14:paraId="7A0A37F5" w14:textId="77777777" w:rsidTr="00190C43">
        <w:tc>
          <w:tcPr>
            <w:tcW w:w="9855" w:type="dxa"/>
          </w:tcPr>
          <w:p w14:paraId="70B7D90B" w14:textId="77777777" w:rsidR="00482F79" w:rsidRPr="00482F79" w:rsidRDefault="00AE1B3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C535C"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function </w:t>
            </w:r>
            <w:proofErr w:type="spellStart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f_WLAN_IPCAN_Init</w:t>
            </w:r>
            <w:proofErr w:type="spellEnd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(IMS_IPCAN_CO_ORD_PORT </w:t>
            </w:r>
            <w:proofErr w:type="spellStart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="00482F79"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580E5E93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WLAN_CellId_Type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p_CellId,</w:t>
            </w:r>
          </w:p>
          <w:p w14:paraId="3A4F16AD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PDN_Index_List_Type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 {ePDG_IMS1}) runs on WLAN_PTC</w:t>
            </w:r>
          </w:p>
          <w:p w14:paraId="0725CC8F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14:paraId="50253808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true;</w:t>
            </w:r>
          </w:p>
          <w:p w14:paraId="3EE35995" w14:textId="77777777" w:rsidR="00482F79" w:rsidRPr="00A56EBE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var template (value)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WLAN_APList_Type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v_WLAN_APs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;</w:t>
            </w:r>
          </w:p>
          <w:p w14:paraId="32F07854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v_WLAN_APs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:= {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cs_WLAN_SimulatedAP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p_CellId</w:t>
            </w:r>
            <w:proofErr w:type="spellEnd"/>
            <w:r w:rsidRPr="00A56EBE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, tsc_WLAN_SSID_AP1, 127)};</w:t>
            </w:r>
            <w:r w:rsidR="00141F0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</w:p>
          <w:p w14:paraId="4E450821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f_WLAN_Init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WLAN_Only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41F0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v_WLAN_APs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4955BD1E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f_WLAN_CellConfig_Def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p_PDN_Id_List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,-,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v_IMSoWLAN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79450DA6" w14:textId="77777777" w:rsidR="00482F79" w:rsidRPr="00482F79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f_IMS_IPCAN_SendCoOrdMsg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p_PortIMS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cms_IPCAN_IMS_Response</w:t>
            </w:r>
            <w:proofErr w:type="spellEnd"/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(IPCAN_INIT));</w:t>
            </w:r>
          </w:p>
          <w:p w14:paraId="69298CC4" w14:textId="77777777" w:rsidR="005D7BFE" w:rsidRPr="00DC535C" w:rsidRDefault="00482F79" w:rsidP="00482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2F7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  <w:r w:rsidR="008E7E46" w:rsidRPr="00DC535C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</w:p>
        </w:tc>
      </w:tr>
      <w:tr w:rsidR="00BA0180" w:rsidRPr="00DC535C" w14:paraId="3FA9F28F" w14:textId="77777777" w:rsidTr="00190C43">
        <w:tc>
          <w:tcPr>
            <w:tcW w:w="9855" w:type="dxa"/>
          </w:tcPr>
          <w:p w14:paraId="75119C66" w14:textId="77777777" w:rsidR="00BA0180" w:rsidRPr="00DC535C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5"/>
      <w:bookmarkEnd w:id="6"/>
      <w:bookmarkEnd w:id="7"/>
      <w:bookmarkEnd w:id="8"/>
    </w:tbl>
    <w:p w14:paraId="75CB3B60" w14:textId="77777777"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14:paraId="10B1D381" w14:textId="77777777"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14:paraId="110BB8A2" w14:textId="77777777" w:rsidR="00190C43" w:rsidRDefault="00190C43" w:rsidP="00190C43">
      <w:pPr>
        <w:spacing w:after="0"/>
        <w:rPr>
          <w:rFonts w:ascii="Tahoma" w:hAnsi="Tahoma"/>
          <w:b/>
          <w:lang w:eastAsia="en-GB"/>
        </w:rPr>
      </w:pPr>
    </w:p>
    <w:p w14:paraId="09B6DE3F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B2A31" w14:textId="77777777" w:rsidR="00CF27AF" w:rsidRDefault="00CF27AF">
      <w:r>
        <w:separator/>
      </w:r>
    </w:p>
  </w:endnote>
  <w:endnote w:type="continuationSeparator" w:id="0">
    <w:p w14:paraId="241E536C" w14:textId="77777777" w:rsidR="00CF27AF" w:rsidRDefault="00CF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01146" w14:textId="77777777" w:rsidR="00CF27AF" w:rsidRDefault="00CF27AF">
      <w:r>
        <w:separator/>
      </w:r>
    </w:p>
  </w:footnote>
  <w:footnote w:type="continuationSeparator" w:id="0">
    <w:p w14:paraId="3F037C7A" w14:textId="77777777" w:rsidR="00CF27AF" w:rsidRDefault="00CF2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1265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7970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B9506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94E6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D2D"/>
    <w:multiLevelType w:val="hybridMultilevel"/>
    <w:tmpl w:val="E13A200A"/>
    <w:lvl w:ilvl="0" w:tplc="DE14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1FC2397"/>
    <w:multiLevelType w:val="hybridMultilevel"/>
    <w:tmpl w:val="02082660"/>
    <w:lvl w:ilvl="0" w:tplc="56C8A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526943B0"/>
    <w:multiLevelType w:val="hybridMultilevel"/>
    <w:tmpl w:val="DEB44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B3C52"/>
    <w:multiLevelType w:val="hybridMultilevel"/>
    <w:tmpl w:val="71821590"/>
    <w:lvl w:ilvl="0" w:tplc="DF50BB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4950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4712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8761322">
    <w:abstractNumId w:val="8"/>
  </w:num>
  <w:num w:numId="4" w16cid:durableId="1597857845">
    <w:abstractNumId w:val="23"/>
  </w:num>
  <w:num w:numId="5" w16cid:durableId="1900556037">
    <w:abstractNumId w:val="4"/>
  </w:num>
  <w:num w:numId="6" w16cid:durableId="306667503">
    <w:abstractNumId w:val="19"/>
  </w:num>
  <w:num w:numId="7" w16cid:durableId="2125805396">
    <w:abstractNumId w:val="7"/>
  </w:num>
  <w:num w:numId="8" w16cid:durableId="490411495">
    <w:abstractNumId w:val="30"/>
  </w:num>
  <w:num w:numId="9" w16cid:durableId="1387266509">
    <w:abstractNumId w:val="2"/>
  </w:num>
  <w:num w:numId="10" w16cid:durableId="24059060">
    <w:abstractNumId w:val="32"/>
  </w:num>
  <w:num w:numId="11" w16cid:durableId="646596735">
    <w:abstractNumId w:val="11"/>
  </w:num>
  <w:num w:numId="12" w16cid:durableId="1635214904">
    <w:abstractNumId w:val="5"/>
  </w:num>
  <w:num w:numId="13" w16cid:durableId="796721701">
    <w:abstractNumId w:val="21"/>
  </w:num>
  <w:num w:numId="14" w16cid:durableId="1406992610">
    <w:abstractNumId w:val="18"/>
  </w:num>
  <w:num w:numId="15" w16cid:durableId="288904103">
    <w:abstractNumId w:val="3"/>
  </w:num>
  <w:num w:numId="16" w16cid:durableId="646860482">
    <w:abstractNumId w:val="25"/>
  </w:num>
  <w:num w:numId="17" w16cid:durableId="618757258">
    <w:abstractNumId w:val="10"/>
  </w:num>
  <w:num w:numId="18" w16cid:durableId="1540891844">
    <w:abstractNumId w:val="1"/>
  </w:num>
  <w:num w:numId="19" w16cid:durableId="1931767987">
    <w:abstractNumId w:val="14"/>
  </w:num>
  <w:num w:numId="20" w16cid:durableId="1218008619">
    <w:abstractNumId w:val="13"/>
  </w:num>
  <w:num w:numId="21" w16cid:durableId="502747754">
    <w:abstractNumId w:val="27"/>
  </w:num>
  <w:num w:numId="22" w16cid:durableId="1515454769">
    <w:abstractNumId w:val="31"/>
  </w:num>
  <w:num w:numId="23" w16cid:durableId="174003836">
    <w:abstractNumId w:val="17"/>
  </w:num>
  <w:num w:numId="24" w16cid:durableId="1841315648">
    <w:abstractNumId w:val="22"/>
  </w:num>
  <w:num w:numId="25" w16cid:durableId="742289916">
    <w:abstractNumId w:val="26"/>
  </w:num>
  <w:num w:numId="26" w16cid:durableId="1055742512">
    <w:abstractNumId w:val="35"/>
  </w:num>
  <w:num w:numId="27" w16cid:durableId="1006245306">
    <w:abstractNumId w:val="0"/>
  </w:num>
  <w:num w:numId="28" w16cid:durableId="1960721568">
    <w:abstractNumId w:val="6"/>
  </w:num>
  <w:num w:numId="29" w16cid:durableId="2142069522">
    <w:abstractNumId w:val="33"/>
  </w:num>
  <w:num w:numId="30" w16cid:durableId="1431924187">
    <w:abstractNumId w:val="9"/>
  </w:num>
  <w:num w:numId="31" w16cid:durableId="1736201021">
    <w:abstractNumId w:val="29"/>
  </w:num>
  <w:num w:numId="32" w16cid:durableId="363135514">
    <w:abstractNumId w:val="12"/>
  </w:num>
  <w:num w:numId="33" w16cid:durableId="2045253049">
    <w:abstractNumId w:val="34"/>
  </w:num>
  <w:num w:numId="34" w16cid:durableId="14622723">
    <w:abstractNumId w:val="15"/>
  </w:num>
  <w:num w:numId="35" w16cid:durableId="70930895">
    <w:abstractNumId w:val="20"/>
  </w:num>
  <w:num w:numId="36" w16cid:durableId="970287104">
    <w:abstractNumId w:val="28"/>
  </w:num>
  <w:num w:numId="37" w16cid:durableId="16571070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366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8C0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4E80"/>
    <w:rsid w:val="000E2034"/>
    <w:rsid w:val="000E23C8"/>
    <w:rsid w:val="000E30D0"/>
    <w:rsid w:val="000E59D1"/>
    <w:rsid w:val="000E70F9"/>
    <w:rsid w:val="000F103C"/>
    <w:rsid w:val="000F2650"/>
    <w:rsid w:val="000F36E0"/>
    <w:rsid w:val="000F7BA9"/>
    <w:rsid w:val="0010143A"/>
    <w:rsid w:val="00105072"/>
    <w:rsid w:val="001050A8"/>
    <w:rsid w:val="00105611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70A9"/>
    <w:rsid w:val="00133781"/>
    <w:rsid w:val="00133A10"/>
    <w:rsid w:val="00141F02"/>
    <w:rsid w:val="00142C41"/>
    <w:rsid w:val="001442E4"/>
    <w:rsid w:val="0014445A"/>
    <w:rsid w:val="00145D43"/>
    <w:rsid w:val="001518F5"/>
    <w:rsid w:val="00153ED1"/>
    <w:rsid w:val="00155990"/>
    <w:rsid w:val="0015653A"/>
    <w:rsid w:val="00157B6C"/>
    <w:rsid w:val="001625CE"/>
    <w:rsid w:val="00165CEC"/>
    <w:rsid w:val="00165E4C"/>
    <w:rsid w:val="001700B6"/>
    <w:rsid w:val="001718A8"/>
    <w:rsid w:val="001738F6"/>
    <w:rsid w:val="00173C62"/>
    <w:rsid w:val="00174695"/>
    <w:rsid w:val="00174F67"/>
    <w:rsid w:val="00176408"/>
    <w:rsid w:val="00181114"/>
    <w:rsid w:val="00181E60"/>
    <w:rsid w:val="00182CA0"/>
    <w:rsid w:val="001842A2"/>
    <w:rsid w:val="00186667"/>
    <w:rsid w:val="00187F9F"/>
    <w:rsid w:val="00190C43"/>
    <w:rsid w:val="00190C77"/>
    <w:rsid w:val="00192C46"/>
    <w:rsid w:val="00196FDC"/>
    <w:rsid w:val="001A7B60"/>
    <w:rsid w:val="001B0638"/>
    <w:rsid w:val="001B2930"/>
    <w:rsid w:val="001B7A65"/>
    <w:rsid w:val="001C653A"/>
    <w:rsid w:val="001D169E"/>
    <w:rsid w:val="001D3EC8"/>
    <w:rsid w:val="001D40C9"/>
    <w:rsid w:val="001D5B2F"/>
    <w:rsid w:val="001D7A98"/>
    <w:rsid w:val="001D7CBD"/>
    <w:rsid w:val="001E0198"/>
    <w:rsid w:val="001E2453"/>
    <w:rsid w:val="001E29E1"/>
    <w:rsid w:val="001E41F3"/>
    <w:rsid w:val="00200092"/>
    <w:rsid w:val="00200229"/>
    <w:rsid w:val="002028A4"/>
    <w:rsid w:val="00202B06"/>
    <w:rsid w:val="0020565F"/>
    <w:rsid w:val="00206B7F"/>
    <w:rsid w:val="00210BD5"/>
    <w:rsid w:val="002113AA"/>
    <w:rsid w:val="002125EB"/>
    <w:rsid w:val="002207CE"/>
    <w:rsid w:val="00221B6D"/>
    <w:rsid w:val="00224295"/>
    <w:rsid w:val="00227F0B"/>
    <w:rsid w:val="00230A79"/>
    <w:rsid w:val="0023107F"/>
    <w:rsid w:val="002311A8"/>
    <w:rsid w:val="002338BF"/>
    <w:rsid w:val="00234075"/>
    <w:rsid w:val="00235882"/>
    <w:rsid w:val="002367C4"/>
    <w:rsid w:val="0024004D"/>
    <w:rsid w:val="00240370"/>
    <w:rsid w:val="002412D9"/>
    <w:rsid w:val="0024200D"/>
    <w:rsid w:val="00242693"/>
    <w:rsid w:val="0024411D"/>
    <w:rsid w:val="002445FB"/>
    <w:rsid w:val="002452CD"/>
    <w:rsid w:val="00247A78"/>
    <w:rsid w:val="00247E38"/>
    <w:rsid w:val="00251DEF"/>
    <w:rsid w:val="0025203A"/>
    <w:rsid w:val="00252693"/>
    <w:rsid w:val="00257158"/>
    <w:rsid w:val="00257452"/>
    <w:rsid w:val="0026004D"/>
    <w:rsid w:val="00261F65"/>
    <w:rsid w:val="0026224B"/>
    <w:rsid w:val="00263C92"/>
    <w:rsid w:val="0026632A"/>
    <w:rsid w:val="00266681"/>
    <w:rsid w:val="00272FEE"/>
    <w:rsid w:val="00273A46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0DF3"/>
    <w:rsid w:val="002A1F3F"/>
    <w:rsid w:val="002A323F"/>
    <w:rsid w:val="002A4258"/>
    <w:rsid w:val="002A5633"/>
    <w:rsid w:val="002A6FF3"/>
    <w:rsid w:val="002A6FF4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2F1423"/>
    <w:rsid w:val="00302854"/>
    <w:rsid w:val="00303A7D"/>
    <w:rsid w:val="00303B7E"/>
    <w:rsid w:val="00304DF6"/>
    <w:rsid w:val="00305409"/>
    <w:rsid w:val="00307E4E"/>
    <w:rsid w:val="00310620"/>
    <w:rsid w:val="0031080D"/>
    <w:rsid w:val="00310DEB"/>
    <w:rsid w:val="0031180B"/>
    <w:rsid w:val="00314473"/>
    <w:rsid w:val="003165A1"/>
    <w:rsid w:val="0031681B"/>
    <w:rsid w:val="00323DCC"/>
    <w:rsid w:val="003270AD"/>
    <w:rsid w:val="003335A0"/>
    <w:rsid w:val="0033440B"/>
    <w:rsid w:val="00334F0F"/>
    <w:rsid w:val="00335C64"/>
    <w:rsid w:val="00336AD3"/>
    <w:rsid w:val="00337F92"/>
    <w:rsid w:val="003442A7"/>
    <w:rsid w:val="00346745"/>
    <w:rsid w:val="00346DC3"/>
    <w:rsid w:val="003504FE"/>
    <w:rsid w:val="0035148C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01EF"/>
    <w:rsid w:val="003B45D2"/>
    <w:rsid w:val="003B5AFD"/>
    <w:rsid w:val="003C1380"/>
    <w:rsid w:val="003C47D1"/>
    <w:rsid w:val="003C79B9"/>
    <w:rsid w:val="003D2990"/>
    <w:rsid w:val="003D66F2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2F79"/>
    <w:rsid w:val="00483F33"/>
    <w:rsid w:val="00484FF1"/>
    <w:rsid w:val="004870B5"/>
    <w:rsid w:val="004879FA"/>
    <w:rsid w:val="00490D19"/>
    <w:rsid w:val="00493BDB"/>
    <w:rsid w:val="00495BA6"/>
    <w:rsid w:val="004974F9"/>
    <w:rsid w:val="00497849"/>
    <w:rsid w:val="004A22F2"/>
    <w:rsid w:val="004A32CA"/>
    <w:rsid w:val="004A3B00"/>
    <w:rsid w:val="004A3C92"/>
    <w:rsid w:val="004A49B5"/>
    <w:rsid w:val="004B0266"/>
    <w:rsid w:val="004B02E2"/>
    <w:rsid w:val="004B38BB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2DF2"/>
    <w:rsid w:val="004E31D5"/>
    <w:rsid w:val="004E4A0D"/>
    <w:rsid w:val="004F2381"/>
    <w:rsid w:val="004F4A51"/>
    <w:rsid w:val="005005A6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55E5"/>
    <w:rsid w:val="00570E86"/>
    <w:rsid w:val="005760CE"/>
    <w:rsid w:val="005763FC"/>
    <w:rsid w:val="00580D30"/>
    <w:rsid w:val="00582420"/>
    <w:rsid w:val="005831DE"/>
    <w:rsid w:val="005840C5"/>
    <w:rsid w:val="00584817"/>
    <w:rsid w:val="005848B4"/>
    <w:rsid w:val="00585EF0"/>
    <w:rsid w:val="00586EB7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128B"/>
    <w:rsid w:val="005E2C44"/>
    <w:rsid w:val="005E57DA"/>
    <w:rsid w:val="005F14D0"/>
    <w:rsid w:val="005F32DD"/>
    <w:rsid w:val="005F7E45"/>
    <w:rsid w:val="00602125"/>
    <w:rsid w:val="00603B35"/>
    <w:rsid w:val="00604A41"/>
    <w:rsid w:val="00612B4F"/>
    <w:rsid w:val="00614B1C"/>
    <w:rsid w:val="006164C1"/>
    <w:rsid w:val="00617B57"/>
    <w:rsid w:val="00620254"/>
    <w:rsid w:val="00621188"/>
    <w:rsid w:val="00622AD1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44027"/>
    <w:rsid w:val="006505F0"/>
    <w:rsid w:val="00650E91"/>
    <w:rsid w:val="00651A41"/>
    <w:rsid w:val="00654483"/>
    <w:rsid w:val="0065456B"/>
    <w:rsid w:val="00655216"/>
    <w:rsid w:val="006664FE"/>
    <w:rsid w:val="0067431E"/>
    <w:rsid w:val="00674EE6"/>
    <w:rsid w:val="00675E52"/>
    <w:rsid w:val="006804F8"/>
    <w:rsid w:val="0068194D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0972"/>
    <w:rsid w:val="006C163C"/>
    <w:rsid w:val="006C4168"/>
    <w:rsid w:val="006C527D"/>
    <w:rsid w:val="006C77A9"/>
    <w:rsid w:val="006D15A3"/>
    <w:rsid w:val="006D22C0"/>
    <w:rsid w:val="006D24D4"/>
    <w:rsid w:val="006D31C9"/>
    <w:rsid w:val="006E1E20"/>
    <w:rsid w:val="006E204F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16C42"/>
    <w:rsid w:val="007243AE"/>
    <w:rsid w:val="00724D36"/>
    <w:rsid w:val="00724E4D"/>
    <w:rsid w:val="00726E32"/>
    <w:rsid w:val="00730353"/>
    <w:rsid w:val="00734947"/>
    <w:rsid w:val="007363A7"/>
    <w:rsid w:val="00741AD6"/>
    <w:rsid w:val="0074226F"/>
    <w:rsid w:val="00743BED"/>
    <w:rsid w:val="00744D20"/>
    <w:rsid w:val="00752199"/>
    <w:rsid w:val="007529B7"/>
    <w:rsid w:val="00753C32"/>
    <w:rsid w:val="00755175"/>
    <w:rsid w:val="00755576"/>
    <w:rsid w:val="00756EB5"/>
    <w:rsid w:val="00757C36"/>
    <w:rsid w:val="00757E87"/>
    <w:rsid w:val="00765FAB"/>
    <w:rsid w:val="00767148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0844"/>
    <w:rsid w:val="007818A4"/>
    <w:rsid w:val="0078286B"/>
    <w:rsid w:val="00785816"/>
    <w:rsid w:val="00792342"/>
    <w:rsid w:val="007933FD"/>
    <w:rsid w:val="0079607D"/>
    <w:rsid w:val="007A63D3"/>
    <w:rsid w:val="007B3D8B"/>
    <w:rsid w:val="007B4A67"/>
    <w:rsid w:val="007B512A"/>
    <w:rsid w:val="007C040D"/>
    <w:rsid w:val="007C2097"/>
    <w:rsid w:val="007D004D"/>
    <w:rsid w:val="007D0B60"/>
    <w:rsid w:val="007D1055"/>
    <w:rsid w:val="007D24FF"/>
    <w:rsid w:val="007D32C3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22BF"/>
    <w:rsid w:val="007F5A0E"/>
    <w:rsid w:val="007F7386"/>
    <w:rsid w:val="008005B9"/>
    <w:rsid w:val="0080419A"/>
    <w:rsid w:val="00804A21"/>
    <w:rsid w:val="0080533D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4E11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6CD"/>
    <w:rsid w:val="00867FB7"/>
    <w:rsid w:val="008701E3"/>
    <w:rsid w:val="00870AB7"/>
    <w:rsid w:val="00870EE7"/>
    <w:rsid w:val="0087489F"/>
    <w:rsid w:val="00877C30"/>
    <w:rsid w:val="00881DF4"/>
    <w:rsid w:val="00883F1B"/>
    <w:rsid w:val="0088512F"/>
    <w:rsid w:val="008869C4"/>
    <w:rsid w:val="00886AAD"/>
    <w:rsid w:val="008871D4"/>
    <w:rsid w:val="008906EF"/>
    <w:rsid w:val="008911A8"/>
    <w:rsid w:val="00891696"/>
    <w:rsid w:val="008A1B0A"/>
    <w:rsid w:val="008A24BA"/>
    <w:rsid w:val="008A2DC5"/>
    <w:rsid w:val="008A2FD3"/>
    <w:rsid w:val="008A44C6"/>
    <w:rsid w:val="008A54E2"/>
    <w:rsid w:val="008A6992"/>
    <w:rsid w:val="008A7757"/>
    <w:rsid w:val="008B222E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E7E46"/>
    <w:rsid w:val="008F138D"/>
    <w:rsid w:val="008F28E3"/>
    <w:rsid w:val="008F5595"/>
    <w:rsid w:val="008F686C"/>
    <w:rsid w:val="008F722F"/>
    <w:rsid w:val="008F7B36"/>
    <w:rsid w:val="00900B17"/>
    <w:rsid w:val="0090163E"/>
    <w:rsid w:val="00904ED8"/>
    <w:rsid w:val="00907505"/>
    <w:rsid w:val="00910A38"/>
    <w:rsid w:val="00911411"/>
    <w:rsid w:val="00914204"/>
    <w:rsid w:val="00916925"/>
    <w:rsid w:val="00917A10"/>
    <w:rsid w:val="009209A0"/>
    <w:rsid w:val="009215CF"/>
    <w:rsid w:val="00921776"/>
    <w:rsid w:val="0092350A"/>
    <w:rsid w:val="00925222"/>
    <w:rsid w:val="009258D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0E9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1E15"/>
    <w:rsid w:val="0099611C"/>
    <w:rsid w:val="00997408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1DE"/>
    <w:rsid w:val="009E15AE"/>
    <w:rsid w:val="009E1FDC"/>
    <w:rsid w:val="009E3297"/>
    <w:rsid w:val="009E5545"/>
    <w:rsid w:val="009E6AFC"/>
    <w:rsid w:val="009E777D"/>
    <w:rsid w:val="009F1B7E"/>
    <w:rsid w:val="009F2790"/>
    <w:rsid w:val="009F3642"/>
    <w:rsid w:val="009F6B87"/>
    <w:rsid w:val="009F734F"/>
    <w:rsid w:val="009F7C68"/>
    <w:rsid w:val="00A006B2"/>
    <w:rsid w:val="00A01150"/>
    <w:rsid w:val="00A02482"/>
    <w:rsid w:val="00A02941"/>
    <w:rsid w:val="00A06514"/>
    <w:rsid w:val="00A06C4E"/>
    <w:rsid w:val="00A06D25"/>
    <w:rsid w:val="00A1026A"/>
    <w:rsid w:val="00A13E13"/>
    <w:rsid w:val="00A14189"/>
    <w:rsid w:val="00A15357"/>
    <w:rsid w:val="00A15E6D"/>
    <w:rsid w:val="00A17BFC"/>
    <w:rsid w:val="00A246B6"/>
    <w:rsid w:val="00A24CCC"/>
    <w:rsid w:val="00A25D27"/>
    <w:rsid w:val="00A3190B"/>
    <w:rsid w:val="00A3278C"/>
    <w:rsid w:val="00A32879"/>
    <w:rsid w:val="00A34E14"/>
    <w:rsid w:val="00A354E7"/>
    <w:rsid w:val="00A40ACB"/>
    <w:rsid w:val="00A45D9A"/>
    <w:rsid w:val="00A47E40"/>
    <w:rsid w:val="00A47E70"/>
    <w:rsid w:val="00A5549D"/>
    <w:rsid w:val="00A56607"/>
    <w:rsid w:val="00A56680"/>
    <w:rsid w:val="00A56EBE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640"/>
    <w:rsid w:val="00AA7B2D"/>
    <w:rsid w:val="00AB7901"/>
    <w:rsid w:val="00AC347D"/>
    <w:rsid w:val="00AC3A0C"/>
    <w:rsid w:val="00AC410B"/>
    <w:rsid w:val="00AD1CD8"/>
    <w:rsid w:val="00AD4C94"/>
    <w:rsid w:val="00AD5BED"/>
    <w:rsid w:val="00AD771E"/>
    <w:rsid w:val="00AE1B39"/>
    <w:rsid w:val="00AE4E75"/>
    <w:rsid w:val="00AE6192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1A86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554C"/>
    <w:rsid w:val="00B67B97"/>
    <w:rsid w:val="00B7054F"/>
    <w:rsid w:val="00B76672"/>
    <w:rsid w:val="00B77D49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3E5"/>
    <w:rsid w:val="00B957AB"/>
    <w:rsid w:val="00B968C8"/>
    <w:rsid w:val="00B96D29"/>
    <w:rsid w:val="00B971CE"/>
    <w:rsid w:val="00BA0180"/>
    <w:rsid w:val="00BA2320"/>
    <w:rsid w:val="00BA2E23"/>
    <w:rsid w:val="00BA34E4"/>
    <w:rsid w:val="00BA3EC5"/>
    <w:rsid w:val="00BA4288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1B67"/>
    <w:rsid w:val="00C1214A"/>
    <w:rsid w:val="00C16909"/>
    <w:rsid w:val="00C25193"/>
    <w:rsid w:val="00C36C6D"/>
    <w:rsid w:val="00C42A1D"/>
    <w:rsid w:val="00C46AD4"/>
    <w:rsid w:val="00C47BCC"/>
    <w:rsid w:val="00C54B55"/>
    <w:rsid w:val="00C607E1"/>
    <w:rsid w:val="00C62FB3"/>
    <w:rsid w:val="00C638C2"/>
    <w:rsid w:val="00C67C70"/>
    <w:rsid w:val="00C7295A"/>
    <w:rsid w:val="00C75557"/>
    <w:rsid w:val="00C803B9"/>
    <w:rsid w:val="00C82805"/>
    <w:rsid w:val="00C8544D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C43"/>
    <w:rsid w:val="00CE5142"/>
    <w:rsid w:val="00CE76B3"/>
    <w:rsid w:val="00CF0AD6"/>
    <w:rsid w:val="00CF0D64"/>
    <w:rsid w:val="00CF27AF"/>
    <w:rsid w:val="00CF2EB0"/>
    <w:rsid w:val="00CF4C58"/>
    <w:rsid w:val="00CF707A"/>
    <w:rsid w:val="00D028D2"/>
    <w:rsid w:val="00D03675"/>
    <w:rsid w:val="00D03F9A"/>
    <w:rsid w:val="00D073E9"/>
    <w:rsid w:val="00D115A0"/>
    <w:rsid w:val="00D14011"/>
    <w:rsid w:val="00D174F5"/>
    <w:rsid w:val="00D20B1A"/>
    <w:rsid w:val="00D22028"/>
    <w:rsid w:val="00D2376A"/>
    <w:rsid w:val="00D238AC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15FF"/>
    <w:rsid w:val="00D627C4"/>
    <w:rsid w:val="00D63FDF"/>
    <w:rsid w:val="00D7270A"/>
    <w:rsid w:val="00D74CAC"/>
    <w:rsid w:val="00D76078"/>
    <w:rsid w:val="00D81774"/>
    <w:rsid w:val="00D9377B"/>
    <w:rsid w:val="00DA0A41"/>
    <w:rsid w:val="00DA327F"/>
    <w:rsid w:val="00DA759D"/>
    <w:rsid w:val="00DA7B6A"/>
    <w:rsid w:val="00DB1939"/>
    <w:rsid w:val="00DB1EA4"/>
    <w:rsid w:val="00DB5DB1"/>
    <w:rsid w:val="00DB693F"/>
    <w:rsid w:val="00DC1838"/>
    <w:rsid w:val="00DC535C"/>
    <w:rsid w:val="00DC746D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8F0"/>
    <w:rsid w:val="00DE6ABD"/>
    <w:rsid w:val="00DE6E67"/>
    <w:rsid w:val="00DE773D"/>
    <w:rsid w:val="00DF2868"/>
    <w:rsid w:val="00E00D7C"/>
    <w:rsid w:val="00E02127"/>
    <w:rsid w:val="00E0229B"/>
    <w:rsid w:val="00E04B5D"/>
    <w:rsid w:val="00E11C0D"/>
    <w:rsid w:val="00E1453F"/>
    <w:rsid w:val="00E149CA"/>
    <w:rsid w:val="00E16128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515"/>
    <w:rsid w:val="00E36DC6"/>
    <w:rsid w:val="00E42F79"/>
    <w:rsid w:val="00E43CBA"/>
    <w:rsid w:val="00E45349"/>
    <w:rsid w:val="00E45DDC"/>
    <w:rsid w:val="00E461EE"/>
    <w:rsid w:val="00E50226"/>
    <w:rsid w:val="00E5174B"/>
    <w:rsid w:val="00E51BD4"/>
    <w:rsid w:val="00E52EB2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7787F"/>
    <w:rsid w:val="00E82797"/>
    <w:rsid w:val="00E833F8"/>
    <w:rsid w:val="00E83DBF"/>
    <w:rsid w:val="00E844BD"/>
    <w:rsid w:val="00E85D01"/>
    <w:rsid w:val="00E87B73"/>
    <w:rsid w:val="00E87C94"/>
    <w:rsid w:val="00E9224F"/>
    <w:rsid w:val="00EA003A"/>
    <w:rsid w:val="00EA0317"/>
    <w:rsid w:val="00EA2D1E"/>
    <w:rsid w:val="00EA3B36"/>
    <w:rsid w:val="00EA6238"/>
    <w:rsid w:val="00EA7833"/>
    <w:rsid w:val="00EB3043"/>
    <w:rsid w:val="00EB5410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2B16"/>
    <w:rsid w:val="00EE64C0"/>
    <w:rsid w:val="00EE6D45"/>
    <w:rsid w:val="00EE7D7C"/>
    <w:rsid w:val="00F10B0D"/>
    <w:rsid w:val="00F11DFD"/>
    <w:rsid w:val="00F13436"/>
    <w:rsid w:val="00F1610D"/>
    <w:rsid w:val="00F1693E"/>
    <w:rsid w:val="00F172BA"/>
    <w:rsid w:val="00F177A0"/>
    <w:rsid w:val="00F21778"/>
    <w:rsid w:val="00F23C22"/>
    <w:rsid w:val="00F25D98"/>
    <w:rsid w:val="00F300FB"/>
    <w:rsid w:val="00F317F6"/>
    <w:rsid w:val="00F326B7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2C8F"/>
    <w:rsid w:val="00F55D7F"/>
    <w:rsid w:val="00F600E0"/>
    <w:rsid w:val="00F60B2A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4126"/>
    <w:rsid w:val="00FA523A"/>
    <w:rsid w:val="00FA6783"/>
    <w:rsid w:val="00FB327A"/>
    <w:rsid w:val="00FB43F9"/>
    <w:rsid w:val="00FB6386"/>
    <w:rsid w:val="00FB74A8"/>
    <w:rsid w:val="00FB7D63"/>
    <w:rsid w:val="00FC3CCF"/>
    <w:rsid w:val="00FC5046"/>
    <w:rsid w:val="00FD0B6F"/>
    <w:rsid w:val="00FD0F55"/>
    <w:rsid w:val="00FD6877"/>
    <w:rsid w:val="00FD7AD7"/>
    <w:rsid w:val="00FE03C0"/>
    <w:rsid w:val="00FE1265"/>
    <w:rsid w:val="00FE201B"/>
    <w:rsid w:val="00FE38EE"/>
    <w:rsid w:val="00FE4C02"/>
    <w:rsid w:val="00FE6F84"/>
    <w:rsid w:val="00FE710E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929D2E"/>
  <w15:chartTrackingRefBased/>
  <w15:docId w15:val="{E6F113FA-F243-4434-A594-F3D7C268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12F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47BCC"/>
    <w:pPr>
      <w:spacing w:after="0"/>
    </w:pPr>
    <w:rPr>
      <w:rFonts w:ascii="Arial" w:eastAsia="Arial Unicode MS" w:hAnsi="Arial" w:cs="Times New Roman"/>
      <w:lang w:val="en-US" w:eastAsia="zh-CN"/>
    </w:rPr>
  </w:style>
  <w:style w:type="character" w:customStyle="1" w:styleId="PlainTextChar">
    <w:name w:val="Plain Text Char"/>
    <w:link w:val="PlainText"/>
    <w:uiPriority w:val="99"/>
    <w:rsid w:val="00C47BCC"/>
    <w:rPr>
      <w:rFonts w:ascii="Arial" w:eastAsia="Arial Unicode MS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5FA8C-F7E5-46C4-ADEC-AB3622F1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403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4562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2022-05-10T19:34:00Z</dcterms:created>
  <dcterms:modified xsi:type="dcterms:W3CDTF">2022-07-14T13:37:00Z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