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79016C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F6209">
        <w:fldChar w:fldCharType="begin"/>
      </w:r>
      <w:r w:rsidR="00AF6209">
        <w:instrText xml:space="preserve"> DOCPROPERTY  Tdoc#  \* MERGEFORMAT </w:instrText>
      </w:r>
      <w:r w:rsidR="00AF6209">
        <w:fldChar w:fldCharType="separate"/>
      </w:r>
      <w:r w:rsidR="00DC4393">
        <w:rPr>
          <w:b/>
          <w:i/>
          <w:noProof/>
          <w:sz w:val="28"/>
        </w:rPr>
        <w:t>R5s220</w:t>
      </w:r>
      <w:r w:rsidR="00AA67EB">
        <w:rPr>
          <w:b/>
          <w:i/>
          <w:noProof/>
          <w:sz w:val="28"/>
        </w:rPr>
        <w:t>7</w:t>
      </w:r>
      <w:r w:rsidR="005A1238">
        <w:rPr>
          <w:b/>
          <w:i/>
          <w:noProof/>
          <w:sz w:val="28"/>
        </w:rPr>
        <w:t>77</w:t>
      </w:r>
      <w:r w:rsidR="00AF6209">
        <w:rPr>
          <w:b/>
          <w:i/>
          <w:noProof/>
          <w:sz w:val="28"/>
        </w:rPr>
        <w:fldChar w:fldCharType="end"/>
      </w:r>
    </w:p>
    <w:p w14:paraId="210A5493" w14:textId="77777777" w:rsidR="00745C21" w:rsidRDefault="00AF6209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F62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A6FC3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1B767B">
              <w:rPr>
                <w:b/>
                <w:noProof/>
                <w:sz w:val="28"/>
              </w:rPr>
              <w:t>9</w:t>
            </w:r>
            <w:r w:rsidR="00E51EC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0D4F0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F620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95200" w:rsidR="001E41F3" w:rsidRDefault="00E51ECA" w:rsidP="00B7489A">
            <w:pPr>
              <w:pStyle w:val="CRCoverPage"/>
              <w:spacing w:after="0"/>
              <w:rPr>
                <w:noProof/>
              </w:rPr>
            </w:pPr>
            <w:r w:rsidRPr="00E51ECA">
              <w:t>Correction for 5GMM test case 9.1.7.2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89D8B" w:rsidR="001E41F3" w:rsidRDefault="001B2C65" w:rsidP="003C7EE9">
            <w:pPr>
              <w:pStyle w:val="CRCoverPage"/>
              <w:spacing w:after="0"/>
              <w:rPr>
                <w:noProof/>
              </w:rPr>
            </w:pPr>
            <w:r w:rsidRPr="001B2C65">
              <w:rPr>
                <w:noProof/>
              </w:rPr>
              <w:t>TEI15_Test</w:t>
            </w:r>
            <w:r>
              <w:rPr>
                <w:noProof/>
              </w:rPr>
              <w:t xml:space="preserve">, </w:t>
            </w:r>
            <w:r w:rsidRPr="001B2C6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DA91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15336C">
              <w:rPr>
                <w:noProof/>
              </w:rPr>
              <w:t>06-21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F62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D3308" w14:textId="77777777" w:rsidR="00204F25" w:rsidRDefault="00204F25" w:rsidP="00204F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TTCN implementation for steps 1D and 2 is getting DRB information for the PDU session X using function f_NR_GetDefaultDRB_ForFirstNonIMSPDUSession(). Pre-test conditions state “the UE is in 5GS state 3N-A with at least one PDU session (with PDU session ID X where 1 &lt;= X &lt;= 15) active”. The PDU session is not restricted to be non-IMS so it should be allowed that the UE has established an IMS PDU session only.</w:t>
            </w:r>
          </w:p>
          <w:p w14:paraId="708AA7DE" w14:textId="590D3A5A" w:rsidR="0046272D" w:rsidRDefault="0046272D" w:rsidP="00204F25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4787E" w:rsidR="0046272D" w:rsidRPr="0046272D" w:rsidRDefault="00204F25" w:rsidP="00867A79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Use the function f_NR_GetDefaultDRB_ForFirstPDUSession() at steps 1D and 2, to allow for a UE operation which only creates an IMS PDU session during preamble.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561F5" w:rsidR="00684BAA" w:rsidRPr="00BD4675" w:rsidRDefault="00204F25" w:rsidP="00153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75430">
              <w:rPr>
                <w:noProof/>
              </w:rPr>
              <w:t>may fail this test case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CEE66" w:rsidR="0046272D" w:rsidRDefault="0015336C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9.1.7.2</w:t>
            </w:r>
            <w:r w:rsidR="00F9407C">
              <w:rPr>
                <w:noProof/>
              </w:rPr>
              <w:t>.NR5GC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3054DD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AF00" w:rsidR="0046272D" w:rsidRDefault="0015336C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01279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07DDC71" w14:textId="0BA716F1" w:rsidR="006A0452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0452" w:rsidRPr="00143D28">
        <w:rPr>
          <w:rFonts w:cs="Arial"/>
          <w:iCs/>
        </w:rPr>
        <w:t>Table of Contents</w:t>
      </w:r>
      <w:r w:rsidR="006A0452">
        <w:tab/>
      </w:r>
      <w:r w:rsidR="006A0452">
        <w:fldChar w:fldCharType="begin"/>
      </w:r>
      <w:r w:rsidR="006A0452">
        <w:instrText xml:space="preserve"> PAGEREF _Toc106012793 \h </w:instrText>
      </w:r>
      <w:r w:rsidR="006A0452">
        <w:fldChar w:fldCharType="separate"/>
      </w:r>
      <w:r w:rsidR="006A0452">
        <w:t>2</w:t>
      </w:r>
      <w:r w:rsidR="006A0452">
        <w:fldChar w:fldCharType="end"/>
      </w:r>
    </w:p>
    <w:p w14:paraId="277EBF02" w14:textId="4FD9C20E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_Toc106012794 \h </w:instrText>
      </w:r>
      <w:r>
        <w:fldChar w:fldCharType="separate"/>
      </w:r>
      <w:r>
        <w:t>3</w:t>
      </w:r>
      <w:r>
        <w:fldChar w:fldCharType="end"/>
      </w:r>
    </w:p>
    <w:p w14:paraId="44726F31" w14:textId="5B3C2B6C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_Toc106012795 \h </w:instrText>
      </w:r>
      <w:r>
        <w:fldChar w:fldCharType="separate"/>
      </w:r>
      <w:r>
        <w:t>3</w:t>
      </w:r>
      <w:r>
        <w:fldChar w:fldCharType="end"/>
      </w:r>
    </w:p>
    <w:p w14:paraId="75207EDE" w14:textId="249E828B" w:rsidR="006A0452" w:rsidRDefault="006A045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3D2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3D28">
        <w:rPr>
          <w:b/>
          <w:lang w:val="pt-BR"/>
        </w:rPr>
        <w:t xml:space="preserve">Change </w:t>
      </w:r>
      <w:r w:rsidRPr="00143D2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_Toc106012796 \h </w:instrText>
      </w:r>
      <w:r>
        <w:fldChar w:fldCharType="separate"/>
      </w:r>
      <w:r>
        <w:t>3</w:t>
      </w:r>
      <w:r>
        <w:fldChar w:fldCharType="end"/>
      </w:r>
    </w:p>
    <w:p w14:paraId="325A0C2F" w14:textId="7AB0033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01279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012795"/>
      <w:r w:rsidRPr="00854C55">
        <w:rPr>
          <w:b/>
        </w:rPr>
        <w:t>Corrections required</w:t>
      </w:r>
      <w:bookmarkEnd w:id="4"/>
      <w:bookmarkEnd w:id="5"/>
      <w:bookmarkEnd w:id="6"/>
    </w:p>
    <w:p w14:paraId="6AEA9C11" w14:textId="77777777" w:rsidR="00BA1C86" w:rsidRDefault="00BA1C86" w:rsidP="00BA1C8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A1C86" w14:paraId="1C7E4E04" w14:textId="77777777" w:rsidTr="003E42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1769" w14:textId="77777777" w:rsidR="00BA1C86" w:rsidRDefault="00BA1C86" w:rsidP="003E42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EBE3" w14:textId="77777777" w:rsidR="00BA1C86" w:rsidRPr="00B65B1E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5489E">
              <w:rPr>
                <w:rFonts w:ascii="Arial" w:hAnsi="Arial" w:cs="Arial"/>
                <w:lang w:val="en-US" w:eastAsia="en-GB"/>
              </w:rPr>
              <w:t xml:space="preserve">  function fl_TC_9_1_7_2_Body() runs on NR5GC_PTC</w:t>
            </w:r>
          </w:p>
        </w:tc>
      </w:tr>
      <w:tr w:rsidR="00BA1C86" w14:paraId="134D3B58" w14:textId="77777777" w:rsidTr="003E42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AE2B" w14:textId="77777777" w:rsidR="00BA1C86" w:rsidRDefault="00BA1C86" w:rsidP="003E42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82BC" w14:textId="36B6771D" w:rsidR="00BA1C86" w:rsidRPr="008D31B6" w:rsidRDefault="00097EFE" w:rsidP="003E422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Current TTCN implementation for steps 1D and 2 </w:t>
            </w:r>
            <w:r w:rsidR="00F84CD4">
              <w:rPr>
                <w:rFonts w:ascii="Arial" w:hAnsi="Arial"/>
                <w:noProof/>
              </w:rPr>
              <w:t xml:space="preserve">is getting </w:t>
            </w:r>
            <w:r w:rsidR="00300060">
              <w:rPr>
                <w:rFonts w:ascii="Arial" w:hAnsi="Arial"/>
                <w:noProof/>
              </w:rPr>
              <w:t xml:space="preserve">DRB </w:t>
            </w:r>
            <w:r w:rsidR="00F84CD4">
              <w:rPr>
                <w:rFonts w:ascii="Arial" w:hAnsi="Arial"/>
                <w:noProof/>
              </w:rPr>
              <w:t xml:space="preserve">information for the PDU session X </w:t>
            </w:r>
            <w:r w:rsidR="00300060">
              <w:rPr>
                <w:rFonts w:ascii="Arial" w:hAnsi="Arial"/>
                <w:noProof/>
              </w:rPr>
              <w:t xml:space="preserve">using function </w:t>
            </w:r>
            <w:r w:rsidR="00300060" w:rsidRPr="00300060">
              <w:rPr>
                <w:rFonts w:ascii="Arial" w:hAnsi="Arial"/>
                <w:noProof/>
              </w:rPr>
              <w:t>f_NR_GetDefaultDRB_ForFirstNonIMSPDUSession</w:t>
            </w:r>
            <w:r w:rsidR="00300060">
              <w:rPr>
                <w:rFonts w:ascii="Arial" w:hAnsi="Arial"/>
                <w:noProof/>
              </w:rPr>
              <w:t xml:space="preserve">(). </w:t>
            </w:r>
            <w:r w:rsidR="00A50E12">
              <w:rPr>
                <w:rFonts w:ascii="Arial" w:hAnsi="Arial"/>
                <w:noProof/>
              </w:rPr>
              <w:t xml:space="preserve">Pre-test conditions state </w:t>
            </w:r>
            <w:r w:rsidR="00024D9E">
              <w:rPr>
                <w:rFonts w:ascii="Arial" w:hAnsi="Arial"/>
                <w:noProof/>
              </w:rPr>
              <w:t>“</w:t>
            </w:r>
            <w:r w:rsidR="00336777" w:rsidRPr="00336777">
              <w:rPr>
                <w:rFonts w:ascii="Arial" w:hAnsi="Arial"/>
                <w:noProof/>
              </w:rPr>
              <w:t>the UE is in 5GS state 3N-A with at least one PDU session (with PDU session ID X where 1 &lt;= X &lt;= 15) active</w:t>
            </w:r>
            <w:r w:rsidR="00336777">
              <w:rPr>
                <w:rFonts w:ascii="Arial" w:hAnsi="Arial"/>
                <w:noProof/>
              </w:rPr>
              <w:t>”. The PDU session is not restricted to be non-IMS</w:t>
            </w:r>
            <w:r w:rsidR="00C1373E">
              <w:rPr>
                <w:rFonts w:ascii="Arial" w:hAnsi="Arial"/>
                <w:noProof/>
              </w:rPr>
              <w:t xml:space="preserve"> so it should be allowed that the UE has established an IMS PDU session only.</w:t>
            </w:r>
          </w:p>
        </w:tc>
      </w:tr>
      <w:tr w:rsidR="00BA1C86" w14:paraId="3E8FC74F" w14:textId="77777777" w:rsidTr="003E42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58AB" w14:textId="77777777" w:rsidR="00BA1C86" w:rsidRDefault="00BA1C86" w:rsidP="003E42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4659" w14:textId="7274FEC3" w:rsidR="00BA1C86" w:rsidRPr="0066224B" w:rsidRDefault="00C1373E" w:rsidP="003E422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Use</w:t>
            </w:r>
            <w:r w:rsidR="00BA1C86">
              <w:rPr>
                <w:noProof/>
              </w:rPr>
              <w:t xml:space="preserve"> the function </w:t>
            </w:r>
            <w:r w:rsidR="00BA1C86" w:rsidRPr="00917257">
              <w:rPr>
                <w:noProof/>
              </w:rPr>
              <w:t>f_NR_GetDefaultDRB_ForFirstPDUSession</w:t>
            </w:r>
            <w:r w:rsidR="00BA1C86">
              <w:rPr>
                <w:noProof/>
              </w:rPr>
              <w:t>()</w:t>
            </w:r>
            <w:r>
              <w:rPr>
                <w:noProof/>
              </w:rPr>
              <w:t xml:space="preserve"> at steps 1D and 2, to allow for a UE operation which only creates an IMS PDU session during preamble.</w:t>
            </w:r>
          </w:p>
        </w:tc>
      </w:tr>
      <w:tr w:rsidR="00BA1C86" w14:paraId="4379B1C7" w14:textId="77777777" w:rsidTr="003E42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8A8" w14:textId="77777777" w:rsidR="00BA1C86" w:rsidRDefault="00BA1C86" w:rsidP="003E42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F65" w14:textId="77777777" w:rsidR="00BA1C86" w:rsidRDefault="00BA1C86" w:rsidP="003E4224">
            <w:pPr>
              <w:spacing w:after="0"/>
              <w:rPr>
                <w:rFonts w:ascii="Arial" w:hAnsi="Arial" w:cs="Arial"/>
                <w:lang w:eastAsia="en-GB"/>
              </w:rPr>
            </w:pPr>
            <w:r w:rsidRPr="00820A41">
              <w:rPr>
                <w:rFonts w:ascii="Arial" w:hAnsi="Arial" w:cs="Arial"/>
                <w:lang w:eastAsia="en-GB"/>
              </w:rPr>
              <w:t>Service_Request_NR5GC.ttcn</w:t>
            </w:r>
          </w:p>
        </w:tc>
      </w:tr>
      <w:tr w:rsidR="00BA1C86" w14:paraId="28B94F57" w14:textId="77777777" w:rsidTr="003E42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233" w14:textId="77777777" w:rsidR="00BA1C86" w:rsidRDefault="00BA1C86" w:rsidP="003E42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F60" w14:textId="77777777" w:rsidR="00BA1C86" w:rsidRDefault="00BA1C86" w:rsidP="003E4224">
            <w:pPr>
              <w:rPr>
                <w:rFonts w:ascii="Arial" w:hAnsi="Arial"/>
                <w:lang w:eastAsia="zh-CN"/>
              </w:rPr>
            </w:pPr>
          </w:p>
        </w:tc>
      </w:tr>
    </w:tbl>
    <w:p w14:paraId="682591CC" w14:textId="77777777" w:rsidR="00BA1C86" w:rsidRDefault="00BA1C86" w:rsidP="00BA1C86">
      <w:pPr>
        <w:rPr>
          <w:lang w:val="en-US" w:eastAsia="zh-CN"/>
        </w:rPr>
      </w:pPr>
    </w:p>
    <w:p w14:paraId="04572D1C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A1C86" w14:paraId="5FA451D6" w14:textId="77777777" w:rsidTr="003E42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312A" w14:textId="77777777" w:rsidR="00BA1C86" w:rsidRPr="00FE70E7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function fl_TC_9_1_7_2_Body() runs on NR5GC_PTC</w:t>
            </w:r>
          </w:p>
          <w:p w14:paraId="47ECCF41" w14:textId="77777777" w:rsidR="00BA1C86" w:rsidRPr="00FE70E7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2D7D6E3" w14:textId="77777777" w:rsidR="00BA1C86" w:rsidRPr="00FE70E7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>);</w:t>
            </w:r>
          </w:p>
          <w:p w14:paraId="0D5BC059" w14:textId="77777777" w:rsidR="00BA1C86" w:rsidRPr="00FE70E7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v_SRB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 := tsc_NR_RbId_SRB2;</w:t>
            </w:r>
          </w:p>
          <w:p w14:paraId="13EECFCE" w14:textId="77777777" w:rsidR="00BA1C86" w:rsidRPr="00FE70E7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QosFlow_Identification_Type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v_QosFlowId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>;</w:t>
            </w:r>
          </w:p>
          <w:p w14:paraId="4BA6D186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DRB_ToReleaseList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E70E7">
              <w:rPr>
                <w:rFonts w:ascii="Arial" w:hAnsi="Arial" w:cs="Arial"/>
                <w:lang w:val="en-US" w:eastAsia="en-GB"/>
              </w:rPr>
              <w:t>v_DRBToReleaseList</w:t>
            </w:r>
            <w:proofErr w:type="spellEnd"/>
            <w:r w:rsidRPr="00FE70E7">
              <w:rPr>
                <w:rFonts w:ascii="Arial" w:hAnsi="Arial" w:cs="Arial"/>
                <w:lang w:val="en-US" w:eastAsia="en-GB"/>
              </w:rPr>
              <w:t>;</w:t>
            </w:r>
          </w:p>
          <w:p w14:paraId="59C0EAA7" w14:textId="77777777" w:rsidR="00BA1C86" w:rsidRPr="00FE70E7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F6F4DD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151CA737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47B629" w14:textId="77777777" w:rsidR="00BA1C86" w:rsidRPr="00652AB1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52AB1">
              <w:rPr>
                <w:rFonts w:ascii="Arial" w:hAnsi="Arial" w:cs="Arial"/>
                <w:lang w:val="en-US" w:eastAsia="en-GB"/>
              </w:rPr>
              <w:t xml:space="preserve">  //@siclog "Steps 1D - 1E"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>@ //@sic R5-202661 sic@</w:t>
            </w:r>
          </w:p>
          <w:p w14:paraId="6523F9D1" w14:textId="77777777" w:rsidR="00BA1C86" w:rsidRPr="00652AB1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52AB1">
              <w:rPr>
                <w:rFonts w:ascii="Arial" w:hAnsi="Arial" w:cs="Arial"/>
                <w:lang w:val="en-US" w:eastAsia="en-GB"/>
              </w:rPr>
              <w:t xml:space="preserve">    f_NR5GC_CloseUE_TestLoopModeB (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>, '01'O); //@sic R5s200716 sic@</w:t>
            </w:r>
          </w:p>
          <w:p w14:paraId="3033A63C" w14:textId="77777777" w:rsidR="00BA1C86" w:rsidRPr="00652AB1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52AB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f_IP_Routing_ChangeToRawmode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>(IP); //@sic R5s200716 sic@</w:t>
            </w:r>
          </w:p>
          <w:p w14:paraId="487D276F" w14:textId="77777777" w:rsidR="00BA1C86" w:rsidRPr="00652AB1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5EACC9" w14:textId="77777777" w:rsidR="00BA1C86" w:rsidRPr="006A617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52AB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v_QosFlowId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 xml:space="preserve"> := </w:t>
            </w:r>
            <w:r w:rsidRPr="006A617B">
              <w:rPr>
                <w:rFonts w:ascii="Arial" w:hAnsi="Arial" w:cs="Arial"/>
                <w:lang w:val="en-US" w:eastAsia="en-GB"/>
              </w:rPr>
              <w:t>f_NR_GetQosFlowIdentification_ForDRBId(</w:t>
            </w:r>
            <w:r w:rsidRPr="006A617B">
              <w:rPr>
                <w:rFonts w:ascii="Arial" w:hAnsi="Arial" w:cs="Arial"/>
                <w:highlight w:val="yellow"/>
                <w:lang w:val="en-US" w:eastAsia="en-GB"/>
              </w:rPr>
              <w:t>f_NR_GetDefaultDRB_ForFirstNonIMSPDUSession()</w:t>
            </w:r>
            <w:r w:rsidRPr="006A617B">
              <w:rPr>
                <w:rFonts w:ascii="Arial" w:hAnsi="Arial" w:cs="Arial"/>
                <w:lang w:val="en-US" w:eastAsia="en-GB"/>
              </w:rPr>
              <w:t>);</w:t>
            </w:r>
          </w:p>
          <w:p w14:paraId="3F175E3B" w14:textId="77777777" w:rsidR="00BA1C86" w:rsidRPr="00652AB1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A617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A617B">
              <w:rPr>
                <w:rFonts w:ascii="Arial" w:hAnsi="Arial" w:cs="Arial"/>
                <w:lang w:val="en-US" w:eastAsia="en-GB"/>
              </w:rPr>
              <w:t>v_DRBToReleaseList</w:t>
            </w:r>
            <w:proofErr w:type="spellEnd"/>
            <w:r w:rsidRPr="006A617B">
              <w:rPr>
                <w:rFonts w:ascii="Arial" w:hAnsi="Arial" w:cs="Arial"/>
                <w:lang w:val="en-US" w:eastAsia="en-GB"/>
              </w:rPr>
              <w:t xml:space="preserve"> := {</w:t>
            </w:r>
            <w:proofErr w:type="spellStart"/>
            <w:r w:rsidRPr="00204F25">
              <w:rPr>
                <w:rFonts w:ascii="Arial" w:hAnsi="Arial" w:cs="Arial"/>
                <w:highlight w:val="yellow"/>
                <w:lang w:val="en-US" w:eastAsia="en-GB"/>
              </w:rPr>
              <w:t>f_NR_GetDefaultDRB_ForFirstNonIMSPDUSession</w:t>
            </w:r>
            <w:proofErr w:type="spellEnd"/>
            <w:r w:rsidRPr="00204F25">
              <w:rPr>
                <w:rFonts w:ascii="Arial" w:hAnsi="Arial" w:cs="Arial"/>
                <w:highlight w:val="yellow"/>
                <w:lang w:val="en-US" w:eastAsia="en-GB"/>
              </w:rPr>
              <w:t>()</w:t>
            </w:r>
            <w:r w:rsidRPr="006A617B">
              <w:rPr>
                <w:rFonts w:ascii="Arial" w:hAnsi="Arial" w:cs="Arial"/>
                <w:lang w:val="en-US" w:eastAsia="en-GB"/>
              </w:rPr>
              <w:t>}; //Get the first non-IMS PDU session ID</w:t>
            </w:r>
          </w:p>
          <w:p w14:paraId="7E86D4A6" w14:textId="77777777" w:rsidR="00BA1C86" w:rsidRPr="00652AB1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52AB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 xml:space="preserve"> := cs_38508_RadioBearerConfigDef(-, -,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v_DRBToReleaseList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>);</w:t>
            </w:r>
          </w:p>
          <w:p w14:paraId="1598CEA1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52AB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v_PSI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52AB1">
              <w:rPr>
                <w:rFonts w:ascii="Arial" w:hAnsi="Arial" w:cs="Arial"/>
                <w:lang w:val="en-US" w:eastAsia="en-GB"/>
              </w:rPr>
              <w:t>v_QosFlowId.PDU_SessionId</w:t>
            </w:r>
            <w:proofErr w:type="spellEnd"/>
            <w:r w:rsidRPr="00652AB1">
              <w:rPr>
                <w:rFonts w:ascii="Arial" w:hAnsi="Arial" w:cs="Arial"/>
                <w:lang w:val="en-US" w:eastAsia="en-GB"/>
              </w:rPr>
              <w:t>);</w:t>
            </w:r>
          </w:p>
          <w:p w14:paraId="223BC6BD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A4408BD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4F1030D2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B2DD34A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E12FF9">
              <w:rPr>
                <w:rFonts w:ascii="Arial" w:hAnsi="Arial" w:cs="Arial"/>
                <w:lang w:val="en-US" w:eastAsia="en-GB"/>
              </w:rPr>
              <w:t xml:space="preserve">    //@siclog "Steps 2 - 3" 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>@</w:t>
            </w:r>
          </w:p>
          <w:p w14:paraId="680F800B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t xml:space="preserve">    //The SS transmits an 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 xml:space="preserve"> message to release User-plane resources for the PDU session.</w:t>
            </w:r>
          </w:p>
          <w:p w14:paraId="35B00EBF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t xml:space="preserve">    //@sic R5s201129 sic@ 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f_NR_SendRRCReconfiguration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>);</w:t>
            </w:r>
          </w:p>
          <w:p w14:paraId="3E328CAE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6A617B">
              <w:rPr>
                <w:rFonts w:ascii="Arial" w:hAnsi="Arial" w:cs="Arial"/>
                <w:lang w:val="en-US" w:eastAsia="en-GB"/>
              </w:rPr>
              <w:t>v_RlcToReleaseList</w:t>
            </w:r>
            <w:proofErr w:type="spellEnd"/>
            <w:r w:rsidRPr="006A617B">
              <w:rPr>
                <w:rFonts w:ascii="Arial" w:hAnsi="Arial" w:cs="Arial"/>
                <w:lang w:val="en-US" w:eastAsia="en-GB"/>
              </w:rPr>
              <w:t xml:space="preserve"> := {f_NR_LogicalChannelId_DRB(</w:t>
            </w:r>
            <w:r w:rsidRPr="006A617B">
              <w:rPr>
                <w:rFonts w:ascii="Arial" w:hAnsi="Arial" w:cs="Arial"/>
                <w:highlight w:val="yellow"/>
                <w:lang w:val="en-US" w:eastAsia="en-GB"/>
              </w:rPr>
              <w:t>f_NR_GetDefaultDRB_ForFirstNonIMSPDUSession()</w:t>
            </w:r>
            <w:r w:rsidRPr="006A617B">
              <w:rPr>
                <w:rFonts w:ascii="Arial" w:hAnsi="Arial" w:cs="Arial"/>
                <w:lang w:val="en-US" w:eastAsia="en-GB"/>
              </w:rPr>
              <w:t>)}; //@sic R5s200716 sic@</w:t>
            </w:r>
          </w:p>
          <w:p w14:paraId="344BBA24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v_CellGroupConfig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 xml:space="preserve"> := cs_38508_CellGroupConfig (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tsc_NR_CellGroupId_MCG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 xml:space="preserve"> , //@sic R5s200716 sic@</w:t>
            </w:r>
          </w:p>
          <w:p w14:paraId="5830C321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t xml:space="preserve">                                                   omit,</w:t>
            </w:r>
          </w:p>
          <w:p w14:paraId="61BAB0D6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E12FF9">
              <w:rPr>
                <w:rFonts w:ascii="Arial" w:hAnsi="Arial" w:cs="Arial"/>
                <w:lang w:val="en-US" w:eastAsia="en-GB"/>
              </w:rPr>
              <w:t>v_RlcToReleaseList</w:t>
            </w:r>
            <w:proofErr w:type="spellEnd"/>
            <w:r w:rsidRPr="00E12FF9">
              <w:rPr>
                <w:rFonts w:ascii="Arial" w:hAnsi="Arial" w:cs="Arial"/>
                <w:lang w:val="en-US" w:eastAsia="en-GB"/>
              </w:rPr>
              <w:t>,</w:t>
            </w:r>
          </w:p>
          <w:p w14:paraId="521EF881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t xml:space="preserve">                                                   omit,</w:t>
            </w:r>
          </w:p>
          <w:p w14:paraId="093042E2" w14:textId="77777777" w:rsidR="00BA1C86" w:rsidRPr="00E12FF9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t xml:space="preserve">                                                   omit,</w:t>
            </w:r>
          </w:p>
          <w:p w14:paraId="1B829FA9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12FF9">
              <w:rPr>
                <w:rFonts w:ascii="Arial" w:hAnsi="Arial" w:cs="Arial"/>
                <w:lang w:val="en-US" w:eastAsia="en-GB"/>
              </w:rPr>
              <w:t xml:space="preserve">                                                   omit);</w:t>
            </w:r>
          </w:p>
          <w:p w14:paraId="7D33DBC6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498342C6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BA58BE8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28F5254A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DE4634C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</w:p>
    <w:p w14:paraId="7DC22B4E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</w:p>
    <w:p w14:paraId="1D04413B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</w:p>
    <w:p w14:paraId="47472B81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</w:p>
    <w:p w14:paraId="105CE11D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</w:p>
    <w:p w14:paraId="5634C291" w14:textId="77777777" w:rsidR="00BA1C86" w:rsidRDefault="00BA1C86" w:rsidP="00BA1C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A1C86" w14:paraId="12C35820" w14:textId="77777777" w:rsidTr="003E42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14E2" w14:textId="77777777" w:rsidR="00BA1C86" w:rsidRPr="00BD6C1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</w:t>
            </w:r>
            <w:r w:rsidRPr="00BD6C1B">
              <w:rPr>
                <w:rFonts w:ascii="Arial" w:hAnsi="Arial" w:cs="Arial"/>
                <w:lang w:val="en-US" w:eastAsia="en-GB"/>
              </w:rPr>
              <w:t>function fl_TC_9_1_7_2_Body() runs on NR5GC_PTC</w:t>
            </w:r>
          </w:p>
          <w:p w14:paraId="7A4304A1" w14:textId="77777777" w:rsidR="00BA1C86" w:rsidRPr="00BD6C1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D6C1B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8158F38" w14:textId="77777777" w:rsidR="00BA1C86" w:rsidRPr="00BD6C1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D6C1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>);</w:t>
            </w:r>
          </w:p>
          <w:p w14:paraId="6E244590" w14:textId="77777777" w:rsidR="00BA1C86" w:rsidRPr="00BD6C1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D6C1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v_SRB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 := tsc_NR_RbId_SRB2;</w:t>
            </w:r>
          </w:p>
          <w:p w14:paraId="008D86A6" w14:textId="77777777" w:rsidR="00BA1C86" w:rsidRPr="00BD6C1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D6C1B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QosFlow_Identification_Type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v_QosFlowId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>;</w:t>
            </w:r>
          </w:p>
          <w:p w14:paraId="50733FFB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D6C1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DRB_ToReleaseList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D6C1B">
              <w:rPr>
                <w:rFonts w:ascii="Arial" w:hAnsi="Arial" w:cs="Arial"/>
                <w:lang w:val="en-US" w:eastAsia="en-GB"/>
              </w:rPr>
              <w:t>v_DRBToReleaseList</w:t>
            </w:r>
            <w:proofErr w:type="spellEnd"/>
            <w:r w:rsidRPr="00BD6C1B">
              <w:rPr>
                <w:rFonts w:ascii="Arial" w:hAnsi="Arial" w:cs="Arial"/>
                <w:lang w:val="en-US" w:eastAsia="en-GB"/>
              </w:rPr>
              <w:t>;</w:t>
            </w:r>
          </w:p>
          <w:p w14:paraId="706A6A6E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D81F8FE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3E3A0C01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3EB5323" w14:textId="77777777" w:rsidR="00BA1C86" w:rsidRPr="00BB5E2D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B5E2D">
              <w:rPr>
                <w:rFonts w:ascii="Arial" w:hAnsi="Arial" w:cs="Arial"/>
                <w:lang w:val="en-US" w:eastAsia="en-GB"/>
              </w:rPr>
              <w:t xml:space="preserve">    //@siclog "Steps 1D - 1E" </w:t>
            </w:r>
            <w:proofErr w:type="spellStart"/>
            <w:r w:rsidRPr="00BB5E2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BB5E2D">
              <w:rPr>
                <w:rFonts w:ascii="Arial" w:hAnsi="Arial" w:cs="Arial"/>
                <w:lang w:val="en-US" w:eastAsia="en-GB"/>
              </w:rPr>
              <w:t>@ //@sic R5-202661 sic@</w:t>
            </w:r>
          </w:p>
          <w:p w14:paraId="05E13837" w14:textId="77777777" w:rsidR="00BA1C86" w:rsidRPr="00BB5E2D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B5E2D">
              <w:rPr>
                <w:rFonts w:ascii="Arial" w:hAnsi="Arial" w:cs="Arial"/>
                <w:lang w:val="en-US" w:eastAsia="en-GB"/>
              </w:rPr>
              <w:t xml:space="preserve">    f_NR5GC_CloseUE_TestLoopModeB (</w:t>
            </w:r>
            <w:proofErr w:type="spellStart"/>
            <w:r w:rsidRPr="00BB5E2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BB5E2D">
              <w:rPr>
                <w:rFonts w:ascii="Arial" w:hAnsi="Arial" w:cs="Arial"/>
                <w:lang w:val="en-US" w:eastAsia="en-GB"/>
              </w:rPr>
              <w:t>, '01'O); //@sic R5s200716 sic@</w:t>
            </w:r>
          </w:p>
          <w:p w14:paraId="2C3648EF" w14:textId="77777777" w:rsidR="00BA1C86" w:rsidRPr="00BB5E2D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B5E2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B5E2D">
              <w:rPr>
                <w:rFonts w:ascii="Arial" w:hAnsi="Arial" w:cs="Arial"/>
                <w:lang w:val="en-US" w:eastAsia="en-GB"/>
              </w:rPr>
              <w:t>f_IP_Routing_ChangeToRawmode</w:t>
            </w:r>
            <w:proofErr w:type="spellEnd"/>
            <w:r w:rsidRPr="00BB5E2D">
              <w:rPr>
                <w:rFonts w:ascii="Arial" w:hAnsi="Arial" w:cs="Arial"/>
                <w:lang w:val="en-US" w:eastAsia="en-GB"/>
              </w:rPr>
              <w:t>(IP); //@sic R5s200716 sic@</w:t>
            </w:r>
          </w:p>
          <w:p w14:paraId="3998C015" w14:textId="77777777" w:rsidR="00BA1C86" w:rsidRPr="00BB5E2D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CF8E178" w14:textId="61C5BE25" w:rsidR="00BA1C86" w:rsidRPr="00BB5E2D" w:rsidRDefault="00BA1C86" w:rsidP="00B44F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B5E2D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2EE76A2" w14:textId="3F5EDB36" w:rsidR="00BA1C86" w:rsidRPr="00B44FAB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B5E2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B5E2D">
              <w:rPr>
                <w:rFonts w:ascii="Arial" w:hAnsi="Arial" w:cs="Arial"/>
                <w:lang w:val="en-US" w:eastAsia="en-GB"/>
              </w:rPr>
              <w:t>v_QosFlowId</w:t>
            </w:r>
            <w:proofErr w:type="spellEnd"/>
            <w:r w:rsidRPr="00BB5E2D">
              <w:rPr>
                <w:rFonts w:ascii="Arial" w:hAnsi="Arial" w:cs="Arial"/>
                <w:lang w:val="en-US" w:eastAsia="en-GB"/>
              </w:rPr>
              <w:t xml:space="preserve"> := </w:t>
            </w:r>
            <w:r w:rsidRPr="00B44FAB">
              <w:rPr>
                <w:rFonts w:ascii="Arial" w:hAnsi="Arial" w:cs="Arial"/>
                <w:lang w:val="en-US" w:eastAsia="en-GB"/>
              </w:rPr>
              <w:t>f_NR_GetQosFlowIdentification_ForDRB</w:t>
            </w:r>
            <w:r w:rsidR="00204F25">
              <w:rPr>
                <w:rFonts w:ascii="Arial" w:hAnsi="Arial" w:cs="Arial"/>
                <w:lang w:val="en-US" w:eastAsia="en-GB"/>
              </w:rPr>
              <w:t>(</w:t>
            </w:r>
            <w:r w:rsidRPr="00204F25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f_NR_GetDefaultDRB_ForFirstPDUSession()</w:t>
            </w:r>
            <w:r w:rsidRPr="00B44FAB">
              <w:rPr>
                <w:rFonts w:ascii="Arial" w:hAnsi="Arial" w:cs="Arial"/>
                <w:lang w:val="en-US" w:eastAsia="en-GB"/>
              </w:rPr>
              <w:t>);</w:t>
            </w:r>
          </w:p>
          <w:p w14:paraId="514A0DFA" w14:textId="7D5CB703" w:rsidR="00BA1C86" w:rsidRPr="00BB5E2D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44F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44FAB">
              <w:rPr>
                <w:rFonts w:ascii="Arial" w:hAnsi="Arial" w:cs="Arial"/>
                <w:lang w:val="en-US" w:eastAsia="en-GB"/>
              </w:rPr>
              <w:t>v_DRBToReleaseList</w:t>
            </w:r>
            <w:proofErr w:type="spellEnd"/>
            <w:r w:rsidRPr="00B44FAB">
              <w:rPr>
                <w:rFonts w:ascii="Arial" w:hAnsi="Arial" w:cs="Arial"/>
                <w:lang w:val="en-US" w:eastAsia="en-GB"/>
              </w:rPr>
              <w:t xml:space="preserve"> := {</w:t>
            </w:r>
            <w:proofErr w:type="spellStart"/>
            <w:r w:rsidRPr="00204F25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</w:t>
            </w:r>
            <w:proofErr w:type="spellEnd"/>
            <w:r w:rsidRPr="00204F25">
              <w:rPr>
                <w:rFonts w:ascii="Arial" w:hAnsi="Arial" w:cs="Arial"/>
                <w:highlight w:val="yellow"/>
                <w:lang w:val="en-US" w:eastAsia="en-GB"/>
              </w:rPr>
              <w:t>()</w:t>
            </w:r>
            <w:r w:rsidRPr="00B44FAB">
              <w:rPr>
                <w:rFonts w:ascii="Arial" w:hAnsi="Arial" w:cs="Arial"/>
                <w:lang w:val="en-US" w:eastAsia="en-GB"/>
              </w:rPr>
              <w:t xml:space="preserve">}; //Get the first non-IMS PDU session ID </w:t>
            </w:r>
          </w:p>
          <w:p w14:paraId="21070398" w14:textId="7B7E94F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B5E2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B5E2D">
              <w:rPr>
                <w:rFonts w:ascii="Arial" w:hAnsi="Arial" w:cs="Arial"/>
                <w:lang w:val="en-US" w:eastAsia="en-GB"/>
              </w:rPr>
              <w:t>v_RadioBearerC</w:t>
            </w:r>
            <w:proofErr w:type="spellEnd"/>
            <w:r w:rsidRPr="00BB5E2D">
              <w:rPr>
                <w:rFonts w:ascii="Arial" w:hAnsi="Arial" w:cs="Arial"/>
                <w:lang w:val="en-US" w:eastAsia="en-GB"/>
              </w:rPr>
              <w:t xml:space="preserve">:= cs_38508_RadioBearerConfigDef(-, -, </w:t>
            </w:r>
            <w:proofErr w:type="spellStart"/>
            <w:r w:rsidRPr="00BB5E2D">
              <w:rPr>
                <w:rFonts w:ascii="Arial" w:hAnsi="Arial" w:cs="Arial"/>
                <w:lang w:val="en-US" w:eastAsia="en-GB"/>
              </w:rPr>
              <w:t>v_DRBToReleaseList</w:t>
            </w:r>
            <w:proofErr w:type="spellEnd"/>
            <w:r w:rsidRPr="00BB5E2D">
              <w:rPr>
                <w:rFonts w:ascii="Arial" w:hAnsi="Arial" w:cs="Arial"/>
                <w:lang w:val="en-US" w:eastAsia="en-GB"/>
              </w:rPr>
              <w:t>);</w:t>
            </w:r>
          </w:p>
          <w:p w14:paraId="2521948B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44C666D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5202137A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4B20BC8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//@siclog "Steps 2 - 3"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>@</w:t>
            </w:r>
          </w:p>
          <w:p w14:paraId="2D7AD70B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//The SS transmits an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 xml:space="preserve"> message to release User-plane resources for the PDU session.</w:t>
            </w:r>
          </w:p>
          <w:p w14:paraId="5C987D3D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//@sic R5s201129 sic@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f_NR_SendRRCReconfiguration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>);</w:t>
            </w:r>
          </w:p>
          <w:p w14:paraId="6109687F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v_RlcToReleaseList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 xml:space="preserve"> := {f_NR_LogicalChannelId_DRB(f_NR_GetDefaultDRB_ForFirstNonIMSPDUSession())}; //@sic R5s200716 sic@</w:t>
            </w:r>
          </w:p>
          <w:p w14:paraId="40FABA16" w14:textId="33067BC2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04F25">
              <w:rPr>
                <w:rFonts w:ascii="Arial" w:hAnsi="Arial" w:cs="Arial"/>
                <w:lang w:val="en-US" w:eastAsia="en-GB"/>
              </w:rPr>
              <w:t>v_RlcToReleaseList</w:t>
            </w:r>
            <w:proofErr w:type="spellEnd"/>
            <w:r w:rsidRPr="00204F25">
              <w:rPr>
                <w:rFonts w:ascii="Arial" w:hAnsi="Arial" w:cs="Arial"/>
                <w:lang w:val="en-US" w:eastAsia="en-GB"/>
              </w:rPr>
              <w:t xml:space="preserve"> := {f_NR_LogicalChannelId_DRB(</w:t>
            </w:r>
            <w:r w:rsidRPr="00204F25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f_NR_GetDefaultDRB_ForFirstPDUSession()</w:t>
            </w:r>
            <w:r w:rsidRPr="00204F25">
              <w:rPr>
                <w:rFonts w:ascii="Arial" w:hAnsi="Arial" w:cs="Arial"/>
                <w:lang w:val="en-US" w:eastAsia="en-GB"/>
              </w:rPr>
              <w:t xml:space="preserve">)}; //@sic R5s200716 sic@ </w:t>
            </w:r>
          </w:p>
          <w:p w14:paraId="6DC1B1AF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v_CellGroupConfig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 xml:space="preserve"> := cs_38508_CellGroupConfig (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tsc_NR_CellGroupId_MCG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 xml:space="preserve"> , //@sic R5s200716 sic@</w:t>
            </w:r>
          </w:p>
          <w:p w14:paraId="3ACA82A8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                                               omit,</w:t>
            </w:r>
          </w:p>
          <w:p w14:paraId="06033915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6E1E4A">
              <w:rPr>
                <w:rFonts w:ascii="Arial" w:hAnsi="Arial" w:cs="Arial"/>
                <w:lang w:val="en-US" w:eastAsia="en-GB"/>
              </w:rPr>
              <w:t>v_RlcToReleaseList</w:t>
            </w:r>
            <w:proofErr w:type="spellEnd"/>
            <w:r w:rsidRPr="006E1E4A">
              <w:rPr>
                <w:rFonts w:ascii="Arial" w:hAnsi="Arial" w:cs="Arial"/>
                <w:lang w:val="en-US" w:eastAsia="en-GB"/>
              </w:rPr>
              <w:t>,</w:t>
            </w:r>
          </w:p>
          <w:p w14:paraId="44B18A22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                                               omit,</w:t>
            </w:r>
          </w:p>
          <w:p w14:paraId="6A0D1A55" w14:textId="77777777" w:rsidR="00BA1C86" w:rsidRPr="006E1E4A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                                               omit,</w:t>
            </w:r>
          </w:p>
          <w:p w14:paraId="13B822DF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E1E4A">
              <w:rPr>
                <w:rFonts w:ascii="Arial" w:hAnsi="Arial" w:cs="Arial"/>
                <w:lang w:val="en-US" w:eastAsia="en-GB"/>
              </w:rPr>
              <w:t xml:space="preserve">                                                   omit);</w:t>
            </w:r>
          </w:p>
          <w:p w14:paraId="1A1E7F62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F099930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4E467DF5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15B10B3" w14:textId="77777777" w:rsidR="00BA1C86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1D9C5DB3" w14:textId="77777777" w:rsidR="00BA1C86" w:rsidRPr="00571BB2" w:rsidRDefault="00BA1C86" w:rsidP="003E42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</w:tc>
      </w:tr>
    </w:tbl>
    <w:p w14:paraId="6B187629" w14:textId="77777777" w:rsidR="00BA1C86" w:rsidRPr="00AB302D" w:rsidRDefault="00BA1C86" w:rsidP="00BA1C86">
      <w:pPr>
        <w:rPr>
          <w:lang w:val="en-US" w:eastAsia="zh-CN"/>
        </w:rPr>
      </w:pPr>
    </w:p>
    <w:p w14:paraId="247A03BC" w14:textId="77777777" w:rsidR="00BA1C86" w:rsidRDefault="00BA1C86" w:rsidP="00BA1C86"/>
    <w:p w14:paraId="555A231F" w14:textId="54A5112B" w:rsidR="00DC7A19" w:rsidRDefault="00DC7A19" w:rsidP="00DC7A19"/>
    <w:sectPr w:rsidR="00DC7A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C5F5C" w14:textId="77777777" w:rsidR="00E75843" w:rsidRDefault="00E75843">
      <w:r>
        <w:separator/>
      </w:r>
    </w:p>
  </w:endnote>
  <w:endnote w:type="continuationSeparator" w:id="0">
    <w:p w14:paraId="5DB135DA" w14:textId="77777777" w:rsidR="00E75843" w:rsidRDefault="00E75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DA9ED" w14:textId="77777777" w:rsidR="00E75843" w:rsidRDefault="00E75843">
      <w:r>
        <w:separator/>
      </w:r>
    </w:p>
  </w:footnote>
  <w:footnote w:type="continuationSeparator" w:id="0">
    <w:p w14:paraId="25271FA1" w14:textId="77777777" w:rsidR="00E75843" w:rsidRDefault="00E75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0"/>
  </w:num>
  <w:num w:numId="6">
    <w:abstractNumId w:val="13"/>
  </w:num>
  <w:num w:numId="7">
    <w:abstractNumId w:val="10"/>
  </w:num>
  <w:num w:numId="8">
    <w:abstractNumId w:val="9"/>
  </w:num>
  <w:num w:numId="9">
    <w:abstractNumId w:val="14"/>
  </w:num>
  <w:num w:numId="10">
    <w:abstractNumId w:val="2"/>
  </w:num>
  <w:num w:numId="11">
    <w:abstractNumId w:val="4"/>
  </w:num>
  <w:num w:numId="12">
    <w:abstractNumId w:val="7"/>
  </w:num>
  <w:num w:numId="13">
    <w:abstractNumId w:val="1"/>
  </w:num>
  <w:num w:numId="14">
    <w:abstractNumId w:val="12"/>
  </w:num>
  <w:num w:numId="15">
    <w:abstractNumId w:val="3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24D9E"/>
    <w:rsid w:val="00075430"/>
    <w:rsid w:val="000755C9"/>
    <w:rsid w:val="00090A0D"/>
    <w:rsid w:val="00097EFE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5336C"/>
    <w:rsid w:val="00172233"/>
    <w:rsid w:val="00175179"/>
    <w:rsid w:val="00183F49"/>
    <w:rsid w:val="0018700F"/>
    <w:rsid w:val="00192C46"/>
    <w:rsid w:val="001A08B3"/>
    <w:rsid w:val="001A7B60"/>
    <w:rsid w:val="001B2C65"/>
    <w:rsid w:val="001B52F0"/>
    <w:rsid w:val="001B767B"/>
    <w:rsid w:val="001B7A65"/>
    <w:rsid w:val="001E2565"/>
    <w:rsid w:val="001E41F3"/>
    <w:rsid w:val="001E790C"/>
    <w:rsid w:val="002034C2"/>
    <w:rsid w:val="00204F25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0060"/>
    <w:rsid w:val="00303144"/>
    <w:rsid w:val="00305409"/>
    <w:rsid w:val="003103B5"/>
    <w:rsid w:val="003156FB"/>
    <w:rsid w:val="0032322D"/>
    <w:rsid w:val="00336777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34123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A1238"/>
    <w:rsid w:val="005B2F31"/>
    <w:rsid w:val="005B76D2"/>
    <w:rsid w:val="005E2C44"/>
    <w:rsid w:val="00621188"/>
    <w:rsid w:val="006257ED"/>
    <w:rsid w:val="00653DE4"/>
    <w:rsid w:val="00665C47"/>
    <w:rsid w:val="00684BAA"/>
    <w:rsid w:val="00695808"/>
    <w:rsid w:val="006A0452"/>
    <w:rsid w:val="006A617B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4764B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0E12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AF6209"/>
    <w:rsid w:val="00B0233C"/>
    <w:rsid w:val="00B258BB"/>
    <w:rsid w:val="00B31734"/>
    <w:rsid w:val="00B328F2"/>
    <w:rsid w:val="00B44FAB"/>
    <w:rsid w:val="00B54BAF"/>
    <w:rsid w:val="00B67B97"/>
    <w:rsid w:val="00B7489A"/>
    <w:rsid w:val="00B85CB9"/>
    <w:rsid w:val="00B968C8"/>
    <w:rsid w:val="00BA1C86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1373E"/>
    <w:rsid w:val="00C35AF3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E049DE"/>
    <w:rsid w:val="00E13F3D"/>
    <w:rsid w:val="00E20D6E"/>
    <w:rsid w:val="00E34898"/>
    <w:rsid w:val="00E42691"/>
    <w:rsid w:val="00E51ECA"/>
    <w:rsid w:val="00E75843"/>
    <w:rsid w:val="00EB09B7"/>
    <w:rsid w:val="00EE7D7C"/>
    <w:rsid w:val="00F02DF8"/>
    <w:rsid w:val="00F16AA1"/>
    <w:rsid w:val="00F25D98"/>
    <w:rsid w:val="00F2700A"/>
    <w:rsid w:val="00F300FB"/>
    <w:rsid w:val="00F62183"/>
    <w:rsid w:val="00F84CD4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824</TotalTime>
  <Pages>5</Pages>
  <Words>1084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73</cp:revision>
  <cp:lastPrinted>1900-01-01T08:00:00Z</cp:lastPrinted>
  <dcterms:created xsi:type="dcterms:W3CDTF">2022-04-15T19:39:00Z</dcterms:created>
  <dcterms:modified xsi:type="dcterms:W3CDTF">2022-06-23T08:43:00Z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