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0BCDEB5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</w:t>
        </w:r>
        <w:r w:rsidR="00AA67EB">
          <w:rPr>
            <w:b/>
            <w:i/>
            <w:noProof/>
            <w:sz w:val="28"/>
          </w:rPr>
          <w:t>73</w:t>
        </w:r>
        <w:r w:rsidR="00D44460">
          <w:rPr>
            <w:b/>
            <w:i/>
            <w:noProof/>
            <w:sz w:val="28"/>
          </w:rPr>
          <w:t>3</w:t>
        </w:r>
      </w:fldSimple>
    </w:p>
    <w:p w14:paraId="210A5493" w14:textId="77777777" w:rsidR="00745C21" w:rsidRDefault="00AA67EB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AA67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C63BF" w:rsidR="0095746E" w:rsidRPr="00410371" w:rsidRDefault="0021430A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90A0D">
              <w:rPr>
                <w:b/>
                <w:noProof/>
                <w:sz w:val="28"/>
              </w:rPr>
              <w:t>5</w:t>
            </w:r>
            <w:r w:rsidR="00D35C76">
              <w:rPr>
                <w:b/>
                <w:noProof/>
                <w:sz w:val="28"/>
              </w:rPr>
              <w:t>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0D7F98" w:rsidR="001E41F3" w:rsidRDefault="00D44460" w:rsidP="00B7489A">
            <w:pPr>
              <w:pStyle w:val="CRCoverPage"/>
              <w:spacing w:after="0"/>
              <w:rPr>
                <w:noProof/>
              </w:rPr>
            </w:pPr>
            <w:r w:rsidRPr="00D44460">
              <w:t>Correction for 5GMM test case 9.1.6.1.1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48BEA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465590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</w:t>
            </w:r>
            <w:r w:rsidR="000A5DF8">
              <w:rPr>
                <w:noProof/>
              </w:rPr>
              <w:t>6</w:t>
            </w:r>
            <w:r w:rsidR="00BD4675">
              <w:rPr>
                <w:noProof/>
              </w:rPr>
              <w:t>-</w:t>
            </w:r>
            <w:r w:rsidR="000A5DF8">
              <w:rPr>
                <w:noProof/>
              </w:rPr>
              <w:t>0</w:t>
            </w:r>
            <w:r w:rsidR="00D44460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AA67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F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A2C28B" w:rsidR="00010FCE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a UE operating with IMS enabled, when switched on at step </w:t>
            </w:r>
            <w:r w:rsidR="00C92749">
              <w:rPr>
                <w:noProof/>
              </w:rPr>
              <w:t>13a1</w:t>
            </w:r>
            <w:r>
              <w:rPr>
                <w:noProof/>
              </w:rPr>
              <w:t xml:space="preserve"> the current TTCN implementation may not correctly handle the IMS registraion signalling.</w:t>
            </w:r>
          </w:p>
        </w:tc>
      </w:tr>
      <w:tr w:rsidR="00010FC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5E3F61C" w:rsidR="00010FCE" w:rsidRDefault="00010FCE" w:rsidP="00010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FC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65789F" w:rsidR="00010FCE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 function f_NR5GC_SwitchOnAndResetIMS() instead of f_UT_SwitchOnUE()</w:t>
            </w:r>
          </w:p>
        </w:tc>
      </w:tr>
      <w:tr w:rsidR="00010FC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10FCE" w:rsidRDefault="00010FCE" w:rsidP="00010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F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CF8EC0" w:rsidR="00010FCE" w:rsidRPr="00BD4675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010FCE" w14:paraId="034AF533" w14:textId="77777777" w:rsidTr="00547111">
        <w:tc>
          <w:tcPr>
            <w:tcW w:w="2694" w:type="dxa"/>
            <w:gridSpan w:val="2"/>
          </w:tcPr>
          <w:p w14:paraId="39D9EB5B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10FCE" w:rsidRDefault="00010FCE" w:rsidP="00010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F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6C9563" w:rsidR="00010FCE" w:rsidRDefault="00BB42E7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9.1.6.1.1</w:t>
            </w:r>
            <w:r w:rsidR="00010FCE">
              <w:rPr>
                <w:noProof/>
              </w:rPr>
              <w:t>.NR5GC</w:t>
            </w:r>
          </w:p>
        </w:tc>
      </w:tr>
      <w:tr w:rsidR="00010F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10FCE" w:rsidRDefault="00010FCE" w:rsidP="00010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F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10FCE" w:rsidRDefault="00010FCE" w:rsidP="00010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10FCE" w:rsidRDefault="00010FCE" w:rsidP="00010F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F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10FCE" w:rsidRDefault="00010FCE" w:rsidP="00010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10FCE" w:rsidRDefault="00010FCE" w:rsidP="00010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0F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F198B0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E47B4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10FCE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010FCE" w:rsidRDefault="00010FCE" w:rsidP="00010F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F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10FCE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10FCE" w:rsidRDefault="00010FCE" w:rsidP="00010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0F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10FCE" w:rsidRDefault="00010FCE" w:rsidP="00010FCE">
            <w:pPr>
              <w:pStyle w:val="CRCoverPage"/>
              <w:spacing w:after="0"/>
              <w:rPr>
                <w:noProof/>
              </w:rPr>
            </w:pPr>
          </w:p>
        </w:tc>
      </w:tr>
      <w:tr w:rsidR="00010F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10FCE" w:rsidRDefault="00010FCE" w:rsidP="00010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0FC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10FCE" w:rsidRPr="008863B9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10FCE" w:rsidRPr="008863B9" w:rsidRDefault="00010FCE" w:rsidP="00010F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0F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10FCE" w:rsidRDefault="00010FCE" w:rsidP="00010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550069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FFEE764" w14:textId="108B3B19" w:rsidR="00010FCE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0FCE" w:rsidRPr="003E47A6">
        <w:rPr>
          <w:rFonts w:cs="Arial"/>
          <w:iCs/>
        </w:rPr>
        <w:t>Table of Contents</w:t>
      </w:r>
      <w:r w:rsidR="00010FCE">
        <w:tab/>
      </w:r>
      <w:r w:rsidR="00010FCE">
        <w:fldChar w:fldCharType="begin"/>
      </w:r>
      <w:r w:rsidR="00010FCE">
        <w:instrText xml:space="preserve"> PAGEREF _Toc105500694 \h </w:instrText>
      </w:r>
      <w:r w:rsidR="00010FCE">
        <w:fldChar w:fldCharType="separate"/>
      </w:r>
      <w:r w:rsidR="00010FCE">
        <w:t>2</w:t>
      </w:r>
      <w:r w:rsidR="00010FCE">
        <w:fldChar w:fldCharType="end"/>
      </w:r>
    </w:p>
    <w:p w14:paraId="70FFF551" w14:textId="4580CCEB" w:rsidR="00010FCE" w:rsidRDefault="00010FC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E47A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E47A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_Toc105500695 \h </w:instrText>
      </w:r>
      <w:r>
        <w:fldChar w:fldCharType="separate"/>
      </w:r>
      <w:r>
        <w:t>3</w:t>
      </w:r>
      <w:r>
        <w:fldChar w:fldCharType="end"/>
      </w:r>
    </w:p>
    <w:p w14:paraId="2673065C" w14:textId="2F36B00F" w:rsidR="00010FCE" w:rsidRDefault="00010FC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E47A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E47A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_Toc105500696 \h </w:instrText>
      </w:r>
      <w:r>
        <w:fldChar w:fldCharType="separate"/>
      </w:r>
      <w:r>
        <w:t>3</w:t>
      </w:r>
      <w:r>
        <w:fldChar w:fldCharType="end"/>
      </w:r>
    </w:p>
    <w:p w14:paraId="25C7BA7C" w14:textId="5BBBDBB9" w:rsidR="00010FCE" w:rsidRDefault="00010FC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E47A6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E47A6">
        <w:rPr>
          <w:rFonts w:cs="Arial"/>
          <w:color w:val="000000"/>
          <w:lang w:eastAsia="en-GB"/>
        </w:rPr>
        <w:t xml:space="preserve">Change </w:t>
      </w:r>
      <w:r w:rsidRPr="003E47A6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_Toc105500697 \h </w:instrText>
      </w:r>
      <w:r>
        <w:fldChar w:fldCharType="separate"/>
      </w:r>
      <w:r>
        <w:t>3</w:t>
      </w:r>
      <w:r>
        <w:fldChar w:fldCharType="end"/>
      </w:r>
    </w:p>
    <w:p w14:paraId="325A0C2F" w14:textId="7A49F05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550069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0F61BB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5500696"/>
      <w:r w:rsidRPr="00854C55">
        <w:rPr>
          <w:b/>
        </w:rPr>
        <w:t>Corrections required</w:t>
      </w:r>
      <w:bookmarkEnd w:id="4"/>
      <w:bookmarkEnd w:id="5"/>
      <w:bookmarkEnd w:id="6"/>
    </w:p>
    <w:p w14:paraId="6C91B7CE" w14:textId="04767E07" w:rsidR="00A30C1F" w:rsidRDefault="00A30C1F" w:rsidP="00A30C1F"/>
    <w:p w14:paraId="760311D9" w14:textId="77777777" w:rsidR="00250772" w:rsidRDefault="00250772" w:rsidP="00250772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50772" w14:paraId="56F62554" w14:textId="77777777" w:rsidTr="0021388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BB53" w14:textId="77777777" w:rsidR="00250772" w:rsidRDefault="00250772" w:rsidP="0021388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44FB" w14:textId="7CBBB76A" w:rsidR="00250772" w:rsidRPr="00B65B1E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5489E">
              <w:rPr>
                <w:rFonts w:ascii="Arial" w:hAnsi="Arial" w:cs="Arial"/>
                <w:lang w:val="en-US" w:eastAsia="en-GB"/>
              </w:rPr>
              <w:t xml:space="preserve">  </w:t>
            </w:r>
            <w:r w:rsidRPr="00CF47A0">
              <w:rPr>
                <w:rFonts w:ascii="Arial" w:hAnsi="Arial" w:cs="Arial"/>
                <w:lang w:val="en-US" w:eastAsia="en-GB"/>
              </w:rPr>
              <w:t xml:space="preserve">fl_TC_9_1_6_1_1_TestBody() </w:t>
            </w:r>
          </w:p>
        </w:tc>
      </w:tr>
      <w:tr w:rsidR="00250772" w14:paraId="1DE2F34F" w14:textId="77777777" w:rsidTr="0021388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E0AE" w14:textId="77777777" w:rsidR="00250772" w:rsidRDefault="00250772" w:rsidP="0021388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52E5" w14:textId="521DD182" w:rsidR="00250772" w:rsidRPr="0041442B" w:rsidRDefault="0041442B" w:rsidP="00213883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41442B">
              <w:rPr>
                <w:rFonts w:ascii="Arial" w:hAnsi="Arial" w:cs="Arial"/>
                <w:noProof/>
              </w:rPr>
              <w:t xml:space="preserve">For a UE operating with IMS enabled, when switched on at step </w:t>
            </w:r>
            <w:r w:rsidRPr="0041442B">
              <w:rPr>
                <w:rFonts w:ascii="Arial" w:hAnsi="Arial" w:cs="Arial"/>
                <w:noProof/>
              </w:rPr>
              <w:t>13a1</w:t>
            </w:r>
            <w:r w:rsidRPr="0041442B">
              <w:rPr>
                <w:rFonts w:ascii="Arial" w:hAnsi="Arial" w:cs="Arial"/>
                <w:noProof/>
              </w:rPr>
              <w:t xml:space="preserve"> the current TTCN implementation may not correctly handle the IMS registraion signalling.</w:t>
            </w:r>
          </w:p>
        </w:tc>
      </w:tr>
      <w:tr w:rsidR="00250772" w14:paraId="44C71018" w14:textId="77777777" w:rsidTr="0021388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E88E" w14:textId="77777777" w:rsidR="00250772" w:rsidRDefault="00250772" w:rsidP="0021388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54AB" w14:textId="0679D181" w:rsidR="00250772" w:rsidRPr="0041442B" w:rsidRDefault="0041442B" w:rsidP="00213883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41442B">
              <w:rPr>
                <w:rFonts w:cs="Arial"/>
                <w:noProof/>
              </w:rPr>
              <w:t>Use function f_NR5GC_SwitchOnAndResetIMS() instead of f_UT_SwitchOnUE()</w:t>
            </w:r>
          </w:p>
        </w:tc>
      </w:tr>
      <w:tr w:rsidR="00250772" w14:paraId="0AA49C5E" w14:textId="77777777" w:rsidTr="0021388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38D2" w14:textId="77777777" w:rsidR="00250772" w:rsidRDefault="00250772" w:rsidP="0021388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8A6F" w14:textId="77777777" w:rsidR="00250772" w:rsidRDefault="00250772" w:rsidP="00213883">
            <w:pPr>
              <w:spacing w:after="0"/>
              <w:rPr>
                <w:rFonts w:ascii="Arial" w:hAnsi="Arial" w:cs="Arial"/>
                <w:lang w:eastAsia="en-GB"/>
              </w:rPr>
            </w:pPr>
            <w:r w:rsidRPr="00AD79E0">
              <w:rPr>
                <w:rFonts w:ascii="Arial" w:hAnsi="Arial" w:cs="Arial"/>
                <w:lang w:eastAsia="en-GB"/>
              </w:rPr>
              <w:t>Deregistration_NR5GC.ttcn</w:t>
            </w:r>
          </w:p>
        </w:tc>
      </w:tr>
      <w:tr w:rsidR="00250772" w14:paraId="2C6B9D8E" w14:textId="77777777" w:rsidTr="0021388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8608" w14:textId="77777777" w:rsidR="00250772" w:rsidRDefault="00250772" w:rsidP="0021388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D07A" w14:textId="77777777" w:rsidR="00250772" w:rsidRDefault="00250772" w:rsidP="00213883">
            <w:pPr>
              <w:rPr>
                <w:rFonts w:ascii="Arial" w:hAnsi="Arial"/>
                <w:lang w:eastAsia="zh-CN"/>
              </w:rPr>
            </w:pPr>
          </w:p>
        </w:tc>
      </w:tr>
    </w:tbl>
    <w:p w14:paraId="37882422" w14:textId="77777777" w:rsidR="00250772" w:rsidRDefault="00250772" w:rsidP="00250772">
      <w:pPr>
        <w:rPr>
          <w:lang w:val="en-US" w:eastAsia="zh-CN"/>
        </w:rPr>
      </w:pPr>
    </w:p>
    <w:p w14:paraId="7CDEF421" w14:textId="77777777" w:rsidR="00250772" w:rsidRDefault="00250772" w:rsidP="0025077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0772" w14:paraId="58218207" w14:textId="77777777" w:rsidTr="0021388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96A5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E70E7">
              <w:rPr>
                <w:rFonts w:ascii="Arial" w:hAnsi="Arial" w:cs="Arial"/>
                <w:lang w:val="en-US" w:eastAsia="en-GB"/>
              </w:rPr>
              <w:t xml:space="preserve">  </w:t>
            </w:r>
            <w:r w:rsidRPr="00CF47A0">
              <w:rPr>
                <w:rFonts w:ascii="Arial" w:hAnsi="Arial" w:cs="Arial"/>
                <w:lang w:val="en-US" w:eastAsia="en-GB"/>
              </w:rPr>
              <w:t xml:space="preserve">  function fl_TC_9_1_6_1_1_TestBody() runs on NR5GC_PTC</w:t>
            </w:r>
          </w:p>
          <w:p w14:paraId="4BC7E6C5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EED0190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 := f_NR5GC_MapNASCell(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);</w:t>
            </w:r>
          </w:p>
          <w:p w14:paraId="7561BDA9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;</w:t>
            </w:r>
          </w:p>
          <w:p w14:paraId="41B6001E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;</w:t>
            </w:r>
          </w:p>
          <w:p w14:paraId="7E2F6552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NR_RadioBearerId_Type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v_SRB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 := tsc_NR_RbId_SRB2; //@sic R5-192397 sic@</w:t>
            </w:r>
          </w:p>
          <w:p w14:paraId="7B4F069A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timer t_T3522 :=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f_NR_SetTimerToleranceMin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nasTimer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, 6.0);</w:t>
            </w:r>
          </w:p>
          <w:p w14:paraId="21BD400D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timer t_T3570 :=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f_NR_SetTimerToleranceMin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nasTimer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, 6.0);</w:t>
            </w:r>
          </w:p>
          <w:p w14:paraId="744F012B" w14:textId="77777777" w:rsidR="00250772" w:rsidRPr="00FE70E7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5ECD5A5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/****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Skiping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code ***********/</w:t>
            </w:r>
          </w:p>
          <w:p w14:paraId="39CCDAB5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2EF1B56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//EXCEPTION: Steps 13a1 to 13a4 describe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behaviour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 xml:space="preserve"> that depends on the UE capability; the "lower case letter" identifies a step sequence that take place if the UE supports remove USIM without power down: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pc_USIM_Removal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 xml:space="preserve"> = TRUE [29]</w:t>
            </w:r>
          </w:p>
          <w:p w14:paraId="29F873F5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pc_USIM_Removal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>) {</w:t>
            </w:r>
          </w:p>
          <w:p w14:paraId="3B853CF2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 The UE is switched on.</w:t>
            </w:r>
          </w:p>
          <w:p w14:paraId="017FF093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//@siclog "Step 13a1"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>@</w:t>
            </w:r>
          </w:p>
          <w:p w14:paraId="243CF705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AF423D">
              <w:rPr>
                <w:rFonts w:ascii="Arial" w:hAnsi="Arial" w:cs="Arial"/>
                <w:highlight w:val="yellow"/>
                <w:lang w:val="en-US" w:eastAsia="en-GB"/>
              </w:rPr>
              <w:t>f_UT_SwitchOnUE</w:t>
            </w:r>
            <w:proofErr w:type="spellEnd"/>
            <w:r w:rsidRPr="00AF423D">
              <w:rPr>
                <w:rFonts w:ascii="Arial" w:hAnsi="Arial" w:cs="Arial"/>
                <w:highlight w:val="yellow"/>
                <w:lang w:val="en-US" w:eastAsia="en-GB"/>
              </w:rPr>
              <w:t>(UT);</w:t>
            </w:r>
          </w:p>
          <w:p w14:paraId="51DD3676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E7F2253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//The UE performs Registration procedure as specified in TS 38.508-1 [4] subclause 4.5.2 with 'connected without release'.</w:t>
            </w:r>
          </w:p>
          <w:p w14:paraId="5E549707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//@siglog "step13a2"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>@</w:t>
            </w:r>
          </w:p>
          <w:p w14:paraId="6E32CF51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f_NR5GC_RRC_IdleState1N_Def(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noRrcConnectionRelease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>);</w:t>
            </w:r>
          </w:p>
          <w:p w14:paraId="2E484638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5BAAC7C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//Cause removal of USIM from the UE without powering down.</w:t>
            </w:r>
          </w:p>
          <w:p w14:paraId="0577D83C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//@siglog "step13a3"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>@</w:t>
            </w:r>
          </w:p>
          <w:p w14:paraId="61AF1856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f_UT_USIM_Remove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 xml:space="preserve"> (UT);</w:t>
            </w:r>
          </w:p>
          <w:p w14:paraId="15459155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8E5278C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/****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Skiping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code ***********/</w:t>
            </w:r>
          </w:p>
          <w:p w14:paraId="7A2AEC24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5BB20974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18862D0C" w14:textId="77777777" w:rsidR="00250772" w:rsidRDefault="00250772" w:rsidP="00250772">
      <w:pPr>
        <w:spacing w:after="0"/>
        <w:rPr>
          <w:rFonts w:ascii="Arial" w:hAnsi="Arial"/>
          <w:b/>
          <w:lang w:eastAsia="en-GB"/>
        </w:rPr>
      </w:pPr>
    </w:p>
    <w:p w14:paraId="6E7AEB6A" w14:textId="77777777" w:rsidR="00250772" w:rsidRDefault="00250772" w:rsidP="00250772">
      <w:pPr>
        <w:spacing w:after="0"/>
        <w:rPr>
          <w:rFonts w:ascii="Arial" w:hAnsi="Arial"/>
          <w:b/>
          <w:lang w:eastAsia="en-GB"/>
        </w:rPr>
      </w:pPr>
    </w:p>
    <w:p w14:paraId="7CA63B56" w14:textId="77777777" w:rsidR="00250772" w:rsidRDefault="00250772" w:rsidP="00250772">
      <w:pPr>
        <w:spacing w:after="0"/>
        <w:rPr>
          <w:rFonts w:ascii="Arial" w:hAnsi="Arial"/>
          <w:b/>
          <w:lang w:eastAsia="en-GB"/>
        </w:rPr>
      </w:pPr>
    </w:p>
    <w:p w14:paraId="103F5FEF" w14:textId="77777777" w:rsidR="00250772" w:rsidRDefault="00250772" w:rsidP="00250772">
      <w:pPr>
        <w:spacing w:after="0"/>
        <w:rPr>
          <w:rFonts w:ascii="Arial" w:hAnsi="Arial"/>
          <w:b/>
          <w:lang w:eastAsia="en-GB"/>
        </w:rPr>
      </w:pPr>
    </w:p>
    <w:p w14:paraId="6A5019E1" w14:textId="77777777" w:rsidR="00250772" w:rsidRDefault="00250772" w:rsidP="00250772">
      <w:pPr>
        <w:spacing w:after="0"/>
        <w:rPr>
          <w:rFonts w:ascii="Arial" w:hAnsi="Arial"/>
          <w:b/>
          <w:lang w:eastAsia="en-GB"/>
        </w:rPr>
      </w:pPr>
    </w:p>
    <w:p w14:paraId="1DFDC693" w14:textId="77777777" w:rsidR="00250772" w:rsidRDefault="00250772" w:rsidP="0025077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0772" w14:paraId="4E731AC3" w14:textId="77777777" w:rsidTr="0021388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B638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</w:t>
            </w:r>
            <w:r w:rsidRPr="00FE70E7">
              <w:rPr>
                <w:rFonts w:ascii="Arial" w:hAnsi="Arial" w:cs="Arial"/>
                <w:lang w:val="en-US" w:eastAsia="en-GB"/>
              </w:rPr>
              <w:t xml:space="preserve">  </w:t>
            </w:r>
            <w:r w:rsidRPr="00CF47A0">
              <w:rPr>
                <w:rFonts w:ascii="Arial" w:hAnsi="Arial" w:cs="Arial"/>
                <w:lang w:val="en-US" w:eastAsia="en-GB"/>
              </w:rPr>
              <w:t xml:space="preserve">  function fl_TC_9_1_6_1_1_TestBody() runs on NR5GC_PTC</w:t>
            </w:r>
          </w:p>
          <w:p w14:paraId="41D63A64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528AE312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 := f_NR5GC_MapNASCell(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);</w:t>
            </w:r>
          </w:p>
          <w:p w14:paraId="35361417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;</w:t>
            </w:r>
          </w:p>
          <w:p w14:paraId="76AD7511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;</w:t>
            </w:r>
          </w:p>
          <w:p w14:paraId="77710EA6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NR_RadioBearerId_Type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v_SRB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 := tsc_NR_RbId_SRB2; //@sic R5-192397 sic@</w:t>
            </w:r>
          </w:p>
          <w:p w14:paraId="474BF1B6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timer t_T3522 :=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f_NR_SetTimerToleranceMin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nasTimer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, 6.0);</w:t>
            </w:r>
          </w:p>
          <w:p w14:paraId="4784B340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timer t_T3570 :=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f_NR_SetTimerToleranceMin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nasTimer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, 6.0);</w:t>
            </w:r>
          </w:p>
          <w:p w14:paraId="48DD79D0" w14:textId="77777777" w:rsidR="00250772" w:rsidRPr="00FE70E7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396F90D" w14:textId="6149DB2F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…………………………………</w:t>
            </w:r>
          </w:p>
          <w:p w14:paraId="01DD556C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322C0B7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//EXCEPTION: Steps 13a1 to 13a4 describe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behaviour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 xml:space="preserve"> that depends on the UE capability; the "lower case letter" identifies a step sequence that take place if the UE supports remove USIM without power down: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pc_USIM_Removal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 xml:space="preserve"> = TRUE [29]</w:t>
            </w:r>
          </w:p>
          <w:p w14:paraId="0747F3F8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pc_USIM_Removal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>) {</w:t>
            </w:r>
          </w:p>
          <w:p w14:paraId="6E672025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 The UE is switched on.</w:t>
            </w:r>
          </w:p>
          <w:p w14:paraId="05492E58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//@siclog "Step 13a1"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>@</w:t>
            </w:r>
          </w:p>
          <w:p w14:paraId="6383A608" w14:textId="1B212941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</w:t>
            </w:r>
            <w:r w:rsidRPr="0045749F">
              <w:rPr>
                <w:rFonts w:ascii="Arial" w:hAnsi="Arial" w:cs="Arial"/>
                <w:highlight w:val="yellow"/>
                <w:lang w:val="en-US" w:eastAsia="en-GB"/>
              </w:rPr>
              <w:t>f_NR5GC_SwitchOnAndResetIMS();</w:t>
            </w:r>
          </w:p>
          <w:p w14:paraId="4C85665C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34B4AF04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//The UE performs Registration procedure as specified in TS 38.508-1 [4] subclause 4.5.2 with 'connected without release'.</w:t>
            </w:r>
          </w:p>
          <w:p w14:paraId="12AAECE5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//@siglog "step13a2"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>@</w:t>
            </w:r>
          </w:p>
          <w:p w14:paraId="424EC8C2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f_NR5GC_RRC_IdleState1N_Def(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noRrcConnectionRelease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>);</w:t>
            </w:r>
          </w:p>
          <w:p w14:paraId="6378A3D3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631BE54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//Cause removal of USIM from the UE without powering down.</w:t>
            </w:r>
          </w:p>
          <w:p w14:paraId="5D5F6CD6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//@siglog "step13a3"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>@</w:t>
            </w:r>
          </w:p>
          <w:p w14:paraId="30DF4328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f_UT_USIM_Remove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 xml:space="preserve"> (UT);</w:t>
            </w:r>
          </w:p>
          <w:p w14:paraId="00202137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BA6D9A0" w14:textId="4888AEAB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…………………………….</w:t>
            </w:r>
          </w:p>
          <w:p w14:paraId="7AF7B420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0BC63886" w14:textId="77777777" w:rsidR="00250772" w:rsidRPr="00571BB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</w:t>
            </w:r>
          </w:p>
        </w:tc>
      </w:tr>
    </w:tbl>
    <w:p w14:paraId="30D67984" w14:textId="77777777" w:rsidR="00250772" w:rsidRPr="00AB302D" w:rsidRDefault="00250772" w:rsidP="00250772">
      <w:pPr>
        <w:rPr>
          <w:lang w:val="en-US" w:eastAsia="zh-CN"/>
        </w:rPr>
      </w:pPr>
    </w:p>
    <w:p w14:paraId="2F008C27" w14:textId="77777777" w:rsidR="00250772" w:rsidRDefault="00250772" w:rsidP="00250772"/>
    <w:p w14:paraId="50CD7B61" w14:textId="77777777" w:rsidR="00250772" w:rsidRDefault="00250772" w:rsidP="00A30C1F"/>
    <w:sectPr w:rsidR="002507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97059" w14:textId="77777777" w:rsidR="00BC2495" w:rsidRDefault="00BC2495">
      <w:r>
        <w:separator/>
      </w:r>
    </w:p>
  </w:endnote>
  <w:endnote w:type="continuationSeparator" w:id="0">
    <w:p w14:paraId="08BA90B3" w14:textId="77777777" w:rsidR="00BC2495" w:rsidRDefault="00BC2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269B8" w14:textId="77777777" w:rsidR="00BC2495" w:rsidRDefault="00BC2495">
      <w:r>
        <w:separator/>
      </w:r>
    </w:p>
  </w:footnote>
  <w:footnote w:type="continuationSeparator" w:id="0">
    <w:p w14:paraId="0A115CEC" w14:textId="77777777" w:rsidR="00BC2495" w:rsidRDefault="00BC2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22E4A"/>
    <w:rsid w:val="00090A0D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1430A"/>
    <w:rsid w:val="00242E5E"/>
    <w:rsid w:val="00250772"/>
    <w:rsid w:val="0026004D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E472E"/>
    <w:rsid w:val="00303144"/>
    <w:rsid w:val="00305409"/>
    <w:rsid w:val="003103B5"/>
    <w:rsid w:val="003156FB"/>
    <w:rsid w:val="003609EF"/>
    <w:rsid w:val="0036231A"/>
    <w:rsid w:val="00365645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1442B"/>
    <w:rsid w:val="004242F1"/>
    <w:rsid w:val="00480EFE"/>
    <w:rsid w:val="004904C4"/>
    <w:rsid w:val="00494371"/>
    <w:rsid w:val="004B75B7"/>
    <w:rsid w:val="004C71BC"/>
    <w:rsid w:val="00511C6D"/>
    <w:rsid w:val="00513610"/>
    <w:rsid w:val="005141D9"/>
    <w:rsid w:val="0051580D"/>
    <w:rsid w:val="005200AB"/>
    <w:rsid w:val="005330C6"/>
    <w:rsid w:val="00547111"/>
    <w:rsid w:val="005913A9"/>
    <w:rsid w:val="00592D74"/>
    <w:rsid w:val="005B2F31"/>
    <w:rsid w:val="005E2C44"/>
    <w:rsid w:val="00621188"/>
    <w:rsid w:val="006257ED"/>
    <w:rsid w:val="00650E94"/>
    <w:rsid w:val="00653DE4"/>
    <w:rsid w:val="00665C47"/>
    <w:rsid w:val="00695808"/>
    <w:rsid w:val="006B46FB"/>
    <w:rsid w:val="006D5593"/>
    <w:rsid w:val="006E21FB"/>
    <w:rsid w:val="006F0E74"/>
    <w:rsid w:val="00702E2B"/>
    <w:rsid w:val="00711669"/>
    <w:rsid w:val="00714985"/>
    <w:rsid w:val="00726E85"/>
    <w:rsid w:val="00743FD0"/>
    <w:rsid w:val="00745C21"/>
    <w:rsid w:val="007649AE"/>
    <w:rsid w:val="00775C74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626E7"/>
    <w:rsid w:val="00870EE7"/>
    <w:rsid w:val="008863B9"/>
    <w:rsid w:val="008A45A6"/>
    <w:rsid w:val="008C044C"/>
    <w:rsid w:val="008C6828"/>
    <w:rsid w:val="008D3CCC"/>
    <w:rsid w:val="008D4170"/>
    <w:rsid w:val="008F3789"/>
    <w:rsid w:val="008F686C"/>
    <w:rsid w:val="009148DE"/>
    <w:rsid w:val="0093083B"/>
    <w:rsid w:val="00941E30"/>
    <w:rsid w:val="009453AA"/>
    <w:rsid w:val="0095746E"/>
    <w:rsid w:val="009777D9"/>
    <w:rsid w:val="009912E7"/>
    <w:rsid w:val="00991B88"/>
    <w:rsid w:val="009A5753"/>
    <w:rsid w:val="009A579D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22FB8"/>
    <w:rsid w:val="00A246B6"/>
    <w:rsid w:val="00A30C1F"/>
    <w:rsid w:val="00A44149"/>
    <w:rsid w:val="00A47E70"/>
    <w:rsid w:val="00A50CF0"/>
    <w:rsid w:val="00A5389F"/>
    <w:rsid w:val="00A72630"/>
    <w:rsid w:val="00A7671C"/>
    <w:rsid w:val="00A84249"/>
    <w:rsid w:val="00AA2CBC"/>
    <w:rsid w:val="00AA67EB"/>
    <w:rsid w:val="00AC4CF7"/>
    <w:rsid w:val="00AC5820"/>
    <w:rsid w:val="00AD1CD8"/>
    <w:rsid w:val="00AE518C"/>
    <w:rsid w:val="00B0233C"/>
    <w:rsid w:val="00B258BB"/>
    <w:rsid w:val="00B31734"/>
    <w:rsid w:val="00B54BAF"/>
    <w:rsid w:val="00B67B97"/>
    <w:rsid w:val="00B7489A"/>
    <w:rsid w:val="00B85CB9"/>
    <w:rsid w:val="00B968C8"/>
    <w:rsid w:val="00BA3EC5"/>
    <w:rsid w:val="00BA51D9"/>
    <w:rsid w:val="00BB0346"/>
    <w:rsid w:val="00BB42E7"/>
    <w:rsid w:val="00BB5441"/>
    <w:rsid w:val="00BB5DFC"/>
    <w:rsid w:val="00BC2495"/>
    <w:rsid w:val="00BD279D"/>
    <w:rsid w:val="00BD4675"/>
    <w:rsid w:val="00BD6BB8"/>
    <w:rsid w:val="00BE43C5"/>
    <w:rsid w:val="00C35AF3"/>
    <w:rsid w:val="00C66BA2"/>
    <w:rsid w:val="00C74795"/>
    <w:rsid w:val="00C86676"/>
    <w:rsid w:val="00C870F6"/>
    <w:rsid w:val="00C92749"/>
    <w:rsid w:val="00C95985"/>
    <w:rsid w:val="00CA4B98"/>
    <w:rsid w:val="00CB6EE4"/>
    <w:rsid w:val="00CC2278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35C76"/>
    <w:rsid w:val="00D42F10"/>
    <w:rsid w:val="00D4446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E34CF"/>
    <w:rsid w:val="00E049DE"/>
    <w:rsid w:val="00E13F3D"/>
    <w:rsid w:val="00E20D6E"/>
    <w:rsid w:val="00E34898"/>
    <w:rsid w:val="00E42691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786</TotalTime>
  <Pages>4</Pages>
  <Words>601</Words>
  <Characters>4965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38</cp:revision>
  <cp:lastPrinted>1900-01-01T08:00:00Z</cp:lastPrinted>
  <dcterms:created xsi:type="dcterms:W3CDTF">2022-04-15T19:39:00Z</dcterms:created>
  <dcterms:modified xsi:type="dcterms:W3CDTF">2022-06-08T14:12:00Z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