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A343817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R5s2206</w:t>
        </w:r>
        <w:r w:rsidR="00C7733A">
          <w:rPr>
            <w:b/>
            <w:i/>
            <w:noProof/>
            <w:sz w:val="28"/>
          </w:rPr>
          <w:t>94</w:t>
        </w:r>
      </w:fldSimple>
    </w:p>
    <w:p w14:paraId="210A5493" w14:textId="77777777" w:rsidR="00745C21" w:rsidRDefault="00171562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1715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E06D6D" w:rsidR="0095746E" w:rsidRPr="00410371" w:rsidRDefault="0021430A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90A0D">
              <w:rPr>
                <w:b/>
                <w:noProof/>
                <w:sz w:val="28"/>
              </w:rPr>
              <w:t>5</w:t>
            </w:r>
            <w:r w:rsidR="00513610">
              <w:rPr>
                <w:b/>
                <w:noProof/>
                <w:sz w:val="28"/>
              </w:rPr>
              <w:t>4</w:t>
            </w:r>
            <w:r w:rsidR="00010A1A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C81C07" w:rsidR="001E41F3" w:rsidRDefault="00C7733A" w:rsidP="00B7489A">
            <w:pPr>
              <w:pStyle w:val="CRCoverPage"/>
              <w:spacing w:after="0"/>
              <w:rPr>
                <w:noProof/>
              </w:rPr>
            </w:pPr>
            <w:r w:rsidRPr="00C7733A">
              <w:t>Correction for NR5GC Rel-16 test case 8.1.4.4.3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7B4AAE" w:rsidR="001E41F3" w:rsidRDefault="00DE09D2" w:rsidP="003C7EE9">
            <w:pPr>
              <w:pStyle w:val="CRCoverPage"/>
              <w:spacing w:after="0"/>
              <w:rPr>
                <w:noProof/>
              </w:rPr>
            </w:pPr>
            <w:r w:rsidRPr="00DE09D2">
              <w:rPr>
                <w:noProof/>
              </w:rPr>
              <w:t>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9199AC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D4675">
              <w:rPr>
                <w:noProof/>
              </w:rPr>
              <w:t>05-</w:t>
            </w:r>
            <w:r w:rsidR="00C35AF3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1715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8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58D1" w:rsidRDefault="00A658D1" w:rsidP="00A65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4AD111" w:rsidR="00A658D1" w:rsidRDefault="00A658D1" w:rsidP="00A658D1">
            <w:pPr>
              <w:pStyle w:val="CRCoverPage"/>
              <w:spacing w:after="0"/>
              <w:rPr>
                <w:noProof/>
              </w:rPr>
            </w:pPr>
            <w:r w:rsidRPr="00BC6BEC">
              <w:rPr>
                <w:rFonts w:cs="Arial"/>
                <w:lang w:val="en-US"/>
              </w:rPr>
              <w:t xml:space="preserve">At step 14-16, after T304 has expired, the power level of cell4 is </w:t>
            </w:r>
            <w:proofErr w:type="spellStart"/>
            <w:r w:rsidRPr="00BC6BEC">
              <w:rPr>
                <w:rFonts w:cs="Arial"/>
                <w:lang w:val="en-US"/>
              </w:rPr>
              <w:t>atill</w:t>
            </w:r>
            <w:proofErr w:type="spellEnd"/>
            <w:r w:rsidRPr="00BC6BEC">
              <w:rPr>
                <w:rFonts w:cs="Arial"/>
                <w:lang w:val="en-US"/>
              </w:rPr>
              <w:t xml:space="preserve"> at -91 and is changed to -113 on the expiry of the 2s timer in TTCN. During this time the UE may try to re-access cell 4 in order to send </w:t>
            </w:r>
            <w:proofErr w:type="spellStart"/>
            <w:r w:rsidRPr="00BC6BEC">
              <w:rPr>
                <w:rFonts w:cs="Arial"/>
                <w:lang w:val="en-US"/>
              </w:rPr>
              <w:t>RRCReestablishmentRequest</w:t>
            </w:r>
            <w:proofErr w:type="spellEnd"/>
            <w:r w:rsidRPr="00BC6BEC">
              <w:rPr>
                <w:rFonts w:cs="Arial"/>
                <w:lang w:val="en-US"/>
              </w:rPr>
              <w:t xml:space="preserve"> with cause “handover failure”.  </w:t>
            </w:r>
          </w:p>
        </w:tc>
      </w:tr>
      <w:tr w:rsidR="00A658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658D1" w:rsidRDefault="00A658D1" w:rsidP="00A658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64EE7DB" w:rsidR="00A658D1" w:rsidRDefault="00A658D1" w:rsidP="00A65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8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58D1" w:rsidRDefault="00A658D1" w:rsidP="00A65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B47CFB" w:rsidR="00A658D1" w:rsidRDefault="00A658D1" w:rsidP="00A658D1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SS is configured with to ignore RACH attempts on NR Cell 4 as well as cell 1.</w:t>
            </w:r>
          </w:p>
        </w:tc>
      </w:tr>
      <w:tr w:rsidR="00A658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58D1" w:rsidRDefault="00A658D1" w:rsidP="00A658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58D1" w:rsidRDefault="00A658D1" w:rsidP="00A65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8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58D1" w:rsidRDefault="00A658D1" w:rsidP="00A65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678FCA" w:rsidR="00A658D1" w:rsidRPr="00BD4675" w:rsidRDefault="00A658D1" w:rsidP="00A658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these test cases</w:t>
            </w:r>
          </w:p>
        </w:tc>
      </w:tr>
      <w:tr w:rsidR="00A658D1" w14:paraId="034AF533" w14:textId="77777777" w:rsidTr="00547111">
        <w:tc>
          <w:tcPr>
            <w:tcW w:w="2694" w:type="dxa"/>
            <w:gridSpan w:val="2"/>
          </w:tcPr>
          <w:p w14:paraId="39D9EB5B" w14:textId="77777777" w:rsidR="00A658D1" w:rsidRDefault="00A658D1" w:rsidP="00A658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658D1" w:rsidRDefault="00A658D1" w:rsidP="00A65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8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658D1" w:rsidRDefault="00A658D1" w:rsidP="00A65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64356A" w:rsidR="00A658D1" w:rsidRDefault="00A658D1" w:rsidP="00A658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8.1.4.4.3.NR5GC</w:t>
            </w:r>
          </w:p>
        </w:tc>
      </w:tr>
      <w:tr w:rsidR="00A658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658D1" w:rsidRDefault="00A658D1" w:rsidP="00A658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658D1" w:rsidRDefault="00A658D1" w:rsidP="00A65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8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658D1" w:rsidRDefault="00A658D1" w:rsidP="00A65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658D1" w:rsidRDefault="00A658D1" w:rsidP="00A65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658D1" w:rsidRDefault="00A658D1" w:rsidP="00A65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658D1" w:rsidRDefault="00A658D1" w:rsidP="00A658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658D1" w:rsidRDefault="00A658D1" w:rsidP="00A658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58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58D1" w:rsidRDefault="00A658D1" w:rsidP="00A65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658D1" w:rsidRDefault="00A658D1" w:rsidP="00A65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A658D1" w:rsidRDefault="00A658D1" w:rsidP="00A65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658D1" w:rsidRDefault="00A658D1" w:rsidP="00A658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658D1" w:rsidRDefault="00A658D1" w:rsidP="00A658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58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58D1" w:rsidRDefault="00A658D1" w:rsidP="00A658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F198B0" w:rsidR="00A658D1" w:rsidRDefault="00A658D1" w:rsidP="00A65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5E47B4" w:rsidR="00A658D1" w:rsidRDefault="00A658D1" w:rsidP="00A65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658D1" w:rsidRDefault="00A658D1" w:rsidP="00A658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A658D1" w:rsidRDefault="00A658D1" w:rsidP="00A658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58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58D1" w:rsidRDefault="00A658D1" w:rsidP="00A658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58D1" w:rsidRDefault="00A658D1" w:rsidP="00A65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A658D1" w:rsidRDefault="00A658D1" w:rsidP="00A65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658D1" w:rsidRDefault="00A658D1" w:rsidP="00A658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658D1" w:rsidRDefault="00A658D1" w:rsidP="00A658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58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658D1" w:rsidRDefault="00A658D1" w:rsidP="00A658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658D1" w:rsidRDefault="00A658D1" w:rsidP="00A658D1">
            <w:pPr>
              <w:pStyle w:val="CRCoverPage"/>
              <w:spacing w:after="0"/>
              <w:rPr>
                <w:noProof/>
              </w:rPr>
            </w:pPr>
          </w:p>
        </w:tc>
      </w:tr>
      <w:tr w:rsidR="00A658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658D1" w:rsidRDefault="00A658D1" w:rsidP="00A65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658D1" w:rsidRDefault="00A658D1" w:rsidP="00A658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58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658D1" w:rsidRPr="008863B9" w:rsidRDefault="00A658D1" w:rsidP="00A65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658D1" w:rsidRPr="008863B9" w:rsidRDefault="00A658D1" w:rsidP="00A658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58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658D1" w:rsidRDefault="00A658D1" w:rsidP="00A65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658D1" w:rsidRDefault="00A658D1" w:rsidP="00A658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480608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5FD75C4" w14:textId="76C16E4A" w:rsidR="00A658D1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658D1" w:rsidRPr="00A61AB4">
        <w:rPr>
          <w:rFonts w:cs="Arial"/>
          <w:iCs/>
        </w:rPr>
        <w:t>Table of Contents</w:t>
      </w:r>
      <w:r w:rsidR="00A658D1">
        <w:tab/>
      </w:r>
      <w:r w:rsidR="00A658D1">
        <w:fldChar w:fldCharType="begin"/>
      </w:r>
      <w:r w:rsidR="00A658D1">
        <w:instrText xml:space="preserve"> PAGEREF _Toc104806083 \h </w:instrText>
      </w:r>
      <w:r w:rsidR="00A658D1">
        <w:fldChar w:fldCharType="separate"/>
      </w:r>
      <w:r w:rsidR="00A658D1">
        <w:t>2</w:t>
      </w:r>
      <w:r w:rsidR="00A658D1">
        <w:fldChar w:fldCharType="end"/>
      </w:r>
    </w:p>
    <w:p w14:paraId="279BB5B3" w14:textId="6CF64681" w:rsidR="00A658D1" w:rsidRDefault="00A658D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61AB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61AB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_Toc104806084 \h </w:instrText>
      </w:r>
      <w:r>
        <w:fldChar w:fldCharType="separate"/>
      </w:r>
      <w:r>
        <w:t>3</w:t>
      </w:r>
      <w:r>
        <w:fldChar w:fldCharType="end"/>
      </w:r>
    </w:p>
    <w:p w14:paraId="1B96512C" w14:textId="5FD8F082" w:rsidR="00A658D1" w:rsidRDefault="00A658D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61AB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61AB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_Toc104806085 \h </w:instrText>
      </w:r>
      <w:r>
        <w:fldChar w:fldCharType="separate"/>
      </w:r>
      <w:r>
        <w:t>3</w:t>
      </w:r>
      <w:r>
        <w:fldChar w:fldCharType="end"/>
      </w:r>
    </w:p>
    <w:p w14:paraId="70B4C0D9" w14:textId="198067F4" w:rsidR="00A658D1" w:rsidRDefault="00A658D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_Toc104806086 \h </w:instrText>
      </w:r>
      <w:r>
        <w:fldChar w:fldCharType="separate"/>
      </w:r>
      <w:r>
        <w:t>3</w:t>
      </w:r>
      <w:r>
        <w:fldChar w:fldCharType="end"/>
      </w:r>
    </w:p>
    <w:p w14:paraId="325A0C2F" w14:textId="61574A0E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4806084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30F61BB5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4806085"/>
      <w:r w:rsidRPr="00854C55">
        <w:rPr>
          <w:b/>
        </w:rPr>
        <w:t>Corrections required</w:t>
      </w:r>
      <w:bookmarkEnd w:id="4"/>
      <w:bookmarkEnd w:id="5"/>
      <w:bookmarkEnd w:id="6"/>
    </w:p>
    <w:p w14:paraId="6C91B7CE" w14:textId="42ED7C2E" w:rsidR="00A30C1F" w:rsidRDefault="00A30C1F" w:rsidP="00A30C1F"/>
    <w:p w14:paraId="532E2566" w14:textId="5D24EFAE" w:rsidR="00C17065" w:rsidRDefault="00EA0CCE" w:rsidP="00A658D1">
      <w:pPr>
        <w:pStyle w:val="Heading2"/>
        <w:rPr>
          <w:lang w:val="en-US" w:eastAsia="en-GB"/>
        </w:rPr>
      </w:pPr>
      <w:bookmarkStart w:id="7" w:name="_Toc104806086"/>
      <w:r>
        <w:t xml:space="preserve">2.1 </w:t>
      </w:r>
      <w:r w:rsidR="00C17065" w:rsidRPr="00E751F5">
        <w:t xml:space="preserve">Change </w:t>
      </w:r>
      <w:r w:rsidR="00C17065">
        <w:t>1</w:t>
      </w:r>
      <w:bookmarkEnd w:id="7"/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17065" w14:paraId="591FF801" w14:textId="77777777" w:rsidTr="00936A3F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5D9877" w14:textId="77777777" w:rsidR="00C17065" w:rsidRDefault="00C17065" w:rsidP="00936A3F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AEE1FA" w14:textId="77777777" w:rsidR="00C17065" w:rsidRDefault="00C17065" w:rsidP="00936A3F">
            <w:pPr>
              <w:rPr>
                <w:sz w:val="22"/>
                <w:szCs w:val="22"/>
              </w:rPr>
            </w:pPr>
            <w:r w:rsidRPr="002B5C5C">
              <w:rPr>
                <w:rFonts w:ascii="Arial" w:hAnsi="Arial" w:cs="Arial"/>
                <w:lang w:val="en-SG"/>
              </w:rPr>
              <w:t>fl_TC_8_1_4_4_3_TestBody</w:t>
            </w:r>
            <w:r w:rsidRPr="0049287B">
              <w:rPr>
                <w:rFonts w:ascii="Arial" w:hAnsi="Arial" w:cs="Arial"/>
                <w:lang w:val="en-SG"/>
              </w:rPr>
              <w:t xml:space="preserve"> ()</w:t>
            </w:r>
          </w:p>
        </w:tc>
      </w:tr>
      <w:tr w:rsidR="00C17065" w14:paraId="139DFD4E" w14:textId="77777777" w:rsidTr="00936A3F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7A2371" w14:textId="77777777" w:rsidR="00C17065" w:rsidRDefault="00C17065" w:rsidP="00936A3F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AE8129" w14:textId="6A93FBE1" w:rsidR="00C17065" w:rsidRPr="00BC6BEC" w:rsidRDefault="00C17065" w:rsidP="00936A3F">
            <w:pPr>
              <w:rPr>
                <w:rFonts w:ascii="Arial" w:hAnsi="Arial" w:cs="Arial"/>
                <w:lang w:val="en-US"/>
              </w:rPr>
            </w:pPr>
            <w:r w:rsidRPr="00BC6BEC">
              <w:rPr>
                <w:rFonts w:ascii="Arial" w:hAnsi="Arial" w:cs="Arial"/>
                <w:lang w:val="en-US"/>
              </w:rPr>
              <w:t xml:space="preserve">At step 14-16, </w:t>
            </w:r>
            <w:r w:rsidR="00BC6BEC" w:rsidRPr="00BC6BEC">
              <w:rPr>
                <w:rFonts w:ascii="Arial" w:hAnsi="Arial" w:cs="Arial"/>
                <w:lang w:val="en-US"/>
              </w:rPr>
              <w:t xml:space="preserve">after T304 has expired, the power level of cell4 is </w:t>
            </w:r>
            <w:proofErr w:type="spellStart"/>
            <w:r w:rsidR="00BC6BEC" w:rsidRPr="00BC6BEC">
              <w:rPr>
                <w:rFonts w:ascii="Arial" w:hAnsi="Arial" w:cs="Arial"/>
                <w:lang w:val="en-US"/>
              </w:rPr>
              <w:t>atill</w:t>
            </w:r>
            <w:proofErr w:type="spellEnd"/>
            <w:r w:rsidR="00BC6BEC" w:rsidRPr="00BC6BEC">
              <w:rPr>
                <w:rFonts w:ascii="Arial" w:hAnsi="Arial" w:cs="Arial"/>
                <w:lang w:val="en-US"/>
              </w:rPr>
              <w:t xml:space="preserve"> at -91 and is changed to -113 on the expiry of the 2s timer in TTCN. During this time the UE may try to re-access cell 4 in order to send </w:t>
            </w:r>
            <w:proofErr w:type="spellStart"/>
            <w:r w:rsidR="00BC6BEC" w:rsidRPr="00BC6BEC">
              <w:rPr>
                <w:rFonts w:ascii="Arial" w:hAnsi="Arial" w:cs="Arial"/>
                <w:lang w:val="en-US"/>
              </w:rPr>
              <w:t>RRCReestablishmentRequest</w:t>
            </w:r>
            <w:proofErr w:type="spellEnd"/>
            <w:r w:rsidR="00BC6BEC" w:rsidRPr="00BC6BEC">
              <w:rPr>
                <w:rFonts w:ascii="Arial" w:hAnsi="Arial" w:cs="Arial"/>
                <w:lang w:val="en-US"/>
              </w:rPr>
              <w:t xml:space="preserve"> with cause “handover failure”. </w:t>
            </w:r>
            <w:r w:rsidRPr="00BC6BEC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C17065" w14:paraId="2BB42B01" w14:textId="77777777" w:rsidTr="00936A3F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0B531B" w14:textId="77777777" w:rsidR="00C17065" w:rsidRDefault="00C17065" w:rsidP="00936A3F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800E5F" w14:textId="13D6C832" w:rsidR="00C17065" w:rsidRPr="007413D0" w:rsidRDefault="00C17065" w:rsidP="00936A3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SS is configured with </w:t>
            </w:r>
            <w:r w:rsidR="00BC6BEC">
              <w:rPr>
                <w:rFonts w:cs="Arial"/>
              </w:rPr>
              <w:t>to ignore RACH att</w:t>
            </w:r>
            <w:r w:rsidR="00A658D1">
              <w:rPr>
                <w:rFonts w:cs="Arial"/>
              </w:rPr>
              <w:t>e</w:t>
            </w:r>
            <w:r w:rsidR="00BC6BEC">
              <w:rPr>
                <w:rFonts w:cs="Arial"/>
              </w:rPr>
              <w:t xml:space="preserve">mpts on </w:t>
            </w:r>
            <w:r>
              <w:rPr>
                <w:rFonts w:cs="Arial"/>
              </w:rPr>
              <w:t>NR Cell 4 as well</w:t>
            </w:r>
            <w:r w:rsidR="00BC6BEC">
              <w:rPr>
                <w:rFonts w:cs="Arial"/>
              </w:rPr>
              <w:t xml:space="preserve"> as cell 1</w:t>
            </w:r>
            <w:r>
              <w:rPr>
                <w:rFonts w:cs="Arial"/>
              </w:rPr>
              <w:t>.</w:t>
            </w:r>
          </w:p>
        </w:tc>
      </w:tr>
      <w:tr w:rsidR="00C17065" w14:paraId="7E28C5B4" w14:textId="77777777" w:rsidTr="00936A3F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E28CB2" w14:textId="77777777" w:rsidR="00C17065" w:rsidRDefault="00C17065" w:rsidP="00936A3F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33C5F82" w14:textId="77777777" w:rsidR="00C17065" w:rsidRDefault="00C17065" w:rsidP="00936A3F">
            <w:pPr>
              <w:rPr>
                <w:rFonts w:ascii="Arial" w:hAnsi="Arial" w:cs="Arial"/>
              </w:rPr>
            </w:pPr>
            <w:r w:rsidRPr="002B5C5C">
              <w:rPr>
                <w:rFonts w:ascii="Arial" w:hAnsi="Arial" w:cs="Arial"/>
                <w:lang w:val="en-SG"/>
              </w:rPr>
              <w:t>RRC_Conditional_Handover_NR5GC</w:t>
            </w:r>
            <w:r w:rsidRPr="0044285E">
              <w:rPr>
                <w:rFonts w:ascii="Arial" w:hAnsi="Arial" w:cs="Arial"/>
                <w:lang w:val="en-SG"/>
              </w:rPr>
              <w:t>.ttcn</w:t>
            </w:r>
          </w:p>
        </w:tc>
      </w:tr>
      <w:tr w:rsidR="00C17065" w14:paraId="6FC3DA33" w14:textId="77777777" w:rsidTr="00936A3F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359587" w14:textId="77777777" w:rsidR="00C17065" w:rsidRDefault="00C17065" w:rsidP="00936A3F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B66816" w14:textId="77777777" w:rsidR="00C17065" w:rsidRDefault="00C17065" w:rsidP="00936A3F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4796B7EF" w14:textId="77777777" w:rsidR="00C17065" w:rsidRPr="00441AF6" w:rsidRDefault="00C17065" w:rsidP="00C17065">
      <w:pPr>
        <w:rPr>
          <w:rFonts w:eastAsia="Calibri"/>
          <w:lang w:val="en-US"/>
        </w:rPr>
      </w:pPr>
    </w:p>
    <w:p w14:paraId="7C1B2AC1" w14:textId="77777777" w:rsidR="00C17065" w:rsidRDefault="00C17065" w:rsidP="00C17065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C17065" w14:paraId="18217895" w14:textId="77777777" w:rsidTr="00936A3F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433A3" w14:textId="77777777" w:rsidR="00C17065" w:rsidRDefault="00C17065" w:rsidP="00936A3F">
            <w:pPr>
              <w:ind w:firstLine="195"/>
            </w:pPr>
          </w:p>
          <w:p w14:paraId="087DC212" w14:textId="77777777" w:rsidR="00C17065" w:rsidRDefault="00C17065" w:rsidP="00936A3F">
            <w:pPr>
              <w:ind w:firstLine="195"/>
            </w:pPr>
            <w:r>
              <w:t>function fl_TC_8_1_4_4_3_TestBody() runs on NR5GC_PTC</w:t>
            </w:r>
          </w:p>
          <w:p w14:paraId="5B8AD573" w14:textId="77777777" w:rsidR="00C17065" w:rsidRDefault="00C17065" w:rsidP="00936A3F">
            <w:pPr>
              <w:ind w:firstLine="195"/>
            </w:pPr>
            <w:r>
              <w:t xml:space="preserve">  {</w:t>
            </w:r>
          </w:p>
          <w:p w14:paraId="7C7D82B0" w14:textId="5CE1AA5F" w:rsidR="00C17065" w:rsidRDefault="00EA0CCE" w:rsidP="00936A3F">
            <w:pPr>
              <w:ind w:firstLine="195"/>
            </w:pPr>
            <w:r>
              <w:t>…………</w:t>
            </w:r>
          </w:p>
          <w:p w14:paraId="760B98F0" w14:textId="77777777" w:rsidR="00C17065" w:rsidRDefault="00C17065" w:rsidP="00936A3F">
            <w:pPr>
              <w:ind w:firstLine="195"/>
            </w:pPr>
          </w:p>
          <w:p w14:paraId="35F72AE5" w14:textId="77777777" w:rsidR="00C17065" w:rsidRDefault="00C17065" w:rsidP="00936A3F">
            <w:pPr>
              <w:ind w:firstLine="195"/>
            </w:pPr>
            <w:r>
              <w:t xml:space="preserve">    //@siclog "Step 12"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63568D5" w14:textId="77777777" w:rsidR="00C17065" w:rsidRDefault="00C17065" w:rsidP="00936A3F">
            <w:pPr>
              <w:ind w:firstLine="195"/>
            </w:pPr>
            <w:r>
              <w:t xml:space="preserve">    //The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4.</w:t>
            </w:r>
          </w:p>
          <w:p w14:paraId="2A03A4D2" w14:textId="77777777" w:rsidR="00C17065" w:rsidRDefault="00C17065" w:rsidP="00936A3F">
            <w:pPr>
              <w:ind w:firstLine="195"/>
            </w:pPr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(car_NR_SRB1_RrcPdu_IND(nr_Cell4, cr_38508_RRCReconfigurationComplete));</w:t>
            </w:r>
          </w:p>
          <w:p w14:paraId="68D6E647" w14:textId="77777777" w:rsidR="00C17065" w:rsidRPr="00EA0CCE" w:rsidRDefault="00C17065" w:rsidP="00936A3F">
            <w:pPr>
              <w:ind w:firstLine="195"/>
            </w:pPr>
            <w:r>
              <w:t xml:space="preserve">    </w:t>
            </w:r>
            <w:proofErr w:type="spellStart"/>
            <w:r w:rsidRPr="00EA0CCE">
              <w:t>f_NR_SS_RachProcedureConfig</w:t>
            </w:r>
            <w:proofErr w:type="spellEnd"/>
            <w:r w:rsidRPr="00EA0CCE">
              <w:t xml:space="preserve">(nr_Cell1, </w:t>
            </w:r>
            <w:proofErr w:type="spellStart"/>
            <w:r w:rsidRPr="00EA0CCE">
              <w:t>cs_NR_RachProcedureConfig_NoResponse</w:t>
            </w:r>
            <w:proofErr w:type="spellEnd"/>
            <w:r w:rsidRPr="00EA0CCE">
              <w:t>); // @sic R5s220375 sic@</w:t>
            </w:r>
          </w:p>
          <w:p w14:paraId="02A16D92" w14:textId="77777777" w:rsidR="00C17065" w:rsidRDefault="00C17065" w:rsidP="00936A3F">
            <w:pPr>
              <w:ind w:firstLine="195"/>
            </w:pPr>
          </w:p>
          <w:p w14:paraId="05F522A7" w14:textId="77777777" w:rsidR="00C17065" w:rsidRDefault="00C17065" w:rsidP="00936A3F">
            <w:pPr>
              <w:ind w:firstLine="195"/>
            </w:pPr>
            <w:r>
              <w:t xml:space="preserve">    //@siclog "Step 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83F2562" w14:textId="77777777" w:rsidR="00C17065" w:rsidRDefault="00C17065" w:rsidP="00936A3F">
            <w:pPr>
              <w:ind w:firstLine="195"/>
            </w:pPr>
            <w:r>
              <w:t xml:space="preserve">    //SS adjusts the cell-specific reference signal level according to row "T3".</w:t>
            </w:r>
          </w:p>
          <w:p w14:paraId="1989DA5D" w14:textId="77777777" w:rsidR="00C17065" w:rsidRDefault="00C17065" w:rsidP="00936A3F">
            <w:pPr>
              <w:ind w:firstLine="195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(v_CellPowerList_AtT3);</w:t>
            </w:r>
          </w:p>
          <w:p w14:paraId="588AEE19" w14:textId="77777777" w:rsidR="00C17065" w:rsidRDefault="00C17065" w:rsidP="00936A3F">
            <w:pPr>
              <w:ind w:firstLine="195"/>
            </w:pPr>
          </w:p>
          <w:p w14:paraId="64DD2223" w14:textId="77777777" w:rsidR="00C17065" w:rsidRDefault="00C17065" w:rsidP="00936A3F">
            <w:pPr>
              <w:ind w:firstLine="195"/>
            </w:pPr>
            <w:r>
              <w:t xml:space="preserve">    //@siclog "Steps 14-15"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2739433" w14:textId="77777777" w:rsidR="00C17065" w:rsidRDefault="00C17065" w:rsidP="00936A3F">
            <w:pPr>
              <w:ind w:firstLine="195"/>
            </w:pPr>
            <w:r>
              <w:lastRenderedPageBreak/>
              <w:t xml:space="preserve">    //EXCEPTION: The steps 14 and 15 below are repeated for the duration of T304.</w:t>
            </w:r>
          </w:p>
          <w:p w14:paraId="77092930" w14:textId="77777777" w:rsidR="00C17065" w:rsidRDefault="00C17065" w:rsidP="00936A3F">
            <w:pPr>
              <w:ind w:firstLine="195"/>
            </w:pPr>
            <w:r>
              <w:t xml:space="preserve">    //The UE attempts to perform the inter frequency handover using MAC Random Access Preamble on NR Cell 1.</w:t>
            </w:r>
          </w:p>
          <w:p w14:paraId="357E0D46" w14:textId="77777777" w:rsidR="00C17065" w:rsidRDefault="00C17065" w:rsidP="00936A3F">
            <w:pPr>
              <w:ind w:firstLine="195"/>
            </w:pPr>
            <w:r>
              <w:t xml:space="preserve">    //The SS does not respond.</w:t>
            </w:r>
          </w:p>
          <w:p w14:paraId="3FD01391" w14:textId="77777777" w:rsidR="00C17065" w:rsidRDefault="00C17065" w:rsidP="00936A3F">
            <w:pPr>
              <w:ind w:firstLine="195"/>
            </w:pPr>
            <w:r>
              <w:t xml:space="preserve">    </w:t>
            </w:r>
            <w:proofErr w:type="spellStart"/>
            <w:r>
              <w:t>f_Delay</w:t>
            </w:r>
            <w:proofErr w:type="spellEnd"/>
            <w:r>
              <w:t>(2.0); // make sure T304 expires // @sic R5s220375 sic@</w:t>
            </w:r>
          </w:p>
          <w:p w14:paraId="2C8B730D" w14:textId="77777777" w:rsidR="00C17065" w:rsidRDefault="00C17065" w:rsidP="00936A3F">
            <w:pPr>
              <w:ind w:firstLine="195"/>
            </w:pPr>
          </w:p>
          <w:p w14:paraId="7CC9773C" w14:textId="77777777" w:rsidR="00C17065" w:rsidRDefault="00C17065" w:rsidP="00936A3F">
            <w:pPr>
              <w:ind w:firstLine="195"/>
            </w:pPr>
            <w:r>
              <w:t xml:space="preserve">    //@siclog "Step 16"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7F03DDE" w14:textId="77777777" w:rsidR="00C17065" w:rsidRDefault="00C17065" w:rsidP="00936A3F">
            <w:pPr>
              <w:ind w:firstLine="195"/>
            </w:pPr>
            <w:r>
              <w:t xml:space="preserve">    //SS adjusts the cell-specific reference signal level according to row "T4".</w:t>
            </w:r>
          </w:p>
          <w:p w14:paraId="36825E44" w14:textId="77777777" w:rsidR="00C17065" w:rsidRDefault="00C17065" w:rsidP="00936A3F">
            <w:pPr>
              <w:ind w:firstLine="195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(v_CellPowerList_AtT4);</w:t>
            </w:r>
          </w:p>
          <w:p w14:paraId="426730C4" w14:textId="77777777" w:rsidR="00C17065" w:rsidRDefault="00C17065" w:rsidP="00936A3F">
            <w:pPr>
              <w:ind w:firstLine="195"/>
            </w:pPr>
          </w:p>
          <w:p w14:paraId="0BC6B5C9" w14:textId="77777777" w:rsidR="00C17065" w:rsidRDefault="00C17065" w:rsidP="00936A3F">
            <w:pPr>
              <w:ind w:firstLine="195"/>
            </w:pPr>
            <w:r>
              <w:t xml:space="preserve">    //@siclog "Step 17"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13886AE" w14:textId="77777777" w:rsidR="00C17065" w:rsidRDefault="00C17065" w:rsidP="00936A3F">
            <w:pPr>
              <w:ind w:firstLine="195"/>
            </w:pPr>
            <w:r>
              <w:t xml:space="preserve">    //Wait 5s to ensure that T304 and T311 expire. (Note 1:  The wait time is selected to cover T304 (1000ms) + T311 (1000ms) to ensure that UE goes to RRC_IDLE.)</w:t>
            </w:r>
          </w:p>
          <w:p w14:paraId="5093B6EC" w14:textId="77777777" w:rsidR="00C17065" w:rsidRDefault="00C17065" w:rsidP="00936A3F">
            <w:pPr>
              <w:ind w:firstLine="195"/>
            </w:pPr>
            <w:r>
              <w:t xml:space="preserve">    </w:t>
            </w:r>
            <w:proofErr w:type="spellStart"/>
            <w:r>
              <w:t>f_Delay</w:t>
            </w:r>
            <w:proofErr w:type="spellEnd"/>
            <w:r>
              <w:t>(5.0);</w:t>
            </w:r>
          </w:p>
          <w:p w14:paraId="4DDD6349" w14:textId="77777777" w:rsidR="00C17065" w:rsidRDefault="00C17065" w:rsidP="00936A3F">
            <w:pPr>
              <w:ind w:firstLine="195"/>
            </w:pPr>
          </w:p>
          <w:p w14:paraId="4136C268" w14:textId="77777777" w:rsidR="00C17065" w:rsidRDefault="00C17065" w:rsidP="00936A3F">
            <w:pPr>
              <w:ind w:firstLine="195"/>
            </w:pPr>
            <w:r>
              <w:t xml:space="preserve">    //@siclog "Step 18"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CCCF648" w14:textId="77777777" w:rsidR="00C17065" w:rsidRDefault="00C17065" w:rsidP="00936A3F">
            <w:pPr>
              <w:ind w:firstLine="195"/>
            </w:pPr>
            <w:r>
              <w:t xml:space="preserve">    //SS adjusts the cell-specific reference signal level according to row "T5".</w:t>
            </w:r>
          </w:p>
          <w:p w14:paraId="0E111495" w14:textId="77777777" w:rsidR="00C17065" w:rsidRDefault="00C17065" w:rsidP="00936A3F">
            <w:pPr>
              <w:ind w:firstLine="195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(v_CellPowerList_AtT5);</w:t>
            </w:r>
          </w:p>
          <w:p w14:paraId="404F4550" w14:textId="77777777" w:rsidR="00C17065" w:rsidRDefault="00C17065" w:rsidP="00936A3F">
            <w:pPr>
              <w:ind w:firstLine="195"/>
            </w:pPr>
          </w:p>
          <w:p w14:paraId="3C22D5D8" w14:textId="77777777" w:rsidR="00C17065" w:rsidRDefault="00C17065" w:rsidP="00936A3F">
            <w:pPr>
              <w:ind w:firstLine="195"/>
            </w:pPr>
            <w:r>
              <w:t xml:space="preserve">    //@siclog "Step 19"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F7299C2" w14:textId="77777777" w:rsidR="00C17065" w:rsidRDefault="00C17065" w:rsidP="00936A3F">
            <w:pPr>
              <w:ind w:firstLine="195"/>
            </w:pPr>
            <w:r>
              <w:t xml:space="preserve">    //Check: Does the generic mobility registration updating procedure described in TS 38.508-1 [4] Table 4.9.5.2.2-1 is performed on NR Cell 2.</w:t>
            </w:r>
          </w:p>
          <w:p w14:paraId="0A817C99" w14:textId="77777777" w:rsidR="00C17065" w:rsidRDefault="00C17065" w:rsidP="00936A3F">
            <w:pPr>
              <w:ind w:firstLine="195"/>
            </w:pPr>
            <w:r>
              <w:t xml:space="preserve">    f_NR5GC_MobilityRegistration(nr_Cell12,</w:t>
            </w:r>
          </w:p>
          <w:p w14:paraId="2495BA3F" w14:textId="77777777" w:rsidR="00C17065" w:rsidRDefault="00C17065" w:rsidP="00936A3F">
            <w:pPr>
              <w:ind w:firstLine="195"/>
            </w:pPr>
            <w:r>
              <w:t xml:space="preserve">                                 -,-,-,-,-); // @sic R5s220375 sic@</w:t>
            </w:r>
          </w:p>
          <w:p w14:paraId="1F16D35D" w14:textId="77777777" w:rsidR="00C17065" w:rsidRDefault="00C17065" w:rsidP="00936A3F">
            <w:pPr>
              <w:ind w:firstLine="195"/>
            </w:pPr>
            <w:r>
              <w:t xml:space="preserve">  }// End of fl_TC_8_1_4_4_3_TestBody</w:t>
            </w:r>
          </w:p>
          <w:p w14:paraId="49B74D68" w14:textId="77777777" w:rsidR="00C17065" w:rsidRDefault="00C17065" w:rsidP="00936A3F">
            <w:pPr>
              <w:ind w:firstLine="195"/>
            </w:pPr>
          </w:p>
        </w:tc>
      </w:tr>
    </w:tbl>
    <w:p w14:paraId="571BB1E3" w14:textId="77777777" w:rsidR="00C17065" w:rsidRPr="00441AF6" w:rsidRDefault="00C17065" w:rsidP="00C17065">
      <w:pPr>
        <w:rPr>
          <w:rFonts w:eastAsia="Calibri"/>
          <w:lang w:val="en-US"/>
        </w:rPr>
      </w:pPr>
    </w:p>
    <w:p w14:paraId="5C842F6C" w14:textId="77777777" w:rsidR="00C17065" w:rsidRDefault="00C17065" w:rsidP="00C17065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C17065" w14:paraId="109EBACD" w14:textId="77777777" w:rsidTr="00936A3F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C39E5" w14:textId="77777777" w:rsidR="00C17065" w:rsidRDefault="00C17065" w:rsidP="00936A3F">
            <w:pPr>
              <w:ind w:firstLine="195"/>
            </w:pPr>
          </w:p>
          <w:p w14:paraId="13E5E31B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function fl_TC_8_1_4_4_3_TestBody() runs on NR5GC_PTC</w:t>
            </w:r>
          </w:p>
          <w:p w14:paraId="75463F46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{</w:t>
            </w:r>
          </w:p>
          <w:p w14:paraId="2A34543E" w14:textId="4CD73A57" w:rsidR="00C17065" w:rsidRDefault="00EA0CCE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……………..</w:t>
            </w:r>
          </w:p>
          <w:p w14:paraId="34908A64" w14:textId="77777777" w:rsidR="00C17065" w:rsidRDefault="00C17065" w:rsidP="00936A3F">
            <w:pPr>
              <w:ind w:firstLine="195"/>
              <w:rPr>
                <w:lang w:eastAsia="zh-CN"/>
              </w:rPr>
            </w:pPr>
          </w:p>
          <w:p w14:paraId="2819FD30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12"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0812F2A2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//The UE transmits an </w:t>
            </w:r>
            <w:proofErr w:type="spellStart"/>
            <w:r>
              <w:rPr>
                <w:lang w:eastAsia="zh-CN"/>
              </w:rPr>
              <w:t>RRCReconfigurationComplete</w:t>
            </w:r>
            <w:proofErr w:type="spellEnd"/>
            <w:r>
              <w:rPr>
                <w:lang w:eastAsia="zh-CN"/>
              </w:rPr>
              <w:t xml:space="preserve"> message in NR Cell 4.</w:t>
            </w:r>
          </w:p>
          <w:p w14:paraId="59F2DC4F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 </w:t>
            </w:r>
            <w:proofErr w:type="spellStart"/>
            <w:r>
              <w:rPr>
                <w:lang w:eastAsia="zh-CN"/>
              </w:rPr>
              <w:t>SRB.receive</w:t>
            </w:r>
            <w:proofErr w:type="spellEnd"/>
            <w:r>
              <w:rPr>
                <w:lang w:eastAsia="zh-CN"/>
              </w:rPr>
              <w:t>(car_NR_SRB1_RrcPdu_IND(nr_Cell4, cr_38508_RRCReconfigurationComplete));</w:t>
            </w:r>
          </w:p>
          <w:p w14:paraId="54FAAA06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f_NR_SS_RachProcedureConfig</w:t>
            </w:r>
            <w:proofErr w:type="spellEnd"/>
            <w:r>
              <w:rPr>
                <w:lang w:eastAsia="zh-CN"/>
              </w:rPr>
              <w:t xml:space="preserve">(nr_Cell1, </w:t>
            </w:r>
            <w:proofErr w:type="spellStart"/>
            <w:r>
              <w:rPr>
                <w:lang w:eastAsia="zh-CN"/>
              </w:rPr>
              <w:t>cs_NR_RachProcedureConfig_NoResponse</w:t>
            </w:r>
            <w:proofErr w:type="spellEnd"/>
            <w:r>
              <w:rPr>
                <w:lang w:eastAsia="zh-CN"/>
              </w:rPr>
              <w:t>); // @sic R5s220375 sic@</w:t>
            </w:r>
          </w:p>
          <w:p w14:paraId="2F599487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 w:rsidRPr="002B5C5C">
              <w:rPr>
                <w:highlight w:val="yellow"/>
                <w:lang w:eastAsia="zh-CN"/>
              </w:rPr>
              <w:t>f_NR_SS_RachProcedureConfig</w:t>
            </w:r>
            <w:proofErr w:type="spellEnd"/>
            <w:r w:rsidRPr="002B5C5C">
              <w:rPr>
                <w:highlight w:val="yellow"/>
                <w:lang w:eastAsia="zh-CN"/>
              </w:rPr>
              <w:t xml:space="preserve">(nr_Cell4, </w:t>
            </w:r>
            <w:proofErr w:type="spellStart"/>
            <w:r w:rsidRPr="002B5C5C">
              <w:rPr>
                <w:highlight w:val="yellow"/>
                <w:lang w:eastAsia="zh-CN"/>
              </w:rPr>
              <w:t>cs_NR_RachProcedureConfig_NoResponse</w:t>
            </w:r>
            <w:proofErr w:type="spellEnd"/>
            <w:r w:rsidRPr="002B5C5C">
              <w:rPr>
                <w:highlight w:val="yellow"/>
                <w:lang w:eastAsia="zh-CN"/>
              </w:rPr>
              <w:t>);</w:t>
            </w:r>
            <w:r>
              <w:rPr>
                <w:lang w:eastAsia="zh-CN"/>
              </w:rPr>
              <w:t xml:space="preserve"> </w:t>
            </w:r>
          </w:p>
          <w:p w14:paraId="1AA3CB8C" w14:textId="77777777" w:rsidR="00C17065" w:rsidRDefault="00C17065" w:rsidP="00936A3F">
            <w:pPr>
              <w:ind w:firstLine="195"/>
              <w:rPr>
                <w:lang w:eastAsia="zh-CN"/>
              </w:rPr>
            </w:pPr>
          </w:p>
          <w:p w14:paraId="18C47ECC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13"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45410FC8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//SS adjusts the cell-specific reference signal level according to row "T3".</w:t>
            </w:r>
          </w:p>
          <w:p w14:paraId="6C0743EB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f_NR_SetCellPowerList</w:t>
            </w:r>
            <w:proofErr w:type="spellEnd"/>
            <w:r>
              <w:rPr>
                <w:lang w:eastAsia="zh-CN"/>
              </w:rPr>
              <w:t>(v_CellPowerList_AtT3);</w:t>
            </w:r>
          </w:p>
          <w:p w14:paraId="6DC58D86" w14:textId="77777777" w:rsidR="00C17065" w:rsidRDefault="00C17065" w:rsidP="00936A3F">
            <w:pPr>
              <w:ind w:firstLine="195"/>
              <w:rPr>
                <w:lang w:eastAsia="zh-CN"/>
              </w:rPr>
            </w:pPr>
          </w:p>
          <w:p w14:paraId="4ED330F6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"Steps 14-15"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170A1AC5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//EXCEPTION: The steps 14 and 15 below are repeated for the duration of T304.</w:t>
            </w:r>
          </w:p>
          <w:p w14:paraId="79B1C364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//The UE attempts to perform the inter frequency handover using MAC Random Access Preamble on NR Cell 1.</w:t>
            </w:r>
          </w:p>
          <w:p w14:paraId="33A1CCA3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//The SS does not respond.</w:t>
            </w:r>
          </w:p>
          <w:p w14:paraId="6134660D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f_Delay</w:t>
            </w:r>
            <w:proofErr w:type="spellEnd"/>
            <w:r>
              <w:rPr>
                <w:lang w:eastAsia="zh-CN"/>
              </w:rPr>
              <w:t>(2.0); // make sure T304 expires // @sic R5s220375 sic@</w:t>
            </w:r>
          </w:p>
          <w:p w14:paraId="323BDC96" w14:textId="77777777" w:rsidR="00C17065" w:rsidRDefault="00C17065" w:rsidP="00936A3F">
            <w:pPr>
              <w:ind w:firstLine="195"/>
              <w:rPr>
                <w:lang w:eastAsia="zh-CN"/>
              </w:rPr>
            </w:pPr>
          </w:p>
          <w:p w14:paraId="3D8A347E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16"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7A0CA2FB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//SS adjusts the cell-specific reference signal level according to row "T4".</w:t>
            </w:r>
          </w:p>
          <w:p w14:paraId="51D575E3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f_NR_SetCellPowerList</w:t>
            </w:r>
            <w:proofErr w:type="spellEnd"/>
            <w:r>
              <w:rPr>
                <w:lang w:eastAsia="zh-CN"/>
              </w:rPr>
              <w:t>(v_CellPowerList_AtT4);</w:t>
            </w:r>
          </w:p>
          <w:p w14:paraId="0518654D" w14:textId="77777777" w:rsidR="00C17065" w:rsidRDefault="00C17065" w:rsidP="00936A3F">
            <w:pPr>
              <w:ind w:firstLine="195"/>
              <w:rPr>
                <w:lang w:eastAsia="zh-CN"/>
              </w:rPr>
            </w:pPr>
          </w:p>
          <w:p w14:paraId="13F2FAAA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17"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6B870E5E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//Wait 5s to ensure that T304 and T311 expire. (Note 1:  The wait time is selected to cover T304 (1000ms) + T311 (1000ms) to ensure that UE goes to RRC_IDLE.)</w:t>
            </w:r>
          </w:p>
          <w:p w14:paraId="373F1859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f_Delay</w:t>
            </w:r>
            <w:proofErr w:type="spellEnd"/>
            <w:r>
              <w:rPr>
                <w:lang w:eastAsia="zh-CN"/>
              </w:rPr>
              <w:t>(5.0);</w:t>
            </w:r>
          </w:p>
          <w:p w14:paraId="0A95CCE7" w14:textId="77777777" w:rsidR="00C17065" w:rsidRDefault="00C17065" w:rsidP="00936A3F">
            <w:pPr>
              <w:ind w:firstLine="195"/>
              <w:rPr>
                <w:lang w:eastAsia="zh-CN"/>
              </w:rPr>
            </w:pPr>
          </w:p>
          <w:p w14:paraId="2FE260BB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18"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1AA5C339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//SS adjusts the cell-specific reference signal level according to row "T5".</w:t>
            </w:r>
          </w:p>
          <w:p w14:paraId="643F1AA7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f_NR_SetCellPowerList</w:t>
            </w:r>
            <w:proofErr w:type="spellEnd"/>
            <w:r>
              <w:rPr>
                <w:lang w:eastAsia="zh-CN"/>
              </w:rPr>
              <w:t>(v_CellPowerList_AtT5);</w:t>
            </w:r>
          </w:p>
          <w:p w14:paraId="63EE544E" w14:textId="77777777" w:rsidR="00C17065" w:rsidRDefault="00C17065" w:rsidP="00936A3F">
            <w:pPr>
              <w:ind w:firstLine="195"/>
              <w:rPr>
                <w:lang w:eastAsia="zh-CN"/>
              </w:rPr>
            </w:pPr>
          </w:p>
          <w:p w14:paraId="492513CB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19"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2E753C52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//Check: Does the generic mobility registration updating procedure described in TS 38.508-1 [4] Table 4.9.5.2.2-1 is performed on NR Cell 2.</w:t>
            </w:r>
          </w:p>
          <w:p w14:paraId="6297ED01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f_NR5GC_MobilityRegistration(nr_Cell12,</w:t>
            </w:r>
          </w:p>
          <w:p w14:paraId="796C29AF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-,-,-,-,-); // @sic R5s220375 sic@</w:t>
            </w:r>
          </w:p>
          <w:p w14:paraId="4588151C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}// End of fl_TC_8_1_4_4_3_TestBody</w:t>
            </w:r>
          </w:p>
        </w:tc>
      </w:tr>
    </w:tbl>
    <w:p w14:paraId="347105F7" w14:textId="77777777" w:rsidR="00C17065" w:rsidRPr="00441AF6" w:rsidRDefault="00C17065" w:rsidP="00C17065">
      <w:pPr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2BC1DAF6" w14:textId="77777777" w:rsidR="00740563" w:rsidRDefault="00740563" w:rsidP="00A30C1F"/>
    <w:sectPr w:rsidR="0074056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97059" w14:textId="77777777" w:rsidR="00BC2495" w:rsidRDefault="00BC2495">
      <w:r>
        <w:separator/>
      </w:r>
    </w:p>
  </w:endnote>
  <w:endnote w:type="continuationSeparator" w:id="0">
    <w:p w14:paraId="08BA90B3" w14:textId="77777777" w:rsidR="00BC2495" w:rsidRDefault="00BC2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269B8" w14:textId="77777777" w:rsidR="00BC2495" w:rsidRDefault="00BC2495">
      <w:r>
        <w:separator/>
      </w:r>
    </w:p>
  </w:footnote>
  <w:footnote w:type="continuationSeparator" w:id="0">
    <w:p w14:paraId="0A115CEC" w14:textId="77777777" w:rsidR="00BC2495" w:rsidRDefault="00BC2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9"/>
  </w:num>
  <w:num w:numId="10">
    <w:abstractNumId w:val="1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A1A"/>
    <w:rsid w:val="00012992"/>
    <w:rsid w:val="00022E4A"/>
    <w:rsid w:val="00090A0D"/>
    <w:rsid w:val="000A6394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5B4E"/>
    <w:rsid w:val="00145D43"/>
    <w:rsid w:val="00171562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21430A"/>
    <w:rsid w:val="00242E5E"/>
    <w:rsid w:val="0026004D"/>
    <w:rsid w:val="002640DD"/>
    <w:rsid w:val="0026560F"/>
    <w:rsid w:val="00275D12"/>
    <w:rsid w:val="00280C49"/>
    <w:rsid w:val="00284FEB"/>
    <w:rsid w:val="002860C4"/>
    <w:rsid w:val="002A58AB"/>
    <w:rsid w:val="002B5741"/>
    <w:rsid w:val="002E472E"/>
    <w:rsid w:val="00303144"/>
    <w:rsid w:val="00305409"/>
    <w:rsid w:val="003103B5"/>
    <w:rsid w:val="003156FB"/>
    <w:rsid w:val="003609EF"/>
    <w:rsid w:val="0036231A"/>
    <w:rsid w:val="00365645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80EFE"/>
    <w:rsid w:val="004904C4"/>
    <w:rsid w:val="00494371"/>
    <w:rsid w:val="004B75B7"/>
    <w:rsid w:val="004C71BC"/>
    <w:rsid w:val="00511C6D"/>
    <w:rsid w:val="00513610"/>
    <w:rsid w:val="005141D9"/>
    <w:rsid w:val="0051580D"/>
    <w:rsid w:val="005200AB"/>
    <w:rsid w:val="005330C6"/>
    <w:rsid w:val="00540C63"/>
    <w:rsid w:val="00547111"/>
    <w:rsid w:val="005913A9"/>
    <w:rsid w:val="00592D74"/>
    <w:rsid w:val="005B2F31"/>
    <w:rsid w:val="005E2C44"/>
    <w:rsid w:val="00621188"/>
    <w:rsid w:val="006257ED"/>
    <w:rsid w:val="00653DE4"/>
    <w:rsid w:val="00665C47"/>
    <w:rsid w:val="00695808"/>
    <w:rsid w:val="006B46FB"/>
    <w:rsid w:val="006D5593"/>
    <w:rsid w:val="006E21FB"/>
    <w:rsid w:val="006F0E74"/>
    <w:rsid w:val="00702E2B"/>
    <w:rsid w:val="00711669"/>
    <w:rsid w:val="00714985"/>
    <w:rsid w:val="00726E85"/>
    <w:rsid w:val="00740563"/>
    <w:rsid w:val="00743FD0"/>
    <w:rsid w:val="00745C21"/>
    <w:rsid w:val="007649AE"/>
    <w:rsid w:val="00775C74"/>
    <w:rsid w:val="00783CAF"/>
    <w:rsid w:val="00785AFF"/>
    <w:rsid w:val="00792342"/>
    <w:rsid w:val="007977A8"/>
    <w:rsid w:val="007A20AF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626E7"/>
    <w:rsid w:val="00870EE7"/>
    <w:rsid w:val="008863B9"/>
    <w:rsid w:val="008A45A6"/>
    <w:rsid w:val="008C044C"/>
    <w:rsid w:val="008C6828"/>
    <w:rsid w:val="008D3CCC"/>
    <w:rsid w:val="008D4170"/>
    <w:rsid w:val="008F3789"/>
    <w:rsid w:val="008F686C"/>
    <w:rsid w:val="009148DE"/>
    <w:rsid w:val="0093083B"/>
    <w:rsid w:val="00941E30"/>
    <w:rsid w:val="009453AA"/>
    <w:rsid w:val="0095746E"/>
    <w:rsid w:val="009777D9"/>
    <w:rsid w:val="009912E7"/>
    <w:rsid w:val="00991B88"/>
    <w:rsid w:val="009A5753"/>
    <w:rsid w:val="009A579D"/>
    <w:rsid w:val="009C6508"/>
    <w:rsid w:val="009C7678"/>
    <w:rsid w:val="009D2DF8"/>
    <w:rsid w:val="009E3297"/>
    <w:rsid w:val="009F45F0"/>
    <w:rsid w:val="009F719E"/>
    <w:rsid w:val="009F734F"/>
    <w:rsid w:val="00A12EAC"/>
    <w:rsid w:val="00A22FB8"/>
    <w:rsid w:val="00A246B6"/>
    <w:rsid w:val="00A30C1F"/>
    <w:rsid w:val="00A44149"/>
    <w:rsid w:val="00A47E70"/>
    <w:rsid w:val="00A50CF0"/>
    <w:rsid w:val="00A5389F"/>
    <w:rsid w:val="00A658D1"/>
    <w:rsid w:val="00A7671C"/>
    <w:rsid w:val="00A84249"/>
    <w:rsid w:val="00AA2CBC"/>
    <w:rsid w:val="00AC4CF7"/>
    <w:rsid w:val="00AC5820"/>
    <w:rsid w:val="00AD1CD8"/>
    <w:rsid w:val="00AE518C"/>
    <w:rsid w:val="00B0233C"/>
    <w:rsid w:val="00B258BB"/>
    <w:rsid w:val="00B31734"/>
    <w:rsid w:val="00B54BAF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C6BEC"/>
    <w:rsid w:val="00BD279D"/>
    <w:rsid w:val="00BD4675"/>
    <w:rsid w:val="00BD6BB8"/>
    <w:rsid w:val="00BE43C5"/>
    <w:rsid w:val="00C17065"/>
    <w:rsid w:val="00C35AF3"/>
    <w:rsid w:val="00C66BA2"/>
    <w:rsid w:val="00C74795"/>
    <w:rsid w:val="00C7733A"/>
    <w:rsid w:val="00C870F6"/>
    <w:rsid w:val="00C95985"/>
    <w:rsid w:val="00CA4B98"/>
    <w:rsid w:val="00CB6EE4"/>
    <w:rsid w:val="00CC2278"/>
    <w:rsid w:val="00CC44C2"/>
    <w:rsid w:val="00CC5026"/>
    <w:rsid w:val="00CC68D0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C1876"/>
    <w:rsid w:val="00DC4393"/>
    <w:rsid w:val="00DC64DC"/>
    <w:rsid w:val="00DE09D2"/>
    <w:rsid w:val="00DE34CF"/>
    <w:rsid w:val="00E049DE"/>
    <w:rsid w:val="00E13F3D"/>
    <w:rsid w:val="00E20D6E"/>
    <w:rsid w:val="00E34898"/>
    <w:rsid w:val="00E42691"/>
    <w:rsid w:val="00EA0CCE"/>
    <w:rsid w:val="00EB09B7"/>
    <w:rsid w:val="00EE7D7C"/>
    <w:rsid w:val="00F02DF8"/>
    <w:rsid w:val="00F16AA1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785</TotalTime>
  <Pages>6</Pages>
  <Words>1012</Words>
  <Characters>5772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33</cp:revision>
  <cp:lastPrinted>1900-01-01T08:00:00Z</cp:lastPrinted>
  <dcterms:created xsi:type="dcterms:W3CDTF">2022-04-15T19:39:00Z</dcterms:created>
  <dcterms:modified xsi:type="dcterms:W3CDTF">2022-05-30T11:29:00Z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